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8ec7" w14:paraId="e138ec7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BF51CF">
        <w:rPr>
          <w:rFonts w:hAnsi="Times New Roman" w:ascii="Times New Roman"/>
          <w:noProof/>
          <w:szCs w:val="24"/>
          <w:lang w:val="hr-HR"/>
        </w:rPr>
        <w:t>6942/2015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454CB1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454CB1" w:rsidP="00454CB1" w:rsidR="00454C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BF51CF" w:rsidRPr="00BF51CF">
        <w:rPr>
          <w:rFonts w:hAnsi="Times New Roman" w:ascii="Times New Roman"/>
        </w:rPr>
        <w:t>MARIO-VRBAN d.o.o., Zaprešić, Naselje Veliki Vrh 13, OIB: 39751061040, MBS: 080648687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A22C99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BF51CF">
        <w:rPr>
          <w:rFonts w:hAnsi="Times New Roman" w:ascii="Times New Roman"/>
        </w:rPr>
        <w:t xml:space="preserve"> </w:t>
      </w:r>
      <w:r w:rsidR="00BF51CF" w:rsidRPr="00BF51CF">
        <w:rPr>
          <w:rFonts w:hAnsi="Times New Roman" w:ascii="Times New Roman"/>
        </w:rPr>
        <w:t>MARIO-VRBAN d.o.o., Zaprešić, Naselje Veliki Vrh 13, OIB: 39751061040, MBS: 080648687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A22C99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9267E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5F10B9">
        <w:rPr>
          <w:rFonts w:hAnsi="Times New Roman" w:ascii="Times New Roman"/>
          <w:szCs w:val="24"/>
        </w:rPr>
        <w:t xml:space="preserve">Nada Reljić, </w:t>
      </w:r>
      <w:r w:rsidR="00E9267E">
        <w:rPr>
          <w:rFonts w:hAnsi="Times New Roman" w:ascii="Times New Roman"/>
          <w:szCs w:val="24"/>
        </w:rPr>
        <w:t>OIB: 63776354688, Naselje Andrije Hebranga 7/9, Slavonski Brod.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BF51CF" w:rsidRPr="00BF51CF">
        <w:rPr>
          <w:rFonts w:hAnsi="Times New Roman" w:ascii="Times New Roman"/>
        </w:rPr>
        <w:t>MARIO-VRBAN d.o.o., Zaprešić, Naselje Veliki Vrh 13, OIB: 39751061040, MBS: 080648687</w:t>
      </w:r>
      <w:r w:rsidR="00BF51CF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22C99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E9267E">
        <w:rPr>
          <w:rFonts w:hAnsi="Times New Roman" w:ascii="Times New Roman"/>
          <w:lang w:val="hr-HR"/>
        </w:rPr>
        <w:t>,v.r.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E73C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F51CF">
      <w:rPr>
        <w:rFonts w:hAnsi="Times New Roman" w:ascii="Times New Roman"/>
      </w:rPr>
      <w:t>6942/2015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73CC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54CB1"/>
    <w:rsid w:val="00473872"/>
    <w:rsid w:val="00493516"/>
    <w:rsid w:val="004C7130"/>
    <w:rsid w:val="004C7C93"/>
    <w:rsid w:val="00532B71"/>
    <w:rsid w:val="005940E9"/>
    <w:rsid w:val="005F10B9"/>
    <w:rsid w:val="00635206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05B86"/>
    <w:rsid w:val="00A22C99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BF51CF"/>
    <w:rsid w:val="00C57CAF"/>
    <w:rsid w:val="00CF2939"/>
    <w:rsid w:val="00D44D4F"/>
    <w:rsid w:val="00D955F3"/>
    <w:rsid w:val="00DB29D2"/>
    <w:rsid w:val="00DB4528"/>
    <w:rsid w:val="00E91D4E"/>
    <w:rsid w:val="00E9267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3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3C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3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3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3C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16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6942</izvorni_sadrzaj>
    <derivirana_varijabla naziv="DomainObject.Predmet.Broj_1">6942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St-6942/2015</izvorni_sadrzaj>
    <derivirana_varijabla naziv="DomainObject.Predmet.OznakaBroj_1">St-6942/2015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MARIO-VRBAN d.o.o. zastupanog po punomoćniku Mario Vrban</izvorni_sadrzaj>
    <derivirana_varijabla naziv="DomainObject.Predmet.ProtustrankaFormated_1">  MARIO-VRBAN d.o.o. zastupanog po punomoćniku Mario Vrban</derivirana_varijabla>
  </DomainObject.Predmet.ProtustrankaFormated>
  <DomainObject.Predmet.ProtustrankaFormatedOIB>
    <izvorni_sadrzaj>  MARIO-VRBAN d.o.o., OIB 39751061040 zastupanog po punomoćniku Mario Vrban</izvorni_sadrzaj>
    <derivirana_varijabla naziv="DomainObject.Predmet.ProtustrankaFormatedOIB_1">  MARIO-VRBAN d.o.o., OIB 39751061040 zastupanog po punomoćniku Mario Vrban</derivirana_varijabla>
  </DomainObject.Predmet.ProtustrankaFormatedOIB>
  <DomainObject.Predmet.ProtustrankaFormatedWithAdress>
    <izvorni_sadrzaj> MARIO-VRBAN d.o.o., Naselje Veliki Vrh 13, 10290 Zaprešić zastupanog po punomoćniku Mario Vrban</izvorni_sadrzaj>
    <derivirana_varijabla naziv="DomainObject.Predmet.ProtustrankaFormatedWithAdress_1"> MARIO-VRBAN d.o.o., Naselje Veliki Vrh 13, 10290 Zaprešić zastupanog po punomoćniku Mario Vrban</derivirana_varijabla>
  </DomainObject.Predmet.ProtustrankaFormatedWithAdress>
  <DomainObject.Predmet.ProtustrankaFormatedWithAdressOIB>
    <izvorni_sadrzaj> MARIO-VRBAN d.o.o., OIB 39751061040, Naselje Veliki Vrh 13, 10290 Zaprešić zastupanog po punomoćniku Mario Vrban</izvorni_sadrzaj>
    <derivirana_varijabla naziv="DomainObject.Predmet.ProtustrankaFormatedWithAdressOIB_1"> MARIO-VRBAN d.o.o., OIB 39751061040, Naselje Veliki Vrh 13, 10290 Zaprešić zastupanog po punomoćniku Mario Vrban</derivirana_varijabla>
  </DomainObject.Predmet.ProtustrankaFormatedWithAdressOIB>
  <DomainObject.Predmet.ProtustrankaWithAdress>
    <izvorni_sadrzaj>MARIO-VRBAN d.o.o. Naselje Veliki Vrh 13, 10290 Zaprešić</izvorni_sadrzaj>
    <derivirana_varijabla naziv="DomainObject.Predmet.ProtustrankaWithAdress_1">MARIO-VRBAN d.o.o. Naselje Veliki Vrh 13, 10290 Zaprešić</derivirana_varijabla>
  </DomainObject.Predmet.ProtustrankaWithAdress>
  <DomainObject.Predmet.ProtustrankaWithAdressOIB>
    <izvorni_sadrzaj>MARIO-VRBAN d.o.o., OIB 39751061040, Naselje Veliki Vrh 13, 10290 Zaprešić</izvorni_sadrzaj>
    <derivirana_varijabla naziv="DomainObject.Predmet.ProtustrankaWithAdressOIB_1">MARIO-VRBAN d.o.o., OIB 39751061040, Naselje Veliki Vrh 13, 10290 Zaprešić</derivirana_varijabla>
  </DomainObject.Predmet.ProtustrankaWithAdressOIB>
  <DomainObject.Predmet.ProtustrankaNazivFormated>
    <izvorni_sadrzaj>MARIO-VRBAN d.o.o.</izvorni_sadrzaj>
    <derivirana_varijabla naziv="DomainObject.Predmet.ProtustrankaNazivFormated_1">MARIO-VRBAN d.o.o.</derivirana_varijabla>
  </DomainObject.Predmet.ProtustrankaNazivFormated>
  <DomainObject.Predmet.ProtustrankaNazivFormatedOIB>
    <izvorni_sadrzaj>MARIO-VRBAN d.o.o., OIB 39751061040</izvorni_sadrzaj>
    <derivirana_varijabla naziv="DomainObject.Predmet.ProtustrankaNazivFormatedOIB_1">MARIO-VRBAN d.o.o., OIB 39751061040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MARIO-VRBAN d.o.o. zastupanog po punomoćniku Mario Vrban</item>
    </izvorni_sadrzaj>
    <derivirana_varijabla naziv="DomainObject.Predmet.ProtuStrankaListFormated_1">
      <item>MARIO-VRBAN d.o.o. zastupanog po punomoćniku Mario Vrban</item>
    </derivirana_varijabla>
  </DomainObject.Predmet.ProtuStrankaListFormated>
  <DomainObject.Predmet.ProtuStrankaListFormatedOIB>
    <izvorni_sadrzaj>
      <item>MARIO-VRBAN d.o.o., OIB 39751061040 zastupanog po punomoćniku Mario Vrban</item>
    </izvorni_sadrzaj>
    <derivirana_varijabla naziv="DomainObject.Predmet.ProtuStrankaListFormatedOIB_1">
      <item>MARIO-VRBAN d.o.o., OIB 39751061040 zastupanog po punomoćniku Mario Vrban</item>
    </derivirana_varijabla>
  </DomainObject.Predmet.ProtuStrankaListFormatedOIB>
  <DomainObject.Predmet.ProtuStrankaListFormatedWithAdress>
    <izvorni_sadrzaj>
      <item>MARIO-VRBAN d.o.o., Naselje Veliki Vrh 13, 10290 Zaprešić zastupanog po punomoćniku Mario Vrban</item>
    </izvorni_sadrzaj>
    <derivirana_varijabla naziv="DomainObject.Predmet.ProtuStrankaListFormatedWithAdress_1">
      <item>MARIO-VRBAN d.o.o., Naselje Veliki Vrh 13, 10290 Zaprešić zastupanog po punomoćniku Mario Vrban</item>
    </derivirana_varijabla>
  </DomainObject.Predmet.ProtuStrankaListFormatedWithAdress>
  <DomainObject.Predmet.ProtuStrankaListFormatedWithAdressOIB>
    <izvorni_sadrzaj>
      <item>MARIO-VRBAN d.o.o., OIB 39751061040, Naselje Veliki Vrh 13, 10290 Zaprešić zastupanog po punomoćniku Mario Vrban</item>
    </izvorni_sadrzaj>
    <derivirana_varijabla naziv="DomainObject.Predmet.ProtuStrankaListFormatedWithAdressOIB_1">
      <item>MARIO-VRBAN d.o.o., OIB 39751061040, Naselje Veliki Vrh 13, 10290 Zaprešić zastupanog po punomoćniku Mario Vrban</item>
    </derivirana_varijabla>
  </DomainObject.Predmet.ProtuStrankaListFormatedWithAdressOIB>
  <DomainObject.Predmet.ProtuStrankaListNazivFormated>
    <izvorni_sadrzaj>
      <item>MARIO-VRBAN d.o.o.</item>
    </izvorni_sadrzaj>
    <derivirana_varijabla naziv="DomainObject.Predmet.ProtuStrankaListNazivFormated_1">
      <item>MARIO-VRBAN d.o.o.</item>
    </derivirana_varijabla>
  </DomainObject.Predmet.ProtuStrankaListNazivFormated>
  <DomainObject.Predmet.ProtuStrankaListNazivFormatedOIB>
    <izvorni_sadrzaj>
      <item>MARIO-VRBAN d.o.o., OIB 39751061040</item>
    </izvorni_sadrzaj>
    <derivirana_varijabla naziv="DomainObject.Predmet.ProtuStrankaListNazivFormatedOIB_1">
      <item>MARIO-VRBAN d.o.o., OIB 39751061040</item>
    </derivirana_varijabla>
  </DomainObject.Predmet.ProtuStrankaListNazivFormatedOIB>
  <DomainObject.Predmet.OstaliListFormated>
    <izvorni_sadrzaj>
      <item>Mario Vrban punomoćnik sudionika u postupku MARIO-VRBAN d.o.o.</item>
    </izvorni_sadrzaj>
    <derivirana_varijabla naziv="DomainObject.Predmet.OstaliListFormated_1">
      <item>Mario Vrban punomoćnik sudionika u postupku MARIO-VRBAN d.o.o.</item>
    </derivirana_varijabla>
  </DomainObject.Predmet.OstaliListFormated>
  <DomainObject.Predmet.OstaliListFormatedOIB>
    <izvorni_sadrzaj>
      <item>Mario Vrban, OIB 45110974868 punomoćnik sudionika u postupku MARIO-VRBAN d.o.o.</item>
    </izvorni_sadrzaj>
    <derivirana_varijabla naziv="DomainObject.Predmet.OstaliListFormatedOIB_1">
      <item>Mario Vrban, OIB 45110974868 punomoćnik sudionika u postupku MARIO-VRBAN d.o.o.</item>
    </derivirana_varijabla>
  </DomainObject.Predmet.OstaliListFormatedOIB>
  <DomainObject.Predmet.OstaliListFormatedWithAdress>
    <izvorni_sadrzaj>
      <item>Mario Vrban, Naselje Veliki Vrh 13, 10290 Zaprešić punomoćnik sudionika u postupku MARIO-VRBAN d.o.o.</item>
    </izvorni_sadrzaj>
    <derivirana_varijabla naziv="DomainObject.Predmet.OstaliListFormatedWithAdress_1">
      <item>Mario Vrban, Naselje Veliki Vrh 13, 10290 Zaprešić punomoćnik sudionika u postupku MARIO-VRBAN d.o.o.</item>
    </derivirana_varijabla>
  </DomainObject.Predmet.OstaliListFormatedWithAdress>
  <DomainObject.Predmet.OstaliListFormatedWithAdressOIB>
    <izvorni_sadrzaj>
      <item>Mario Vrban, OIB 45110974868, Naselje Veliki Vrh 13, 10290 Zaprešić punomoćnik sudionika u postupku MARIO-VRBAN d.o.o.</item>
    </izvorni_sadrzaj>
    <derivirana_varijabla naziv="DomainObject.Predmet.OstaliListFormatedWithAdressOIB_1">
      <item>Mario Vrban, OIB 45110974868, Naselje Veliki Vrh 13, 10290 Zaprešić punomoćnik sudionika u postupku MARIO-VRBAN d.o.o.</item>
    </derivirana_varijabla>
  </DomainObject.Predmet.OstaliListFormatedWithAdressOIB>
  <DomainObject.Predmet.OstaliListNazivFormated>
    <izvorni_sadrzaj>
      <item>Mario Vrban</item>
    </izvorni_sadrzaj>
    <derivirana_varijabla naziv="DomainObject.Predmet.OstaliListNazivFormated_1">
      <item>Mario Vrban</item>
    </derivirana_varijabla>
  </DomainObject.Predmet.OstaliListNazivFormated>
  <DomainObject.Predmet.OstaliListNazivFormatedOIB>
    <izvorni_sadrzaj>
      <item>Mario Vrban, OIB 45110974868</item>
    </izvorni_sadrzaj>
    <derivirana_varijabla naziv="DomainObject.Predmet.OstaliListNazivFormatedOIB_1">
      <item>Mario Vrban, OIB 45110974868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MARIO-VRBAN d.o.o.</izvorni_sadrzaj>
    <derivirana_varijabla naziv="DomainObject.Predmet.ProtustrankaIDrugi_1">MARIO-VRBAN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MARIO-VRBAN d.o.o., OIB 39751061040, Naselje Veliki Vrh 13, 10290 Zaprešić</izvorni_sadrzaj>
    <derivirana_varijabla naziv="DomainObject.Predmet.ProtustrankaIDrugiAdressOIB_1">MARIO-VRBAN d.o.o., OIB 39751061040, Naselje Veliki Vrh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MARIO-VRBAN d.o.o.</item>
      <item>Mario Vrban</item>
    </izvorni_sadrzaj>
    <derivirana_varijabla naziv="DomainObject.Predmet.SudioniciListNaziv_1">
      <item>FINA Regionalni centar Zagreb</item>
      <item>MARIO-VRBAN d.o.o.</item>
      <item>Mario Vrban</item>
    </derivirana_varijabla>
  </DomainObject.Predmet.SudioniciListNaziv>
  <DomainObject.Predmet.SudioniciListAdressOIB>
    <izvorni_sadrzaj>
      <item>FINA Regionalni centar Zagreb, OIB 85821130368, Trg svibanjskih žrtava 1995.1,10000 Zagreb</item>
      <item>MARIO-VRBAN d.o.o., OIB 39751061040, Naselje Veliki Vrh 13,10290 Zaprešić</item>
      <item>Mario Vrban, OIB 45110974868, Naselje Veliki Vrh 13,10290 Zaprešić</item>
    </izvorni_sadrzaj>
    <derivirana_varijabla naziv="DomainObject.Predmet.SudioniciListAdressOIB_1">
      <item>FINA Regionalni centar Zagreb, OIB 85821130368, Trg svibanjskih žrtava 1995.1,10000 Zagreb</item>
      <item>MARIO-VRBAN d.o.o., OIB 39751061040, Naselje Veliki Vrh 13,10290 Zaprešić</item>
      <item>Mario Vrban, OIB 45110974868, Naselje Veliki Vrh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39751061040</item>
      <item>, OIB 45110974868</item>
    </izvorni_sadrzaj>
    <derivirana_varijabla naziv="DomainObject.Predmet.SudioniciListNazivOIB_1">
      <item>, OIB 85821130368</item>
      <item>, OIB 39751061040</item>
      <item>, OIB 45110974868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2223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2016-06-20T07:43:00Z</dcterms:created>
  <dc:creator>Sudsko vijeæe</dc:creator>
  <cp:lastModifiedBy>Mirela Šantek</cp:lastModifiedBy>
  <cp:lastPrinted>2016-08-12T11:05:00Z</cp:lastPrinted>
  <dcterms:modified xmlns:xsi="http://www.w3.org/2001/XMLSchema-instance" xsi:type="dcterms:W3CDTF">2016-08-12T11:10:00Z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