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af4e9" w14:paraId="a0af4e9" w:rsidRDefault="00EC49F9" w:rsidP="001940FB" w:rsidR="00EC49F9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EC49F9" w:rsidR="001065A0" w:rsidRPr="00EC49F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FA23E1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EC49F9" w:rsidP="00AA6BCF" w:rsidR="00EC49F9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EC49F9" w:rsidR="00EC49F9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EC49F9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EC49F9" w:rsidP="00EC49F9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EC49F9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EC49F9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9D6334" w:rsidRPr="009D6334">
        <w:rPr>
          <w:rFonts w:cs="Calibri" w:hAnsi="Calibri" w:ascii="Calibri"/>
        </w:rPr>
        <w:t>EMILIA DABIĆ</w:t>
      </w:r>
      <w:r w:rsidR="009D6334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EC49F9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</w:t>
      </w:r>
      <w:r w:rsidR="00EC49F9">
        <w:rPr>
          <w:rFonts w:cs="Calibri" w:eastAsia="Arial Unicode MS" w:hAnsi="Calibri" w:ascii="Calibri"/>
          <w:color w:val="000000"/>
          <w:kern w:val="1"/>
          <w:lang w:eastAsia="ar-SA" w:val="hr-HR"/>
        </w:rPr>
        <w:t>od</w:t>
      </w:r>
      <w:r w:rsidRPr="00105491">
        <w:rPr>
          <w:rFonts w:cs="Calibri" w:eastAsia="Arial Unicode MS" w:hAnsi="Calibri" w:ascii="Calibri"/>
          <w:color w:val="000000"/>
          <w:kern w:val="1"/>
          <w:lang w:eastAsia="ar-SA" w:val="hr-HR"/>
        </w:rPr>
        <w:t xml:space="preserve"> </w:t>
      </w:r>
      <w:r w:rsidR="009D6334" w:rsidRPr="009D6334">
        <w:rPr>
          <w:rFonts w:cs="Calibri" w:hAnsi="Calibri" w:ascii="Calibri"/>
        </w:rPr>
        <w:t>81.222,98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9D6334" w:rsidRPr="009D6334">
        <w:rPr>
          <w:rFonts w:cs="Calibri" w:hAnsi="Calibri" w:ascii="Calibri"/>
        </w:rPr>
        <w:t>74.422,98</w:t>
      </w:r>
      <w:r w:rsidR="001D182A" w:rsidRPr="001D182A">
        <w:rPr>
          <w:rFonts w:cs="Calibri" w:hAnsi="Calibri" w:ascii="Calibri"/>
        </w:rPr>
        <w:t xml:space="preserve"> kn</w:t>
      </w:r>
      <w:r w:rsidR="00EC49F9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9D6334" w:rsidRPr="009D6334">
        <w:rPr>
          <w:rFonts w:cs="Calibri" w:hAnsi="Calibri" w:ascii="Calibri"/>
        </w:rPr>
        <w:t>6.800,00</w:t>
      </w:r>
      <w:r w:rsidR="009D6334">
        <w:rPr>
          <w:rFonts w:cs="Calibri" w:hAnsi="Calibri" w:ascii="Calibri"/>
        </w:rPr>
        <w:t xml:space="preserve"> </w:t>
      </w:r>
      <w:r w:rsidR="001D182A" w:rsidRPr="001D182A">
        <w:rPr>
          <w:rFonts w:cs="Calibri" w:hAnsi="Calibri" w:ascii="Calibri"/>
        </w:rPr>
        <w:t>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EC49F9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EC49F9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EC49F9" w:rsidRPr="00EC49F9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EC49F9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EC49F9" w:rsidP="001D182A" w:rsidR="00EC49F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21DD3" w:rsidP="001D182A" w:rsidR="00B21DD3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D6334" w:rsidP="00AA6BCF" w:rsidR="00AA6BCF" w:rsidRPr="006E444E">
            <w:pPr>
              <w:spacing w:after="0"/>
              <w:jc w:val="center"/>
              <w:rPr>
                <w:rFonts w:cs="Calibri" w:eastAsia="Times New Roman" w:hAnsi="Calibri" w:ascii="Calibri"/>
                <w:color w:val="FF0000"/>
                <w:lang w:val="hr-HR"/>
              </w:rPr>
            </w:pPr>
            <w:r w:rsidRPr="009D6334">
              <w:rPr>
                <w:rFonts w:cs="Calibri" w:hAnsi="Calibri" w:ascii="Calibri"/>
              </w:rPr>
              <w:t>EMILIA DABIĆ</w:t>
            </w:r>
            <w:r w:rsidR="000A4152" w:rsidRPr="006E444E">
              <w:rPr>
                <w:rFonts w:cs="Calibri" w:hAnsi="Calibri" w:ascii="Calibri"/>
                <w:color w:val="FF0000"/>
              </w:rPr>
              <w:t xml:space="preserve">, </w:t>
            </w:r>
            <w:r w:rsidRPr="009D6334">
              <w:rPr>
                <w:rFonts w:cs="Calibri" w:hAnsi="Calibri" w:ascii="Calibri"/>
              </w:rPr>
              <w:t>Put Duge Njive II 8, Kaštel Sućurac</w:t>
            </w:r>
            <w:r w:rsidR="000A4152" w:rsidRPr="009D6334">
              <w:rPr>
                <w:rFonts w:cs="Calibri" w:hAnsi="Calibri" w:ascii="Calibri"/>
              </w:rPr>
              <w:t>,</w:t>
            </w:r>
            <w:r w:rsidR="003A5883" w:rsidRPr="009D6334">
              <w:rPr>
                <w:rFonts w:cs="Calibri" w:hAnsi="Calibri" w:ascii="Calibri"/>
              </w:rPr>
              <w:t>OIB:</w:t>
            </w:r>
            <w:r w:rsidR="003A5883" w:rsidRPr="006E444E">
              <w:rPr>
                <w:rFonts w:cs="Calibri" w:hAnsi="Calibri" w:ascii="Calibri"/>
                <w:color w:val="FF0000"/>
              </w:rPr>
              <w:t xml:space="preserve"> </w:t>
            </w:r>
            <w:r w:rsidRPr="009D6334">
              <w:rPr>
                <w:rFonts w:cs="Calibri" w:hAnsi="Calibri" w:ascii="Calibri"/>
              </w:rPr>
              <w:t>40667020722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D6334" w:rsidP="001065A0" w:rsidR="00AA6BCF" w:rsidRPr="00A8589F">
            <w:pPr>
              <w:spacing w:after="0"/>
              <w:jc w:val="both"/>
              <w:rPr>
                <w:rFonts w:cs="Calibri" w:eastAsia="Times New Roman" w:hAnsi="Calibri" w:ascii="Calibri"/>
                <w:color w:val="FF0000"/>
                <w:lang w:eastAsia="hr-HR" w:val="hr-HR"/>
              </w:rPr>
            </w:pPr>
            <w:r w:rsidRPr="009D6334">
              <w:rPr>
                <w:rFonts w:cs="Calibri" w:hAnsi="Calibri" w:ascii="Calibri"/>
              </w:rPr>
              <w:t>Ugovor o štednom depozitu broj 81-70-112095-5,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D6334" w:rsidP="00AA6BCF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9D6334">
              <w:rPr>
                <w:rFonts w:cs="Calibri" w:hAnsi="Calibri" w:ascii="Calibri"/>
              </w:rPr>
              <w:t>81.222,98</w:t>
            </w:r>
            <w:r w:rsidR="001D182A" w:rsidRPr="003B3AF4">
              <w:rPr>
                <w:rFonts w:cs="Calibri" w:hAnsi="Calibri" w:ascii="Calibri"/>
                <w:color w:val="000000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D6334" w:rsidP="001065A0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9D6334">
              <w:rPr>
                <w:rFonts w:cs="Calibri" w:hAnsi="Calibri" w:ascii="Calibri"/>
              </w:rPr>
              <w:t>74.422,98</w:t>
            </w:r>
            <w:r w:rsidR="001D182A" w:rsidRPr="003B3AF4">
              <w:rPr>
                <w:rFonts w:cs="Calibri" w:hAnsi="Calibri" w:ascii="Calibri"/>
                <w:color w:val="000000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D6334" w:rsidP="001065A0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9D6334">
              <w:rPr>
                <w:rFonts w:cs="Calibri" w:hAnsi="Calibri" w:ascii="Calibri"/>
              </w:rPr>
              <w:t>6.800,00</w:t>
            </w:r>
            <w:r>
              <w:rPr>
                <w:rFonts w:cs="Calibri" w:hAnsi="Calibri" w:ascii="Calibri"/>
              </w:rPr>
              <w:t xml:space="preserve"> </w:t>
            </w:r>
            <w:r w:rsidR="001D182A" w:rsidRPr="003B3AF4">
              <w:rPr>
                <w:rFonts w:cs="Calibri" w:hAnsi="Calibri" w:ascii="Calibri"/>
                <w:color w:val="000000"/>
              </w:rPr>
              <w:t>kn</w:t>
            </w:r>
          </w:p>
        </w:tc>
      </w:tr>
    </w:tbl>
    <w:p w:rsidRDefault="00BD0B6A" w:rsidP="00AA6BCF" w:rsidR="00BD0B6A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1A3141" w:rsidP="001A3141" w:rsidR="001A3141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4F6FAB" w:rsidP="001A3141" w:rsidR="001A3141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3141" w:rsidP="001A3141" w:rsidR="001A3141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1A3141" w:rsidP="001A3141" w:rsidR="001A3141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1A3141" w:rsidP="001A3141" w:rsidR="001A3141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1A3141" w:rsidP="001A3141" w:rsidR="001A3141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1A3141" w:rsidP="001A3141" w:rsidR="001A3141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AEC" w:rsidR="00E21AEC">
      <w:pPr>
        <w:spacing w:after="0"/>
      </w:pPr>
      <w:r>
        <w:separator/>
      </w:r>
    </w:p>
  </w:endnote>
  <w:endnote w:id="0" w:type="continuationSeparator">
    <w:p w:rsidRDefault="00E21AEC" w:rsidR="00E21AE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54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AEC" w:rsidR="00E21AEC">
      <w:pPr>
        <w:spacing w:after="0"/>
      </w:pPr>
      <w:r>
        <w:separator/>
      </w:r>
    </w:p>
  </w:footnote>
  <w:footnote w:id="0" w:type="continuationSeparator">
    <w:p w:rsidRDefault="00E21AEC" w:rsidR="00E21AE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54F3" w:rsidR="00954B72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954B72" w:rsidP="00D51C39" w:rsidR="00954B72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954B72" w:rsidP="00356B0C" w:rsidR="00954B72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0D9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0610"/>
    <w:rsid w:val="000F405E"/>
    <w:rsid w:val="000F58CA"/>
    <w:rsid w:val="0010046D"/>
    <w:rsid w:val="00100CEA"/>
    <w:rsid w:val="00100EFA"/>
    <w:rsid w:val="00105491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3141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13B4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4CD8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B3AF4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280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4F5CF4"/>
    <w:rsid w:val="004F6FAB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4107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5F789F"/>
    <w:rsid w:val="00604720"/>
    <w:rsid w:val="00604A4F"/>
    <w:rsid w:val="00606043"/>
    <w:rsid w:val="0060637A"/>
    <w:rsid w:val="006077AC"/>
    <w:rsid w:val="00611B8E"/>
    <w:rsid w:val="00612C8D"/>
    <w:rsid w:val="00617876"/>
    <w:rsid w:val="00617C8B"/>
    <w:rsid w:val="006234B7"/>
    <w:rsid w:val="006264E2"/>
    <w:rsid w:val="006326F4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4E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54B72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334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589F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1DD3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3248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AEC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4F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C49F9"/>
    <w:rsid w:val="00ED17A7"/>
    <w:rsid w:val="00ED24A0"/>
    <w:rsid w:val="00ED4ECF"/>
    <w:rsid w:val="00ED7319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9663E"/>
    <w:rsid w:val="00FA23E1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E454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54F3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54F3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4F3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4F3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E454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54F3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4F3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4F3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4F3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A1A08B-D4D7-4F3B-B5AE-6A07D7B47A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1439</properties:Characters>
  <properties:Lines>74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2018-08-23T10:37:00Z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2018-08-23T11:23:00Z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St-651/2017-140 / Podnesak - Podnesak (-140.docx)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