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c23f" w14:paraId="c91c23f" w:rsidRDefault="00B96C0C" w:rsidP="00B96C0C" w:rsidR="00B96C0C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C0C" w:rsidP="00B96C0C" w:rsidR="00B96C0C">
      <w:r>
        <w:t xml:space="preserve">REPUBLIKA HRVATSKA </w:t>
      </w:r>
    </w:p>
    <w:p w:rsidRDefault="00B96C0C" w:rsidP="00B96C0C" w:rsidR="00B96C0C">
      <w:r>
        <w:t>TRGOVAČKI SUD U OSIJEKU</w:t>
      </w:r>
    </w:p>
    <w:p w:rsidRDefault="00B96C0C" w:rsidP="00B96C0C" w:rsidR="00B96C0C">
      <w:r>
        <w:t>STALNA SLUŽBA  U SLAVONSKOM BRODU</w:t>
      </w:r>
    </w:p>
    <w:p w:rsidRDefault="00B96C0C" w:rsidP="00B96C0C" w:rsidR="00B96C0C">
      <w:r>
        <w:t>Trg Pobjede 13, Slavonski Brod</w:t>
      </w:r>
    </w:p>
    <w:p w:rsidRDefault="00C90F8E" w:rsidP="00B96C0C" w:rsidR="00B96C0C">
      <w:pPr>
        <w:ind w:firstLine="708" w:left="6372"/>
      </w:pPr>
      <w:r>
        <w:t>3/St-569</w:t>
      </w:r>
      <w:r w:rsidR="00B96C0C">
        <w:t>/201</w:t>
      </w:r>
      <w:r>
        <w:t>6</w:t>
      </w:r>
      <w:r w:rsidR="00B96C0C">
        <w:t>-</w:t>
      </w:r>
      <w:r>
        <w:t>22</w:t>
      </w:r>
    </w:p>
    <w:p w:rsidRDefault="00C90F8E" w:rsidP="00DB12BE" w:rsidR="00B96C0C">
      <w:pPr>
        <w:ind w:firstLine="708"/>
        <w:jc w:val="both"/>
      </w:pPr>
      <w:r w:rsidRPr="00D73ABA">
        <w:t>TRGOVAČKI SUD U OSIJEKU, STALNA SLUŽBA U SLAVONSKOM BRODU po stečajnoj sutkinji Danieli Martini Maoduš u stečajnom postupku nad stečajnim dužnikom LAMINAC d.o.o., Nova Gradiška, Industrijski put bb, , OIB: 10398362499, dana 30.rujan 2016.</w:t>
      </w:r>
      <w:r w:rsidR="00B96C0C">
        <w:t xml:space="preserve"> </w:t>
      </w:r>
    </w:p>
    <w:p w:rsidRDefault="00B96C0C" w:rsidP="00B96C0C" w:rsidR="00B96C0C" w:rsidRPr="007B28FE">
      <w:pPr>
        <w:jc w:val="center"/>
        <w:rPr>
          <w:b/>
        </w:rPr>
      </w:pPr>
      <w:r w:rsidRPr="007B28FE">
        <w:rPr>
          <w:b/>
        </w:rPr>
        <w:t>O B A V I J E S T</w:t>
      </w:r>
    </w:p>
    <w:p w:rsidRDefault="00B96C0C" w:rsidP="00B96C0C" w:rsidR="00B96C0C">
      <w:pPr>
        <w:ind w:firstLine="708"/>
        <w:jc w:val="both"/>
      </w:pPr>
      <w:r>
        <w:t xml:space="preserve">Rješenjem ovog Suda, poslovni broj: </w:t>
      </w:r>
      <w:r w:rsidR="00914E90" w:rsidRPr="00D73ABA">
        <w:t>3 St-569/2016-2</w:t>
      </w:r>
      <w:r w:rsidR="00914E90">
        <w:t>0od 30</w:t>
      </w:r>
      <w:r>
        <w:t>.rujna 2016. određeno je odobravanje obračuna troškova</w:t>
      </w:r>
      <w:r w:rsidR="00C90F8E">
        <w:t xml:space="preserve"> privremenom</w:t>
      </w:r>
      <w:r>
        <w:t xml:space="preserve"> stečajnom upravitelju </w:t>
      </w:r>
      <w:r w:rsidR="00C90F8E">
        <w:t>Šimi Bošnjak</w:t>
      </w:r>
      <w:r>
        <w:t xml:space="preserve"> iz </w:t>
      </w:r>
      <w:r w:rsidR="00C90F8E">
        <w:t>Osijeka</w:t>
      </w:r>
      <w:r>
        <w:t xml:space="preserve">, </w:t>
      </w:r>
      <w:r w:rsidR="00C90F8E">
        <w:t xml:space="preserve"> te nagrada za posao privremenog steč.upravitelja </w:t>
      </w:r>
      <w:r>
        <w:t xml:space="preserve">u stečajnom postupku nad stečajnim dužnikom </w:t>
      </w:r>
      <w:r w:rsidR="00C90F8E" w:rsidRPr="00D73ABA">
        <w:t>LAMINAC d.o.o., Nova Gradiška, Industrijski put bb, , OIB: 10398362499</w:t>
      </w:r>
      <w:r>
        <w:t>.</w:t>
      </w:r>
    </w:p>
    <w:p w:rsidRDefault="00B96C0C" w:rsidP="00B96C0C" w:rsidR="00B96C0C">
      <w:pPr>
        <w:ind w:firstLine="708"/>
        <w:jc w:val="both"/>
      </w:pPr>
      <w:r>
        <w:t>Uvid u potpuni tekst navedenog rješenja moguće je izvršiti u pisarnici ovog Suda.</w:t>
      </w:r>
    </w:p>
    <w:p w:rsidRDefault="00C90F8E" w:rsidP="00B96C0C" w:rsidR="00C90F8E">
      <w:pPr>
        <w:ind w:firstLine="708"/>
        <w:jc w:val="both"/>
      </w:pPr>
      <w:r w:rsidRPr="00C90F8E">
        <w:t xml:space="preserve">Protiv </w:t>
      </w:r>
      <w:r>
        <w:t xml:space="preserve">navedenog </w:t>
      </w:r>
      <w:r w:rsidRPr="00C90F8E">
        <w:t xml:space="preserve">rješenja pravo na žalbu ima </w:t>
      </w:r>
      <w:r>
        <w:t xml:space="preserve">privremeni </w:t>
      </w:r>
      <w:r w:rsidRPr="00C90F8E">
        <w:t>stečajni upravitelj i svaki stečajni vjerovnik, te direktor dužnika. Žalba se podnosi u roku od osam dana po isteku roka od 8 dana od objave obavijesti o ovom rješenju na e-Oglasnoj ploči Trgovačkom sudu Republike Hrvatske Zagreb putem ovog suda</w:t>
      </w:r>
    </w:p>
    <w:p w:rsidRDefault="00B96C0C" w:rsidP="00B96C0C" w:rsidR="00B96C0C">
      <w:pPr>
        <w:jc w:val="both"/>
      </w:pPr>
    </w:p>
    <w:p w:rsidRDefault="00B96C0C" w:rsidP="00B96C0C" w:rsidR="00B96C0C">
      <w:pPr>
        <w:ind w:firstLine="708"/>
        <w:jc w:val="both"/>
      </w:pPr>
      <w:r>
        <w:t>U Slavonskom B</w:t>
      </w:r>
      <w:r w:rsidR="00914E90">
        <w:t>rodu 30</w:t>
      </w:r>
      <w:r>
        <w:t>. rujna 2016.</w:t>
      </w:r>
    </w:p>
    <w:p w:rsidRDefault="00B96C0C" w:rsidP="00B96C0C" w:rsidR="00B96C0C">
      <w:pPr>
        <w:jc w:val="both"/>
      </w:pPr>
    </w:p>
    <w:p w:rsidRDefault="00B96C0C" w:rsidP="00B96C0C" w:rsidR="00B96C0C">
      <w:pPr>
        <w:ind w:firstLine="708" w:left="5664"/>
        <w:jc w:val="both"/>
      </w:pPr>
      <w:r>
        <w:t>Sutkinja:</w:t>
      </w:r>
    </w:p>
    <w:p w:rsidRDefault="00B96C0C" w:rsidP="00B96C0C" w:rsidR="00B96C0C">
      <w:pPr>
        <w:ind w:left="5664"/>
        <w:jc w:val="both"/>
      </w:pPr>
      <w:r>
        <w:t>Daniela Martini Maoduš</w:t>
      </w:r>
    </w:p>
    <w:p w:rsidRDefault="00B96C0C" w:rsidP="00B96C0C" w:rsidR="00B96C0C">
      <w:pPr>
        <w:jc w:val="both"/>
      </w:pPr>
    </w:p>
    <w:p w:rsidRDefault="00B96C0C" w:rsidP="00C90F8E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</w:p>
    <w:p w:rsidRDefault="00B96C0C" w:rsidP="00B96C0C" w:rsidR="00B96C0C">
      <w:pPr>
        <w:jc w:val="both"/>
      </w:pPr>
      <w:r>
        <w:t>Rj.</w:t>
      </w:r>
    </w:p>
    <w:p w:rsidRDefault="00B96C0C" w:rsidP="00B96C0C" w:rsidR="00B96C0C">
      <w:pPr>
        <w:jc w:val="both"/>
      </w:pPr>
      <w:r>
        <w:t>- obavijest objaviti na eOglasnoj ploči</w:t>
      </w:r>
    </w:p>
    <w:p w:rsidRDefault="00B96C0C" w:rsidP="00B96C0C" w:rsidR="00B96C0C">
      <w:pPr>
        <w:jc w:val="both"/>
      </w:pPr>
      <w:r>
        <w:t>Kalendar: 17 dana</w:t>
      </w:r>
    </w:p>
    <w:p w:rsidRDefault="00B96C0C" w:rsidP="00B96C0C" w:rsidR="00B96C0C" w:rsidRPr="00212981">
      <w:pPr>
        <w:jc w:val="both"/>
        <w:rPr>
          <w:sz w:val="18"/>
          <w:szCs w:val="18"/>
        </w:rPr>
      </w:pPr>
    </w:p>
    <w:p w:rsidRDefault="00B96C0C" w:rsidP="00B96C0C" w:rsidR="00B96C0C"/>
    <w:p w:rsidRDefault="00B96C0C" w:rsidP="00B96C0C" w:rsidR="00B96C0C"/>
    <w:p w:rsidRDefault="00B96C0C" w:rsidP="00B96C0C" w:rsidR="00B96C0C"/>
    <w:p w:rsidRDefault="00B96C0C" w:rsidP="00B96C0C" w:rsidR="00B96C0C"/>
    <w:p w:rsidRDefault="00B96C0C" w:rsidP="00B96C0C" w:rsidR="00B96C0C" w:rsidRPr="00E417E1">
      <w:pPr>
        <w:rPr>
          <w:sz w:val="16"/>
          <w:szCs w:val="16"/>
        </w:rPr>
      </w:pPr>
    </w:p>
    <w:p w:rsidRDefault="00BB7A80" w:rsidR="00BB7A80"/>
    <w:sectPr w:rsidR="00BB7A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C0C"/>
    <w:rsid w:val="008748E9"/>
    <w:rsid w:val="00914E90"/>
    <w:rsid w:val="00B50139"/>
    <w:rsid w:val="00B96C0C"/>
    <w:rsid w:val="00BB7A80"/>
    <w:rsid w:val="00C90F8E"/>
    <w:rsid w:val="00DB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C0C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C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C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C0C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C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C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4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ČL.444.ST.2.SZ</izvorni_sadrzaj>
    <derivirana_varijabla naziv="DomainObject.Predmet.Opis_1">ČL.444.ST.2.SZ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Stpn-84/2014</izvorni_sadrzaj>
    <derivirana_varijabla naziv="DomainObject.Predmet.PrimjedbaSuca_1">VEZA Stpn-84/2014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LAMINAC d.o.o. za proizvodnju i trgovinu</izvorni_sadrzaj>
    <derivirana_varijabla naziv="DomainObject.Predmet.ProtustrankaFormated_1">  LAMINAC d.o.o. za proizvodnju i trgovinu</derivirana_varijabla>
  </DomainObject.Predmet.ProtustrankaFormated>
  <DomainObject.Predmet.ProtustrankaFormatedOIB>
    <izvorni_sadrzaj>  LAMINAC d.o.o. za proizvodnju i trgovinu, OIB 10398362499</izvorni_sadrzaj>
    <derivirana_varijabla naziv="DomainObject.Predmet.ProtustrankaFormatedOIB_1">  LAMINAC d.o.o. za proizvodnju i trgovinu, OIB 10398362499</derivirana_varijabla>
  </DomainObject.Predmet.ProtustrankaFormatedOIB>
  <DomainObject.Predmet.ProtustrankaFormatedWithAdress>
    <izvorni_sadrzaj> LAMINAC d.o.o. za proizvodnju i trgovinu, Industrijski put/bb, 35400 Nova Gradiška</izvorni_sadrzaj>
    <derivirana_varijabla naziv="DomainObject.Predmet.ProtustrankaFormatedWithAdress_1"> LAMINAC d.o.o. za proizvodnju i trgovinu, Industrijski put/bb, 35400 Nova Gradiška</derivirana_varijabla>
  </DomainObject.Predmet.ProtustrankaFormatedWithAdress>
  <DomainObject.Predmet.ProtustrankaFormatedWithAdressOIB>
    <izvorni_sadrzaj> LAMINAC d.o.o. za proizvodnju i trgovinu, OIB 10398362499, Industrijski put/bb, 35400 Nova Gradiška</izvorni_sadrzaj>
    <derivirana_varijabla naziv="DomainObject.Predmet.ProtustrankaFormatedWithAdressOIB_1"> LAMINAC d.o.o. za proizvodnju i trgovinu, OIB 10398362499, Industrijski put/bb, 35400 Nova Gradiška</derivirana_varijabla>
  </DomainObject.Predmet.ProtustrankaFormatedWithAdressOIB>
  <DomainObject.Predmet.ProtustrankaWithAdress>
    <izvorni_sadrzaj>LAMINAC d.o.o. za proizvodnju i trgovinu Industrijski put/bb, 35400 Nova Gradiška</izvorni_sadrzaj>
    <derivirana_varijabla naziv="DomainObject.Predmet.ProtustrankaWithAdress_1">LAMINAC d.o.o. za proizvodnju i trgovinu Industrijski put/bb, 35400 Nova Gradiška</derivirana_varijabla>
  </DomainObject.Predmet.ProtustrankaWithAdress>
  <DomainObject.Predmet.ProtustrankaWithAdressOIB>
    <izvorni_sadrzaj>LAMINAC d.o.o. za proizvodnju i trgovinu, OIB 10398362499, Industrijski put/bb, 35400 Nova Gradiška</izvorni_sadrzaj>
    <derivirana_varijabla naziv="DomainObject.Predmet.ProtustrankaWithAdressOIB_1">LAMINAC d.o.o. za proizvodnju i trgovinu, OIB 10398362499, Industrijski put/bb, 35400 Nova Gradiška</derivirana_varijabla>
  </DomainObject.Predmet.ProtustrankaWithAdressOIB>
  <DomainObject.Predmet.ProtustrankaNazivFormated>
    <izvorni_sadrzaj>LAMINAC d.o.o. za proizvodnju i trgovinu</izvorni_sadrzaj>
    <derivirana_varijabla naziv="DomainObject.Predmet.ProtustrankaNazivFormated_1">LAMINAC d.o.o. za proizvodnju i trgovinu</derivirana_varijabla>
  </DomainObject.Predmet.ProtustrankaNazivFormated>
  <DomainObject.Predmet.ProtustrankaNazivFormatedOIB>
    <izvorni_sadrzaj>LAMINAC d.o.o. za proizvodnju i trgovinu, OIB 10398362499</izvorni_sadrzaj>
    <derivirana_varijabla naziv="DomainObject.Predmet.ProtustrankaNazivFormatedOIB_1">LAMINAC d.o.o. za proizvodnju i trgovinu, OIB 10398362499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419028.37</izvorni_sadrzaj>
    <derivirana_varijabla naziv="DomainObject.Predmet.TrenutnaVrijednost_1">419028.37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LAMINAC d.o.o. za proizvodnju i trgovinu</item>
    </izvorni_sadrzaj>
    <derivirana_varijabla naziv="DomainObject.Predmet.ProtuStrankaListFormated_1">
      <item>LAMINAC d.o.o. za proizvodnju i trgovinu</item>
    </derivirana_varijabla>
  </DomainObject.Predmet.ProtuStrankaListFormated>
  <DomainObject.Predmet.ProtuStrankaListFormatedOIB>
    <izvorni_sadrzaj>
      <item>LAMINAC d.o.o. za proizvodnju i trgovinu, OIB 10398362499</item>
    </izvorni_sadrzaj>
    <derivirana_varijabla naziv="DomainObject.Predmet.ProtuStrankaListFormatedOIB_1">
      <item>LAMINAC d.o.o. za proizvodnju i trgovinu, OIB 10398362499</item>
    </derivirana_varijabla>
  </DomainObject.Predmet.ProtuStrankaListFormatedOIB>
  <DomainObject.Predmet.ProtuStrankaListFormatedWithAdress>
    <izvorni_sadrzaj>
      <item>LAMINAC d.o.o. za proizvodnju i trgovinu, Industrijski put/bb, 35400 Nova Gradiška</item>
    </izvorni_sadrzaj>
    <derivirana_varijabla naziv="DomainObject.Predmet.ProtuStrankaListFormatedWithAdress_1">
      <item>LAMINAC d.o.o. za proizvodnju i trgovinu, Industrijski put/bb, 35400 Nova Gradiška</item>
    </derivirana_varijabla>
  </DomainObject.Predmet.ProtuStrankaListFormatedWithAdress>
  <DomainObject.Predmet.ProtuStrankaListFormatedWithAdressOIB>
    <izvorni_sadrzaj>
      <item>LAMINAC d.o.o. za proizvodnju i trgovinu, OIB 10398362499, Industrijski put/bb, 35400 Nova Gradiška</item>
    </izvorni_sadrzaj>
    <derivirana_varijabla naziv="DomainObject.Predmet.ProtuStrankaListFormatedWithAdressOIB_1">
      <item>LAMINAC d.o.o. za proizvodnju i trgovinu, OIB 10398362499, Industrijski put/bb, 35400 Nova Gradiška</item>
    </derivirana_varijabla>
  </DomainObject.Predmet.ProtuStrankaListFormatedWithAdressOIB>
  <DomainObject.Predmet.ProtuStrankaListNazivFormated>
    <izvorni_sadrzaj>
      <item>LAMINAC d.o.o. za proizvodnju i trgovinu</item>
    </izvorni_sadrzaj>
    <derivirana_varijabla naziv="DomainObject.Predmet.ProtuStrankaListNazivFormated_1">
      <item>LAMINAC d.o.o. za proizvodnju i trgovinu</item>
    </derivirana_varijabla>
  </DomainObject.Predmet.ProtuStrankaListNazivFormated>
  <DomainObject.Predmet.ProtuStrankaListNazivFormatedOIB>
    <izvorni_sadrzaj>
      <item>LAMINAC d.o.o. za proizvodnju i trgovinu, OIB 10398362499</item>
    </izvorni_sadrzaj>
    <derivirana_varijabla naziv="DomainObject.Predmet.ProtuStrankaListNazivFormatedOIB_1">
      <item>LAMINAC d.o.o. za proizvodnju i trgovinu, OIB 10398362499</item>
    </derivirana_varijabla>
  </DomainObject.Predmet.ProtuStrankaListNazivFormatedOIB>
  <DomainObject.Predmet.OstaliListFormated>
    <izvorni_sadrzaj>
      <item>Eva Marija Jakirčević</item>
    </izvorni_sadrzaj>
    <derivirana_varijabla naziv="DomainObject.Predmet.OstaliListFormated_1">
      <item>Eva Marija Jakirčević</item>
    </derivirana_varijabla>
  </DomainObject.Predmet.OstaliListFormated>
  <DomainObject.Predmet.OstaliListFormatedOIB>
    <izvorni_sadrzaj>
      <item>Eva Marija Jakirčević, OIB 52965999875</item>
    </izvorni_sadrzaj>
    <derivirana_varijabla naziv="DomainObject.Predmet.OstaliListFormatedOIB_1">
      <item>Eva Marija Jakirčević, OIB 52965999875</item>
    </derivirana_varijabla>
  </DomainObject.Predmet.OstaliListFormatedOIB>
  <DomainObject.Predmet.OstaliListFormatedWithAdress>
    <izvorni_sadrzaj>
      <item>Eva Marija Jakirčević, Ulica Vjekoslava Majera 24, 10410 Velika Gorica</item>
    </izvorni_sadrzaj>
    <derivirana_varijabla naziv="DomainObject.Predmet.OstaliListFormatedWithAdress_1">
      <item>Eva Marija Jakirčević, Ulica Vjekoslava Majera 24, 10410 Velika Gorica</item>
    </derivirana_varijabla>
  </DomainObject.Predmet.OstaliListFormatedWithAdress>
  <DomainObject.Predmet.OstaliListFormatedWithAdressOIB>
    <izvorni_sadrzaj>
      <item>Eva Marija Jakirčević, OIB 52965999875, Ulica Vjekoslava Majera 24, 10410 Velika Gorica</item>
    </izvorni_sadrzaj>
    <derivirana_varijabla naziv="DomainObject.Predmet.OstaliListFormatedWithAdressOIB_1">
      <item>Eva Marija Jakirčević, OIB 52965999875, Ulica Vjekoslava Majera 24, 10410 Velika Gorica</item>
    </derivirana_varijabla>
  </DomainObject.Predmet.OstaliListFormatedWithAdressOIB>
  <DomainObject.Predmet.OstaliListNazivFormated>
    <izvorni_sadrzaj>
      <item>Eva Marija Jakirčević</item>
    </izvorni_sadrzaj>
    <derivirana_varijabla naziv="DomainObject.Predmet.OstaliListNazivFormated_1">
      <item>Eva Marija Jakirčević</item>
    </derivirana_varijabla>
  </DomainObject.Predmet.OstaliListNazivFormated>
  <DomainObject.Predmet.OstaliListNazivFormatedOIB>
    <izvorni_sadrzaj>
      <item>Eva Marija Jakirčević, OIB 52965999875</item>
    </izvorni_sadrzaj>
    <derivirana_varijabla naziv="DomainObject.Predmet.OstaliListNazivFormatedOIB_1">
      <item>Eva Marija Jakirčević, OIB 52965999875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LAMINAC d.o.o. za proizvodnju i trgovinu</izvorni_sadrzaj>
    <derivirana_varijabla naziv="DomainObject.Predmet.ProtustrankaIDrugi_1">LAMINAC 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LAMINAC d.o.o. za proizvodnju i trgovinu, OIB 10398362499, Industrijski put/bb, 35400 Nova Gradiška</izvorni_sadrzaj>
    <derivirana_varijabla naziv="DomainObject.Predmet.ProtustrankaIDrugiAdressOIB_1">LAMINAC d.o.o. za proizvodnju i trgovinu, OIB 10398362499, Industrijski put/bb,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LAMINAC d.o.o. za proizvodnju i trgovinu</item>
      <item>Eva Marija Jakirčević</item>
    </izvorni_sadrzaj>
    <derivirana_varijabla naziv="DomainObject.Predmet.SudioniciListNaziv_1">
      <item>Financijska agencija</item>
      <item>LAMINAC d.o.o. za proizvodnju i trgovinu</item>
      <item>Eva Marija Jakirčević</item>
    </derivirana_varijabla>
  </DomainObject.Predmet.SudioniciListNaziv>
  <DomainObject.Predmet.SudioniciListAdressOIB>
    <izvorni_sadrzaj>
      <item>Financijska agencija, OIB 85821130368, Ulica grada Vukovara 70,10000 Zagreb</item>
      <item>LAMINAC d.o.o. za proizvodnju i trgovinu, OIB 10398362499, Industrijski put/bb,35400 Nova Gradiška</item>
      <item>Eva Marija Jakirčević, OIB 52965999875, Ulica Vjekoslava Majera 24,10410 Velika Gorica</item>
    </izvorni_sadrzaj>
    <derivirana_varijabla naziv="DomainObject.Predmet.SudioniciListAdressOIB_1">
      <item>Financijska agencija, OIB 85821130368, Ulica grada Vukovara 70,10000 Zagreb</item>
      <item>LAMINAC d.o.o. za proizvodnju i trgovinu, OIB 10398362499, Industrijski put/bb,35400 Nova Gradiška</item>
      <item>Eva Marija Jakirčević, OIB 52965999875, Ulica Vjekoslava Majera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10398362499</item>
      <item>, OIB 52965999875</item>
    </izvorni_sadrzaj>
    <derivirana_varijabla naziv="DomainObject.Predmet.SudioniciListNazivOIB_1">
      <item>, OIB 85821130368</item>
      <item>, OIB 10398362499</item>
      <item>, OIB 52965999875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184</properties:Words>
  <properties:Characters>1047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2016-09-30T10:23:00Z</dcterms:created>
  <dc:creator>wsadmin</dc:creator>
  <cp:lastModifiedBy>wsadmin</cp:lastModifiedBy>
  <cp:lastPrinted>2016-09-30T10:14:00Z</cp:lastPrinted>
  <dcterms:modified xmlns:xsi="http://www.w3.org/2001/XMLSchema-instance" xsi:type="dcterms:W3CDTF">2016-09-30T10:24:00Z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