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1fe666f" w14:paraId="1fe666f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F610B6">
        <w:rPr>
          <w:sz w:val="24"/>
        </w:rPr>
        <w:t>2395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F610B6" w:rsidR="00F610B6" w:rsidRPr="00234530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F610B6" w:rsidRPr="00234530">
        <w:rPr>
          <w:sz w:val="24"/>
          <w:szCs w:val="24"/>
        </w:rPr>
        <w:t>Trgovački sud u Zagrebu po sucu tog suda Mariji Krajnović, u pravnoj stvari podnositelja zahtjeva Financijska agencija, za provedbu skraćenog stečajnog postupka nad dužnikom Poliklinika za internu medicinu, pedijatriju, kardiologiju, ginekologiju, onkologiju i psihijatriju PARACELZUS Stara Kapela, Stara Kapela 90, OIB: 39759560374, dana 11. studenog 2015.</w:t>
      </w:r>
    </w:p>
    <w:p w:rsidRDefault="005878C4" w:rsidP="00F610B6" w:rsidR="005878C4" w:rsidRPr="00807C4F">
      <w:pPr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1B518D">
        <w:rPr>
          <w:sz w:val="24"/>
          <w:szCs w:val="24"/>
        </w:rPr>
        <w:t>1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0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1A79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0B6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A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A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2395</izvorni_sadrzaj>
    <derivirana_varijabla naziv="DomainObject.Predmet.Broj_1">2395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St-2395/2015</izvorni_sadrzaj>
    <derivirana_varijabla naziv="DomainObject.Predmet.OznakaBroj_1">St-2395/2015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PEDIJATRIJU, KARDIOLOGIJU, GINEKOLOGIJU, ONKOLOGIJU I PSIHIJATRIJU PARACELZUS</izvorni_sadrzaj>
    <derivirana_varijabla naziv="DomainObject.Predmet.ProtustrankaFormated_1">  POLIKLINIKA ZA INTERNU MEDICINU, PEDIJATRIJU, KARDIOLOGIJU, GINEKOLOGIJU, ONKOLOGIJU I PSIHIJATRIJU PARACELZUS</derivirana_varijabla>
  </DomainObject.Predmet.ProtustrankaFormated>
  <DomainObject.Predmet.ProtustrankaFormatedOIB>
    <izvorni_sadrzaj>  POLIKLINIKA ZA INTERNU MEDICINU, PEDIJATRIJU, KARDIOLOGIJU, GINEKOLOGIJU, ONKOLOGIJU I PSIHIJATRIJU PARACELZUS, OIB 39759560374</izvorni_sadrzaj>
    <derivirana_varijabla naziv="DomainObject.Predmet.ProtustrankaFormatedOIB_1">  POLIKLINIKA ZA INTERNU MEDICINU, PEDIJATRIJU, KARDIOLOGIJU, GINEKOLOGIJU, ONKOLOGIJU I PSIHIJATRIJU PARACELZUS, OIB 39759560374</derivirana_varijabla>
  </DomainObject.Predmet.ProtustrankaFormatedOIB>
  <DomainObject.Predmet.ProtustrankaFormatedWithAdress>
    <izvorni_sadrzaj> POLIKLINIKA ZA INTERNU MEDICINU, PEDIJATRIJU, KARDIOLOGIJU, GINEKOLOGIJU, ONKOLOGIJU I PSIHIJATRIJU PARACELZUS, STARA KAPELA 90, 10342 Stara Kapela</izvorni_sadrzaj>
    <derivirana_varijabla naziv="DomainObject.Predmet.ProtustrankaFormatedWithAdress_1"> POLIKLINIKA ZA INTERNU MEDICINU, PEDIJATRIJU, KARDIOLOGIJU, GINEKOLOGIJU, ONKOLOGIJU I PSIHIJATRIJU PARACELZUS, STARA KAPELA 90, 10342 Stara Kapela</derivirana_varijabla>
  </DomainObject.Predmet.ProtustrankaFormatedWithAdress>
  <DomainObject.Predmet.ProtustrankaFormatedWithAdressOIB>
    <izvorni_sadrzaj> POLIKLINIKA ZA INTERNU MEDICINU, PEDIJATRIJU, KARDIOLOGIJU, GINEKOLOGIJU, ONKOLOGIJU I PSIHIJATRIJU PARACELZUS, OIB 39759560374, STARA KAPELA 90, 10342 Stara Kapela</izvorni_sadrzaj>
    <derivirana_varijabla naziv="DomainObject.Predmet.ProtustrankaFormatedWithAdressOIB_1"> POLIKLINIKA ZA INTERNU MEDICINU, PEDIJATRIJU, KARDIOLOGIJU, GINEKOLOGIJU, ONKOLOGIJU I PSIHIJATRIJU PARACELZUS, OIB 39759560374, STARA KAPELA 90, 10342 Stara Kapela</derivirana_varijabla>
  </DomainObject.Predmet.ProtustrankaFormatedWithAdressOIB>
  <DomainObject.Predmet.ProtustrankaWithAdress>
    <izvorni_sadrzaj>POLIKLINIKA ZA INTERNU MEDICINU, PEDIJATRIJU, KARDIOLOGIJU, GINEKOLOGIJU, ONKOLOGIJU I PSIHIJATRIJU PARACELZUS STARA KAPELA 90, 10342 Stara Kapela</izvorni_sadrzaj>
    <derivirana_varijabla naziv="DomainObject.Predmet.ProtustrankaWithAdress_1">POLIKLINIKA ZA INTERNU MEDICINU, PEDIJATRIJU, KARDIOLOGIJU, GINEKOLOGIJU, ONKOLOGIJU I PSIHIJATRIJU PARACELZUS STARA KAPELA 90, 10342 Stara Kapela</derivirana_varijabla>
  </DomainObject.Predmet.ProtustrankaWithAdress>
  <DomainObject.Predmet.ProtustrankaWithAdressOIB>
    <izvorni_sadrzaj>POLIKLINIKA ZA INTERNU MEDICINU, PEDIJATRIJU, KARDIOLOGIJU, GINEKOLOGIJU, ONKOLOGIJU I PSIHIJATRIJU PARACELZUS, OIB 39759560374, STARA KAPELA 90, 10342 Stara Kapela</izvorni_sadrzaj>
    <derivirana_varijabla naziv="DomainObject.Predmet.ProtustrankaWithAdressOIB_1">POLIKLINIKA ZA INTERNU MEDICINU, PEDIJATRIJU, KARDIOLOGIJU, GINEKOLOGIJU, ONKOLOGIJU I PSIHIJATRIJU PARACELZUS, OIB 39759560374, STARA KAPELA 90, 10342 Stara Kapela</derivirana_varijabla>
  </DomainObject.Predmet.ProtustrankaWithAdressOIB>
  <DomainObject.Predmet.ProtustrankaNazivFormated>
    <izvorni_sadrzaj>POLIKLINIKA ZA INTERNU MEDICINU, PEDIJATRIJU, KARDIOLOGIJU, GINEKOLOGIJU, ONKOLOGIJU I PSIHIJATRIJU PARACELZUS</izvorni_sadrzaj>
    <derivirana_varijabla naziv="DomainObject.Predmet.ProtustrankaNazivFormated_1">POLIKLINIKA ZA INTERNU MEDICINU, PEDIJATRIJU, KARDIOLOGIJU, GINEKOLOGIJU, ONKOLOGIJU I PSIHIJATRIJU PARACELZUS</derivirana_varijabla>
  </DomainObject.Predmet.ProtustrankaNazivFormated>
  <DomainObject.Predmet.ProtustrankaNazivFormatedOIB>
    <izvorni_sadrzaj>POLIKLINIKA ZA INTERNU MEDICINU, PEDIJATRIJU, KARDIOLOGIJU, GINEKOLOGIJU, ONKOLOGIJU I PSIHIJATRIJU PARACELZUS, OIB 39759560374</izvorni_sadrzaj>
    <derivirana_varijabla naziv="DomainObject.Predmet.ProtustrankaNazivFormatedOIB_1">POLIKLINIKA ZA INTERNU MEDICINU, PEDIJATRIJU, KARDIOLOGIJU, GINEKOLOGIJU, ONKOLOGIJU I PSIHIJATRIJU PARACELZUS, OIB 39759560374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PEDIJATRIJU, KARDIOLOGIJU, GINEKOLOGIJU, ONKOLOGIJU I PSIHIJATRIJU PARACELZUS</item>
    </izvorni_sadrzaj>
    <derivirana_varijabla naziv="DomainObject.Predmet.ProtuStrankaListFormated_1">
      <item>POLIKLINIKA ZA INTERNU MEDICINU, PEDIJATRIJU, KARDIOLOGIJU, GINEKOLOGIJU, ONKOLOGIJU I PSIHIJATRIJU PARACELZUS</item>
    </derivirana_varijabla>
  </DomainObject.Predmet.ProtuStrankaListFormated>
  <DomainObject.Predmet.ProtuStrankaListFormatedOIB>
    <izvorni_sadrzaj>
      <item>POLIKLINIKA ZA INTERNU MEDICINU, PEDIJATRIJU, KARDIOLOGIJU, GINEKOLOGIJU, ONKOLOGIJU I PSIHIJATRIJU PARACELZUS, OIB 39759560374</item>
    </izvorni_sadrzaj>
    <derivirana_varijabla naziv="DomainObject.Predmet.ProtuStrankaListFormatedOIB_1">
      <item>POLIKLINIKA ZA INTERNU MEDICINU, PEDIJATRIJU, KARDIOLOGIJU, GINEKOLOGIJU, ONKOLOGIJU I PSIHIJATRIJU PARACELZUS, OIB 39759560374</item>
    </derivirana_varijabla>
  </DomainObject.Predmet.ProtuStrankaListFormatedOIB>
  <DomainObject.Predmet.ProtuStrankaListFormatedWithAdress>
    <izvorni_sadrzaj>
      <item>POLIKLINIKA ZA INTERNU MEDICINU, PEDIJATRIJU, KARDIOLOGIJU, GINEKOLOGIJU, ONKOLOGIJU I PSIHIJATRIJU PARACELZUS, STARA KAPELA 90, 10342 Stara Kapela</item>
    </izvorni_sadrzaj>
    <derivirana_varijabla naziv="DomainObject.Predmet.ProtuStrankaListFormatedWithAdress_1">
      <item>POLIKLINIKA ZA INTERNU MEDICINU, PEDIJATRIJU, KARDIOLOGIJU, GINEKOLOGIJU, ONKOLOGIJU I PSIHIJATRIJU PARACELZUS, STARA KAPELA 90, 10342 Stara Kapela</item>
    </derivirana_varijabla>
  </DomainObject.Predmet.ProtuStrankaListFormatedWithAdress>
  <DomainObject.Predmet.ProtuStrankaListFormatedWithAdressOIB>
    <izvorni_sadrzaj>
      <item>POLIKLINIKA ZA INTERNU MEDICINU, PEDIJATRIJU, KARDIOLOGIJU, GINEKOLOGIJU, ONKOLOGIJU I PSIHIJATRIJU PARACELZUS, OIB 39759560374, STARA KAPELA 90, 10342 Stara Kapela</item>
    </izvorni_sadrzaj>
    <derivirana_varijabla naziv="DomainObject.Predmet.ProtuStrankaListFormatedWithAdressOIB_1">
      <item>POLIKLINIKA ZA INTERNU MEDICINU, PEDIJATRIJU, KARDIOLOGIJU, GINEKOLOGIJU, ONKOLOGIJU I PSIHIJATRIJU PARACELZUS, OIB 39759560374, STARA KAPELA 90, 10342 Stara Kapela</item>
    </derivirana_varijabla>
  </DomainObject.Predmet.ProtuStrankaListFormatedWithAdressOIB>
  <DomainObject.Predmet.ProtuStrankaListNazivFormated>
    <izvorni_sadrzaj>
      <item>POLIKLINIKA ZA INTERNU MEDICINU, PEDIJATRIJU, KARDIOLOGIJU, GINEKOLOGIJU, ONKOLOGIJU I PSIHIJATRIJU PARACELZUS</item>
    </izvorni_sadrzaj>
    <derivirana_varijabla naziv="DomainObject.Predmet.ProtuStrankaListNazivFormated_1">
      <item>POLIKLINIKA ZA INTERNU MEDICINU, PEDIJATRIJU, KARDIOLOGIJU, GINEKOLOGIJU, ONKOLOGIJU I PSIHIJATRIJU PARACELZUS</item>
    </derivirana_varijabla>
  </DomainObject.Predmet.ProtuStrankaListNazivFormated>
  <DomainObject.Predmet.ProtuStrankaListNazivFormatedOIB>
    <izvorni_sadrzaj>
      <item>POLIKLINIKA ZA INTERNU MEDICINU, PEDIJATRIJU, KARDIOLOGIJU, GINEKOLOGIJU, ONKOLOGIJU I PSIHIJATRIJU PARACELZUS, OIB 39759560374</item>
    </izvorni_sadrzaj>
    <derivirana_varijabla naziv="DomainObject.Predmet.ProtuStrankaListNazivFormatedOIB_1">
      <item>POLIKLINIKA ZA INTERNU MEDICINU, PEDIJATRIJU, KARDIOLOGIJU, GINEKOLOGIJU, ONKOLOGIJU I PSIHIJATRIJU PARACELZUS, OIB 39759560374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PEDIJATRIJU, KARDIOLOGIJU, GINEKOLOGIJU, ONKOLOGIJU I PSIHIJATRIJU PARACELZUS</izvorni_sadrzaj>
    <derivirana_varijabla naziv="DomainObject.Predmet.ProtustrankaIDrugi_1">POLIKLINIKA ZA INTERNU MEDICINU, PEDIJATRIJU, KARDIOLOGIJU, GINEKOLOGIJU, ONKOLOGIJU I PSIHIJATRIJU PARACELZUS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INTERNU MEDICINU, PEDIJATRIJU, KARDIOLOGIJU, GINEKOLOGIJU, ONKOLOGIJU I PSIHIJATRIJU PARACELZUS, OIB 39759560374, STARA KAPELA 90, 10342 Stara Kapela</izvorni_sadrzaj>
    <derivirana_varijabla naziv="DomainObject.Predmet.ProtustrankaIDrugiAdressOIB_1">POLIKLINIKA ZA INTERNU MEDICINU, PEDIJATRIJU, KARDIOLOGIJU, GINEKOLOGIJU, ONKOLOGIJU I PSIHIJATRIJU PARACELZUS, OIB 39759560374, STARA KAPELA 90, 10342 Stara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INTERNU MEDICINU, PEDIJATRIJU, KARDIOLOGIJU, GINEKOLOGIJU, ONKOLOGIJU I PSIHIJATRIJU PARACELZUS</item>
    </izvorni_sadrzaj>
    <derivirana_varijabla naziv="DomainObject.Predmet.SudioniciListNaziv_1">
      <item>FINA Regionalni centar Zagreb</item>
      <item>POLIKLINIKA ZA INTERNU MEDICINU, PEDIJATRIJU, KARDIOLOGIJU, GINEKOLOGIJU, ONKOLOGIJU I PSIHIJATRIJU PARACELZUS</item>
    </derivirana_varijabla>
  </DomainObject.Predmet.SudioniciListNaziv>
  <DomainObject.Predmet.SudioniciListAdressOIB>
    <izvorni_sadrzaj>
      <item>FINA Regionalni centar Zagreb, OIB 85821130368, Trg svibanjskih žrtava 1995. 1,10000 Zagreb</item>
      <item>POLIKLINIKA ZA INTERNU MEDICINU, PEDIJATRIJU, KARDIOLOGIJU, GINEKOLOGIJU, ONKOLOGIJU I PSIHIJATRIJU PARACELZUS, OIB 39759560374, STARA KAPELA 90,10342 Stara Kapela</item>
    </izvorni_sadrzaj>
    <derivirana_varijabla naziv="DomainObject.Predmet.SudioniciListAdressOIB_1">
      <item>FINA Regionalni centar Zagreb, OIB 85821130368, Trg svibanjskih žrtava 1995. 1,10000 Zagreb</item>
      <item>POLIKLINIKA ZA INTERNU MEDICINU, PEDIJATRIJU, KARDIOLOGIJU, GINEKOLOGIJU, ONKOLOGIJU I PSIHIJATRIJU PARACELZUS, OIB 39759560374, STARA KAPELA 90,10342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39759560374</item>
    </izvorni_sadrzaj>
    <derivirana_varijabla naziv="DomainObject.Predmet.SudioniciListNazivOIB_1">
      <item>, OIB 85821130368</item>
      <item>, OIB 39759560374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2104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2015-11-11T12:39:00Z</dcterms:created>
  <dc:creator>Korisnik</dc:creator>
  <cp:lastModifiedBy>Karmen Malkoč</cp:lastModifiedBy>
  <cp:lastPrinted>2015-11-11T12:39:00Z</cp:lastPrinted>
  <dcterms:modified xmlns:xsi="http://www.w3.org/2001/XMLSchema-instance" xsi:type="dcterms:W3CDTF">2015-11-11T12:40:00Z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