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ff6cb" w14:paraId="95ff6cb" w:rsidRDefault="00A732DB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C04558">
        <w:rPr>
          <w:szCs w:val="24"/>
        </w:rPr>
        <w:t>432</w:t>
      </w:r>
      <w:r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6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 xml:space="preserve">rgovački sud u Varaždinu po višoj sudskoj savjetnici toga suda Ivani Starčević, </w:t>
      </w:r>
      <w:r w:rsidR="000571E3">
        <w:t xml:space="preserve">u predmetu u povodu zahtjeva Financijske agencije Regionalni centar Zagreb, Podružnica Varaždin, Augusta Cesarca 2, Varaždin, za pokretanje skraćenog stečajnog postupka protiv dužnika </w:t>
      </w:r>
      <w:r w:rsidR="00C04558">
        <w:t>SUNNY</w:t>
      </w:r>
      <w:r w:rsidR="00A732DB">
        <w:t xml:space="preserve"> </w:t>
      </w:r>
      <w:r w:rsidR="00C04558">
        <w:t>d.o.o., Čakovec, Tina Ujevića 2, MBS: 070047276, OIB: 75292698321</w:t>
      </w:r>
      <w:r w:rsidR="0068267F">
        <w:t>, dana 29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C04558">
        <w:rPr>
          <w:szCs w:val="24"/>
        </w:rPr>
        <w:t xml:space="preserve"> </w:t>
      </w:r>
      <w:r w:rsidR="00C04558">
        <w:t>SUNNY d.o.o., Čakovec, Tina Ujevića 2, MBS: 070047276, OIB: 75292698321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68267F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023797">
        <w:rPr>
          <w:szCs w:val="24"/>
        </w:rPr>
        <w:t>prosinca</w:t>
      </w:r>
      <w:r w:rsidR="00964C7D" w:rsidRPr="00964C7D">
        <w:rPr>
          <w:szCs w:val="24"/>
        </w:rPr>
        <w:t xml:space="preserve"> 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68267F">
        <w:rPr>
          <w:szCs w:val="24"/>
        </w:rPr>
        <w:t>12,3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84795A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postupak nad stečajnim dužnikom </w:t>
      </w:r>
      <w:r w:rsidR="00C04558">
        <w:t>SUNNY d.o.o., Čakovec, Tina Ujevića 2, MBS: 070047276, OIB: 7529269832.</w:t>
      </w:r>
    </w:p>
    <w:p w:rsidRDefault="00C04558" w:rsidP="00CE3446" w:rsidR="00C04558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C56D5D">
        <w:t>Jugoslav Puran, Josipa Jelačića 12, Bjelovar, OIB: 70582689973.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C04558" w:rsidRPr="00C04558">
        <w:t xml:space="preserve"> </w:t>
      </w:r>
      <w:r w:rsidR="00C04558">
        <w:t>SUNNY d.o.o., Čakovec, Tina Ujevića 2, MBS: 070047276, OIB: 75292698321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C04558">
        <w:rPr>
          <w:szCs w:val="24"/>
        </w:rPr>
        <w:t>30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listopada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</w:t>
      </w:r>
      <w:r w:rsidR="000571E3" w:rsidRPr="00964C7D">
        <w:rPr>
          <w:szCs w:val="24"/>
        </w:rPr>
        <w:lastRenderedPageBreak/>
        <w:t xml:space="preserve">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68267F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VIŠA SUDSKA SAVJETNICA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="00023797">
        <w:rPr>
          <w:szCs w:val="24"/>
        </w:rPr>
        <w:t xml:space="preserve">   </w:t>
      </w:r>
      <w:r w:rsidR="00543EC5">
        <w:rPr>
          <w:szCs w:val="24"/>
        </w:rPr>
        <w:t xml:space="preserve">        </w:t>
      </w:r>
      <w:r w:rsidR="00023797">
        <w:rPr>
          <w:szCs w:val="24"/>
        </w:rPr>
        <w:t xml:space="preserve"> Ivana Starčević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C04558">
        <w:t>SUNNY d.o.o., Čakovec, Tina Ujevića 2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5D3D54">
        <w:rPr>
          <w:szCs w:val="24"/>
        </w:rPr>
        <w:t>, Ispostava Čakovec, O. Keršovanija 11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C56D5D">
        <w:t>Jugoslav Puran, Josipa Jelačića 12, 43000 Bjelovar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38BE" w:rsidP="007A75CE" w:rsidR="00BE38BE">
      <w:r>
        <w:separator/>
      </w:r>
    </w:p>
  </w:endnote>
  <w:endnote w:id="0" w:type="continuationSeparator">
    <w:p w:rsidRDefault="00BE38BE" w:rsidP="007A75CE" w:rsidR="00BE3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38BE" w:rsidP="007A75CE" w:rsidR="00BE38BE">
      <w:r>
        <w:separator/>
      </w:r>
    </w:p>
  </w:footnote>
  <w:footnote w:id="0" w:type="continuationSeparator">
    <w:p w:rsidRDefault="00BE38BE" w:rsidP="007A75CE" w:rsidR="00BE38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259D4">
      <w:rPr>
        <w:noProof/>
      </w:rPr>
      <w:t>2</w:t>
    </w:r>
    <w:r>
      <w:fldChar w:fldCharType="end"/>
    </w:r>
  </w:p>
  <w:p w:rsidRDefault="00A732DB" w:rsidP="009E6198" w:rsidR="009E6198" w:rsidRPr="007D60AE">
    <w:pPr>
      <w:jc w:val="right"/>
    </w:pPr>
    <w:r>
      <w:t>Poslovni broj: 8</w:t>
    </w:r>
    <w:r w:rsidR="00976596">
      <w:t xml:space="preserve"> St-</w:t>
    </w:r>
    <w:r w:rsidR="00C04558">
      <w:t>432</w:t>
    </w:r>
    <w:r>
      <w:t>/</w:t>
    </w:r>
    <w:r w:rsidR="00B8373D">
      <w:t>1</w:t>
    </w:r>
    <w:r w:rsidR="00467EEF">
      <w:t>5</w:t>
    </w:r>
    <w:r w:rsidR="00B8373D">
      <w:t>-</w:t>
    </w:r>
    <w:r>
      <w:t>6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571E3"/>
    <w:rsid w:val="00064E14"/>
    <w:rsid w:val="00066F97"/>
    <w:rsid w:val="000B15A6"/>
    <w:rsid w:val="000E1119"/>
    <w:rsid w:val="001259D4"/>
    <w:rsid w:val="00255595"/>
    <w:rsid w:val="002A6059"/>
    <w:rsid w:val="00353835"/>
    <w:rsid w:val="003B5155"/>
    <w:rsid w:val="003E2AE0"/>
    <w:rsid w:val="00465FCB"/>
    <w:rsid w:val="00467EEF"/>
    <w:rsid w:val="00472765"/>
    <w:rsid w:val="00497129"/>
    <w:rsid w:val="004A0E5E"/>
    <w:rsid w:val="004A1245"/>
    <w:rsid w:val="004C1E71"/>
    <w:rsid w:val="004D4A91"/>
    <w:rsid w:val="004E20AA"/>
    <w:rsid w:val="00525276"/>
    <w:rsid w:val="00531356"/>
    <w:rsid w:val="00543EC5"/>
    <w:rsid w:val="00550447"/>
    <w:rsid w:val="00567A2A"/>
    <w:rsid w:val="00581316"/>
    <w:rsid w:val="005830AA"/>
    <w:rsid w:val="005B2BAA"/>
    <w:rsid w:val="005B616A"/>
    <w:rsid w:val="005D3D54"/>
    <w:rsid w:val="005E243D"/>
    <w:rsid w:val="006151EE"/>
    <w:rsid w:val="0063224D"/>
    <w:rsid w:val="00642AAD"/>
    <w:rsid w:val="006523AF"/>
    <w:rsid w:val="0068190F"/>
    <w:rsid w:val="0068267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30F43"/>
    <w:rsid w:val="008354B4"/>
    <w:rsid w:val="00836343"/>
    <w:rsid w:val="00842919"/>
    <w:rsid w:val="0084795A"/>
    <w:rsid w:val="008A024C"/>
    <w:rsid w:val="008A49F0"/>
    <w:rsid w:val="008B1132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A5985"/>
    <w:rsid w:val="009D0C5B"/>
    <w:rsid w:val="009D3AB2"/>
    <w:rsid w:val="009E6198"/>
    <w:rsid w:val="00A56BA2"/>
    <w:rsid w:val="00A732DB"/>
    <w:rsid w:val="00A92369"/>
    <w:rsid w:val="00AC5AD3"/>
    <w:rsid w:val="00AE3548"/>
    <w:rsid w:val="00B22B13"/>
    <w:rsid w:val="00B34567"/>
    <w:rsid w:val="00B375FC"/>
    <w:rsid w:val="00B7038C"/>
    <w:rsid w:val="00B8373D"/>
    <w:rsid w:val="00BE38BE"/>
    <w:rsid w:val="00BF5CAE"/>
    <w:rsid w:val="00C04558"/>
    <w:rsid w:val="00C06D0B"/>
    <w:rsid w:val="00C07229"/>
    <w:rsid w:val="00C56D5D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4B3F"/>
    <w:rsid w:val="00EA5D61"/>
    <w:rsid w:val="00F0497A"/>
    <w:rsid w:val="00F079DC"/>
    <w:rsid w:val="00F25845"/>
    <w:rsid w:val="00F26BFB"/>
    <w:rsid w:val="00F50578"/>
    <w:rsid w:val="00F6594B"/>
    <w:rsid w:val="00FE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59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9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9D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9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9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59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9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9D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9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9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St-432/2015</izvorni_sadrzaj>
    <derivirana_varijabla naziv="DomainObject.Predmet.OznakaBroj_1">St-432/2015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SUNNY, društvo s ograničenom odgovornošću za promet roba na malo i veliko, uvoz-izvoz, te ugostiteljstvo</izvorni_sadrzaj>
    <derivirana_varijabla naziv="DomainObject.Predmet.ProtustrankaFormated_1">  SUNNY, društvo s ograničenom odgovornošću za promet roba na malo i veliko, uvoz-izvoz, te ugostiteljstvo</derivirana_varijabla>
  </DomainObject.Predmet.ProtustrankaFormated>
  <DomainObject.Predmet.ProtustrankaFormatedOIB>
    <izvorni_sadrzaj>  SUNNY, društvo s ograničenom odgovornošću za promet roba na malo i veliko, uvoz-izvoz, te ugostiteljstvo, OIB 75292698321</izvorni_sadrzaj>
    <derivirana_varijabla naziv="DomainObject.Predmet.ProtustrankaFormatedOIB_1">  SUNNY, društvo s ograničenom odgovornošću za promet roba na malo i veliko, uvoz-izvoz, te ugostiteljstvo, OIB 75292698321</derivirana_varijabla>
  </DomainObject.Predmet.ProtustrankaFormatedOIB>
  <DomainObject.Predmet.ProtustrankaFormatedWithAdress>
    <izvorni_sadrzaj> SUNNY, društvo s ograničenom odgovornošću za promet roba na malo i veliko, uvoz-izvoz, te ugostiteljstvo, Tina Ujevića 2, 40000 Čakovec</izvorni_sadrzaj>
    <derivirana_varijabla naziv="DomainObject.Predmet.ProtustrankaFormatedWithAdress_1"> SUNNY, društvo s ograničenom odgovornošću za promet roba na malo i veliko, uvoz-izvoz, te ugostiteljstvo, Tina Ujevića 2, 40000 Čakovec</derivirana_varijabla>
  </DomainObject.Predmet.ProtustrankaFormatedWithAdress>
  <DomainObject.Predmet.ProtustrankaFormatedWithAdressOIB>
    <izvorni_sadrzaj> SUNNY, društvo s ograničenom odgovornošću za promet roba na malo i veliko, uvoz-izvoz, te ugostiteljstvo, OIB 75292698321, Tina Ujevića 2, 40000 Čakovec</izvorni_sadrzaj>
    <derivirana_varijabla naziv="DomainObject.Predmet.ProtustrankaFormatedWithAdressOIB_1"> SUNNY, društvo s ograničenom odgovornošću za promet roba na malo i veliko, uvoz-izvoz, te ugostiteljstvo, OIB 75292698321, Tina Ujevića 2, 40000 Čakovec</derivirana_varijabla>
  </DomainObject.Predmet.ProtustrankaFormatedWithAdressOIB>
  <DomainObject.Predmet.ProtustrankaWithAdress>
    <izvorni_sadrzaj>SUNNY, društvo s ograničenom odgovornošću za promet roba na malo i veliko, uvoz-izvoz, te ugostiteljstvo Tina Ujevića 2, 40000 Čakovec</izvorni_sadrzaj>
    <derivirana_varijabla naziv="DomainObject.Predmet.ProtustrankaWithAdress_1">SUNNY, društvo s ograničenom odgovornošću za promet roba na malo i veliko, uvoz-izvoz, te ugostiteljstvo Tina Ujevića 2, 40000 Čakovec</derivirana_varijabla>
  </DomainObject.Predmet.ProtustrankaWithAdress>
  <DomainObject.Predmet.ProtustrankaWithAdressOIB>
    <izvorni_sadrzaj>SUNNY, društvo s ograničenom odgovornošću za promet roba na malo i veliko, uvoz-izvoz, te ugostiteljstvo, OIB 75292698321, Tina Ujevića 2, 40000 Čakovec</izvorni_sadrzaj>
    <derivirana_varijabla naziv="DomainObject.Predmet.ProtustrankaWithAdressOIB_1">SUNNY, društvo s ograničenom odgovornošću za promet roba na malo i veliko, uvoz-izvoz, te ugostiteljstvo, OIB 75292698321, Tina Ujevića 2, 40000 Čakovec</derivirana_varijabla>
  </DomainObject.Predmet.ProtustrankaWithAdressOIB>
  <DomainObject.Predmet.ProtustrankaNazivFormated>
    <izvorni_sadrzaj>SUNNY, društvo s ograničenom odgovornošću za promet roba na malo i veliko, uvoz-izvoz, te ugostiteljstvo</izvorni_sadrzaj>
    <derivirana_varijabla naziv="DomainObject.Predmet.ProtustrankaNazivFormated_1">SUNNY, društvo s ograničenom odgovornošću za promet roba na malo i veliko, uvoz-izvoz, te ugostiteljstvo</derivirana_varijabla>
  </DomainObject.Predmet.ProtustrankaNazivFormated>
  <DomainObject.Predmet.ProtustrankaNazivFormatedOIB>
    <izvorni_sadrzaj>SUNNY, društvo s ograničenom odgovornošću za promet roba na malo i veliko, uvoz-izvoz, te ugostiteljstvo, OIB 75292698321</izvorni_sadrzaj>
    <derivirana_varijabla naziv="DomainObject.Predmet.ProtustrankaNazivFormatedOIB_1">SUNNY, društvo s ograničenom odgovornošću za promet roba na malo i veliko, uvoz-izvoz, te ugostiteljstvo, OIB 75292698321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602398.81</izvorni_sadrzaj>
    <derivirana_varijabla naziv="DomainObject.Predmet.TrenutnaVrijednost_1">602398.81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SUNNY, društvo s ograničenom odgovornošću za promet roba na malo i veliko, uvoz-izvoz, te ugostiteljstvo</item>
    </izvorni_sadrzaj>
    <derivirana_varijabla naziv="DomainObject.Predmet.ProtuStrankaListFormated_1">
      <item>SUNNY, društvo s ograničenom odgovornošću za promet roba na malo i veliko, uvoz-izvoz, te ugostiteljstvo</item>
    </derivirana_varijabla>
  </DomainObject.Predmet.ProtuStrankaListFormated>
  <DomainObject.Predmet.ProtuStrankaListFormatedOIB>
    <izvorni_sadrzaj>
      <item>SUNNY, društvo s ograničenom odgovornošću za promet roba na malo i veliko, uvoz-izvoz, te ugostiteljstvo, OIB 75292698321</item>
    </izvorni_sadrzaj>
    <derivirana_varijabla naziv="DomainObject.Predmet.ProtuStrankaListFormatedOIB_1">
      <item>SUNNY, društvo s ograničenom odgovornošću za promet roba na malo i veliko, uvoz-izvoz, te ugostiteljstvo, OIB 75292698321</item>
    </derivirana_varijabla>
  </DomainObject.Predmet.ProtuStrankaListFormatedOIB>
  <DomainObject.Predmet.ProtuStrankaListFormatedWithAdress>
    <izvorni_sadrzaj>
      <item>SUNNY, društvo s ograničenom odgovornošću za promet roba na malo i veliko, uvoz-izvoz, te ugostiteljstvo, Tina Ujevića 2, 40000 Čakovec</item>
    </izvorni_sadrzaj>
    <derivirana_varijabla naziv="DomainObject.Predmet.ProtuStrankaListFormatedWithAdress_1">
      <item>SUNNY, društvo s ograničenom odgovornošću za promet roba na malo i veliko, uvoz-izvoz, te ugostiteljstvo, Tina Ujevića 2, 40000 Čakovec</item>
    </derivirana_varijabla>
  </DomainObject.Predmet.ProtuStrankaListFormatedWithAdress>
  <DomainObject.Predmet.ProtuStrankaListFormatedWithAdressOIB>
    <izvorni_sadrzaj>
      <item>SUNNY, društvo s ograničenom odgovornošću za promet roba na malo i veliko, uvoz-izvoz, te ugostiteljstvo, OIB 75292698321, Tina Ujevića 2, 40000 Čakovec</item>
    </izvorni_sadrzaj>
    <derivirana_varijabla naziv="DomainObject.Predmet.ProtuStrankaListFormatedWithAdressOIB_1">
      <item>SUNNY, društvo s ograničenom odgovornošću za promet roba na malo i veliko, uvoz-izvoz, te ugostiteljstvo, OIB 75292698321, Tina Ujevića 2, 40000 Čakovec</item>
    </derivirana_varijabla>
  </DomainObject.Predmet.ProtuStrankaListFormatedWithAdressOIB>
  <DomainObject.Predmet.ProtuStrankaListNazivFormated>
    <izvorni_sadrzaj>
      <item>SUNNY, društvo s ograničenom odgovornošću za promet roba na malo i veliko, uvoz-izvoz, te ugostiteljstvo</item>
    </izvorni_sadrzaj>
    <derivirana_varijabla naziv="DomainObject.Predmet.ProtuStrankaListNazivFormated_1">
      <item>SUNNY, društvo s ograničenom odgovornošću za promet roba na malo i veliko, uvoz-izvoz, te ugostiteljstvo</item>
    </derivirana_varijabla>
  </DomainObject.Predmet.ProtuStrankaListNazivFormated>
  <DomainObject.Predmet.ProtuStrankaListNazivFormatedOIB>
    <izvorni_sadrzaj>
      <item>SUNNY, društvo s ograničenom odgovornošću za promet roba na malo i veliko, uvoz-izvoz, te ugostiteljstvo, OIB 75292698321</item>
    </izvorni_sadrzaj>
    <derivirana_varijabla naziv="DomainObject.Predmet.ProtuStrankaListNazivFormatedOIB_1">
      <item>SUNNY, društvo s ograničenom odgovornošću za promet roba na malo i veliko, uvoz-izvoz, te ugostiteljstvo, OIB 75292698321</item>
    </derivirana_varijabla>
  </DomainObject.Predmet.ProtuStrankaListNazivFormatedOIB>
  <DomainObject.Predmet.OstaliListFormated>
    <izvorni_sadrzaj>
      <item>E-oglasna ploča ovog suda</item>
      <item>Sudski registar, Trgovački sud u Varaždinu</item>
      <item>Porezna uprava, Područni ured Sjeverna Hrvatska, Čakovec</item>
      <item>Županijsko državno odvjetništvo u Varaždinu</item>
    </izvorni_sadrzaj>
    <derivirana_varijabla naziv="DomainObject.Predmet.OstaliListFormated_1">
      <item>E-oglasna ploča ovog suda</item>
      <item>Sudski registar, Trgovački sud u Varaždinu</item>
      <item>Porezna uprava, Područni ured Sjeverna Hrvatska, Čakovec</item>
      <item>Županijsko državno odvjetništvo u Varaždinu</item>
    </derivirana_varijabla>
  </DomainObject.Predmet.OstaliListFormated>
  <DomainObject.Predmet.OstaliListFormatedOIB>
    <izvorni_sadrzaj>
      <item>E-oglasna ploča ovog suda</item>
      <item>Sudski registar, Trgovački sud u Varaždinu</item>
      <item>Porezna uprava, Područni ured Sjeverna Hrvatska, Čakovec</item>
      <item>Županijsko državno odvjetništvo u Varaždinu</item>
    </izvorni_sadrzaj>
    <derivirana_varijabla naziv="DomainObject.Predmet.OstaliListFormatedOIB_1">
      <item>E-oglasna ploča ovog suda</item>
      <item>Sudski registar, Trgovački sud u Varaždinu</item>
      <item>Porezna uprava, Područni ured Sjeverna Hrvatska, Čakovec</item>
      <item>Županijsko državno odvjetništvo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  <item>Porezna uprava, Područni ured Sjeverna Hrvatska, Čakovec, O. Keršovanija 11, 40000 Čakovec</item>
      <item>Županijsko državno odvjetništvo u Varaždinu</item>
    </izvorni_sadrzaj>
    <derivirana_varijabla naziv="DomainObject.Predmet.OstaliListFormatedWithAdress_1">
      <item>E-oglasna ploča ovog suda</item>
      <item>Sudski registar, Trgovački sud u Varaždinu</item>
      <item>Porezna uprava, Područni ured Sjeverna Hrvatska, Čakovec, O. Keršovanija 11, 40000 Čakovec</item>
      <item>Županijsko državno odvjetništvo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  <item>Porezna uprava, Područni ured Sjeverna Hrvatska, Čakovec, O. Keršovanija 11, 40000 Čakovec</item>
      <item>Županijsko državno odvjetništvo u Varaždinu</item>
    </izvorni_sadrzaj>
    <derivirana_varijabla naziv="DomainObject.Predmet.OstaliListFormatedWithAdressOIB_1">
      <item>E-oglasna ploča ovog suda</item>
      <item>Sudski registar, Trgovački sud u Varaždinu</item>
      <item>Porezna uprava, Područni ured Sjeverna Hrvatska, Čakovec, O. Keršovanija 11, 40000 Čakovec</item>
      <item>Županijsko državno odvjetništvo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  <item>Porezna uprava, Područni ured Sjeverna Hrvatska, Čakovec</item>
      <item>Županijsko državno odvjetništvo u Varaždinu</item>
    </izvorni_sadrzaj>
    <derivirana_varijabla naziv="DomainObject.Predmet.OstaliListNazivFormated_1">
      <item>E-oglasna ploča ovog suda</item>
      <item>Sudski registar, Trgovački sud u Varaždinu</item>
      <item>Porezna uprava, Područni ured Sjeverna Hrvatska, Čakovec</item>
      <item>Županijsko državno odvjetništvo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  <item>Porezna uprava, Područni ured Sjeverna Hrvatska, Čakovec</item>
      <item>Županijsko državno odvjetništvo u Varaždinu</item>
    </izvorni_sadrzaj>
    <derivirana_varijabla naziv="DomainObject.Predmet.OstaliListNazivFormatedOIB_1">
      <item>E-oglasna ploča ovog suda</item>
      <item>Sudski registar, Trgovački sud u Varaždinu</item>
      <item>Porezna uprava, Područni ured Sjeverna Hrvatska, Čakovec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SUNNY, društvo s ograničenom odgovornošću za promet roba na malo i veliko, uvoz-izvoz, te ugostiteljstvo</izvorni_sadrzaj>
    <derivirana_varijabla naziv="DomainObject.Predmet.ProtustrankaIDrugi_1">SUNNY, društvo s ograničenom odgovornošću za promet roba na malo i veliko, uvoz-izvoz, te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SUNNY, društvo s ograničenom odgovornošću za promet roba na malo i veliko, uvoz-izvoz, te ugostiteljstvo, OIB 75292698321, Tina Ujevića 2, 40000 Čakovec</izvorni_sadrzaj>
    <derivirana_varijabla naziv="DomainObject.Predmet.ProtustrankaIDrugiAdressOIB_1">SUNNY, društvo s ograničenom odgovornošću za promet roba na malo i veliko, uvoz-izvoz, te ugostiteljstvo, OIB 75292698321, Tina Ujevića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SUNNY, društvo s ograničenom odgovornošću za promet roba na malo i veliko, uvoz-izvoz, te ugostiteljstvo</item>
      <item>E-oglasna ploča ovog suda</item>
      <item>Sudski registar, Trgovački sud u Varaždinu</item>
      <item>Porezna uprava, Područni ured Sjeverna Hrvatska, Čakovec</item>
      <item>Županijsko državno odvjetništvo u Varaždinu</item>
    </izvorni_sadrzaj>
    <derivirana_varijabla naziv="DomainObject.Predmet.SudioniciListNaziv_1">
      <item>Financijska agencija</item>
      <item>SUNNY, društvo s ograničenom odgovornošću za promet roba na malo i veliko, uvoz-izvoz, te ugostiteljstvo</item>
      <item>E-oglasna ploča ovog suda</item>
      <item>Sudski registar, Trgovački sud u Varaždinu</item>
      <item>Porezna uprava, Područni ured Sjeverna Hrvatska, Čakovec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SUNNY, društvo s ograničenom odgovornošću za promet roba na malo i veliko, uvoz-izvoz, te ugostiteljstvo, OIB 75292698321, Tina Ujevića 2,40000 Čakovec</item>
      <item>E-oglasna ploča ovog suda</item>
      <item>Sudski registar, Trgovački sud u Varaždinu</item>
      <item>Porezna uprava, Područni ured Sjeverna Hrvatska, Čakovec, O. Keršovanija 11,40000 Čakovec</item>
      <item>Županijsko državno odvjetništvo u Varaždinu</item>
    </izvorni_sadrzaj>
    <derivirana_varijabla naziv="DomainObject.Predmet.SudioniciListAdressOIB_1">
      <item>Financijska agencija, OIB 85821130368, A. Cesarca 2,42000 Varaždin</item>
      <item>SUNNY, društvo s ograničenom odgovornošću za promet roba na malo i veliko, uvoz-izvoz, te ugostiteljstvo, OIB 75292698321, Tina Ujevića 2,40000 Čakovec</item>
      <item>E-oglasna ploča ovog suda</item>
      <item>Sudski registar, Trgovački sud u Varaždinu</item>
      <item>Porezna uprava, Područni ured Sjeverna Hrvatska, Čakovec, O. Keršovanija 11,40000 Čakovec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75292698321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75292698321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DFAF47-BAAE-450E-94E0-D1C3396EF4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2706</properties:Characters>
  <properties:Lines>79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2015-12-16T08:36:00Z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2015-12-29T09:32:00Z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