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f6fc" w14:paraId="8b0f6fc" w:rsidRDefault="00152DAA" w:rsidP="00152DAA" w:rsidR="00CC31EF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</w:p>
    <w:p w:rsidRDefault="00152DAA" w:rsidP="00152DAA" w:rsidR="00152DAA"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CC31EF" w:rsidP="00152DAA" w:rsidR="00CC31EF">
      <w:pPr>
        <w:rPr>
          <w:b/>
        </w:rPr>
      </w:pPr>
    </w:p>
    <w:p w:rsidRDefault="00CC31EF" w:rsidP="00152DAA" w:rsidR="00CC31EF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407C70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180D9A" w:rsidRPr="00180D9A">
        <w:t>ARTING, d.o.o. za trgovinu, poslovne usluge, uvoz-izvoz "u stečaju", skraćena tvrtka: ARTING d.o.o. "u stečaju", Nova Gradiška, Mala 4, OIB 11102515044</w:t>
      </w:r>
      <w:r w:rsidR="00E74D36">
        <w:t xml:space="preserve">, dana </w:t>
      </w:r>
      <w:r w:rsidR="00961450">
        <w:t>21. rujna</w:t>
      </w:r>
      <w:r w:rsidR="006154A9" w:rsidRPr="006154A9">
        <w:t xml:space="preserve"> 2018. godine</w:t>
      </w:r>
    </w:p>
    <w:p w:rsidRDefault="00152DAA" w:rsidP="00152DAA" w:rsidR="00152DAA"/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I. Ročište za diobu </w:t>
      </w:r>
      <w:proofErr w:type="spellStart"/>
      <w:r>
        <w:t>kupovnine</w:t>
      </w:r>
      <w:proofErr w:type="spellEnd"/>
      <w:r>
        <w:t xml:space="preserve"> 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737B5F">
        <w:rPr>
          <w:b/>
        </w:rPr>
        <w:t>15. listopada</w:t>
      </w:r>
      <w:r w:rsidR="005F0E22">
        <w:rPr>
          <w:b/>
        </w:rPr>
        <w:t xml:space="preserve"> </w:t>
      </w:r>
      <w:r w:rsidR="0002117E">
        <w:rPr>
          <w:b/>
        </w:rPr>
        <w:t xml:space="preserve">2018. </w:t>
      </w:r>
      <w:r>
        <w:rPr>
          <w:b/>
        </w:rPr>
        <w:t>godine u 1</w:t>
      </w:r>
      <w:r w:rsidR="007B1ED7">
        <w:rPr>
          <w:b/>
        </w:rPr>
        <w:t>0</w:t>
      </w:r>
      <w:r>
        <w:rPr>
          <w:b/>
        </w:rPr>
        <w:t>,00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 xml:space="preserve">II. Na ročište se pozivaju stečajni upravitelj, </w:t>
      </w:r>
      <w:proofErr w:type="spellStart"/>
      <w:r>
        <w:t>razlučni</w:t>
      </w:r>
      <w:proofErr w:type="spellEnd"/>
      <w:r>
        <w:t xml:space="preserve"> vjerovnici i stečajni vjerovnici.</w:t>
      </w:r>
    </w:p>
    <w:p w:rsidRDefault="00152DAA" w:rsidP="00152DAA" w:rsidR="00152DAA"/>
    <w:p w:rsidRDefault="00152DAA" w:rsidP="00923862" w:rsidR="00CC31EF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</w:t>
      </w:r>
    </w:p>
    <w:p w:rsidRDefault="00152DAA" w:rsidP="00923862" w:rsidR="00152DAA">
      <w:pPr>
        <w:ind w:firstLine="1440"/>
        <w:jc w:val="both"/>
      </w:pPr>
      <w:r>
        <w:t xml:space="preserve">      </w:t>
      </w:r>
    </w:p>
    <w:p w:rsidRDefault="00152DAA" w:rsidP="00152DAA" w:rsidR="00152DAA">
      <w:pPr>
        <w:jc w:val="center"/>
      </w:pPr>
      <w:r>
        <w:t>Obrazloženje</w:t>
      </w:r>
    </w:p>
    <w:p w:rsidRDefault="00152DAA" w:rsidP="00152DAA" w:rsidR="00152DAA"/>
    <w:p w:rsidRDefault="00152DAA" w:rsidP="001E604B" w:rsidR="00152DAA">
      <w:pPr>
        <w:jc w:val="both"/>
      </w:pPr>
      <w:r>
        <w:t xml:space="preserve"> </w:t>
      </w:r>
      <w:r>
        <w:tab/>
        <w:t xml:space="preserve"> </w:t>
      </w:r>
      <w:r>
        <w:tab/>
        <w:t xml:space="preserve">Nakon elektroničke javne dražbe koju je provela Financijska agencija  radi unovčenja imovine stečajnog dužnika opterećene </w:t>
      </w:r>
      <w:proofErr w:type="spellStart"/>
      <w:r>
        <w:t>razlučnim</w:t>
      </w:r>
      <w:proofErr w:type="spellEnd"/>
      <w:r>
        <w:t xml:space="preserve"> pravom ovaj sud je donio </w:t>
      </w:r>
      <w:r w:rsidR="0048178E">
        <w:t>pravomoćno</w:t>
      </w:r>
      <w:r w:rsidR="006D3141">
        <w:t xml:space="preserve"> </w:t>
      </w:r>
      <w:r>
        <w:t>rješenj</w:t>
      </w:r>
      <w:r w:rsidR="0048178E">
        <w:t xml:space="preserve">e </w:t>
      </w:r>
      <w:proofErr w:type="spellStart"/>
      <w:r w:rsidR="0048178E">
        <w:t>posl</w:t>
      </w:r>
      <w:proofErr w:type="spellEnd"/>
      <w:r w:rsidR="0048178E">
        <w:t>. br.</w:t>
      </w:r>
      <w:r>
        <w:t xml:space="preserve"> 7/St-</w:t>
      </w:r>
      <w:r w:rsidR="003C44A7">
        <w:t>1566/2016-</w:t>
      </w:r>
      <w:r w:rsidR="00525830">
        <w:t>70</w:t>
      </w:r>
      <w:r w:rsidR="006D3141">
        <w:t xml:space="preserve"> </w:t>
      </w:r>
      <w:r>
        <w:t xml:space="preserve">od </w:t>
      </w:r>
      <w:r w:rsidR="003C44A7">
        <w:t>1</w:t>
      </w:r>
      <w:r w:rsidR="00525830">
        <w:t>1</w:t>
      </w:r>
      <w:r w:rsidR="003C44A7">
        <w:t>. svibnja</w:t>
      </w:r>
      <w:r w:rsidR="00034C9E">
        <w:t xml:space="preserve"> 2018</w:t>
      </w:r>
      <w:r>
        <w:t xml:space="preserve">. godine </w:t>
      </w:r>
      <w:r w:rsidR="0048178E">
        <w:t>koji</w:t>
      </w:r>
      <w:r w:rsidR="003C44A7">
        <w:t>m su ponuditelju</w:t>
      </w:r>
      <w:r w:rsidR="0048178E">
        <w:t>-kupcu</w:t>
      </w:r>
      <w:r w:rsidR="003C44A7">
        <w:t xml:space="preserve"> </w:t>
      </w:r>
      <w:r w:rsidR="009623EA">
        <w:t xml:space="preserve">Stjepanu </w:t>
      </w:r>
      <w:proofErr w:type="spellStart"/>
      <w:r w:rsidR="009623EA">
        <w:t>Kudelić</w:t>
      </w:r>
      <w:proofErr w:type="spellEnd"/>
      <w:r w:rsidR="009623EA">
        <w:t xml:space="preserve"> iz </w:t>
      </w:r>
      <w:proofErr w:type="spellStart"/>
      <w:r w:rsidR="009623EA">
        <w:t>Valbandona</w:t>
      </w:r>
      <w:proofErr w:type="spellEnd"/>
      <w:r w:rsidR="003C44A7">
        <w:t xml:space="preserve"> dosuđene nekretnine upisane </w:t>
      </w:r>
      <w:r w:rsidR="000809BC" w:rsidRPr="000809BC">
        <w:t xml:space="preserve">dosuđene nekretnine upisane u </w:t>
      </w:r>
      <w:proofErr w:type="spellStart"/>
      <w:r w:rsidR="000809BC" w:rsidRPr="000809BC">
        <w:t>zk</w:t>
      </w:r>
      <w:proofErr w:type="spellEnd"/>
      <w:r w:rsidR="000809BC" w:rsidRPr="000809BC">
        <w:t>. ul. 3738  k.o. Nova Gradiška (</w:t>
      </w:r>
      <w:r w:rsidR="009623EA" w:rsidRPr="009623EA">
        <w:t>5. suvlasnički dio 199/1000 ETAŽNO VLASNIŠTVO (E-5</w:t>
      </w:r>
      <w:r w:rsidR="000809BC">
        <w:t>)</w:t>
      </w:r>
      <w:r w:rsidR="009623EA">
        <w:t xml:space="preserve"> </w:t>
      </w:r>
    </w:p>
    <w:p w:rsidRDefault="00152DAA" w:rsidP="00152DAA" w:rsidR="00CC31EF">
      <w:pPr>
        <w:jc w:val="both"/>
      </w:pPr>
      <w:r>
        <w:t xml:space="preserve"> </w:t>
      </w:r>
      <w:r>
        <w:tab/>
      </w:r>
      <w:r>
        <w:tab/>
      </w:r>
      <w:r w:rsidR="00CD45E1">
        <w:t>Kup</w:t>
      </w:r>
      <w:r w:rsidR="009623EA">
        <w:t>ac</w:t>
      </w:r>
      <w:r>
        <w:t xml:space="preserve"> </w:t>
      </w:r>
      <w:r w:rsidR="009623EA">
        <w:t>je</w:t>
      </w:r>
      <w:r w:rsidR="00CD45E1">
        <w:t xml:space="preserve"> u roku položi</w:t>
      </w:r>
      <w:r w:rsidR="009623EA">
        <w:t>o</w:t>
      </w:r>
      <w:r w:rsidR="00676072">
        <w:t xml:space="preserve">  iznos na koji je </w:t>
      </w:r>
      <w:r>
        <w:t>obave</w:t>
      </w:r>
      <w:r w:rsidR="00C97A40">
        <w:t>zan</w:t>
      </w:r>
      <w:r w:rsidR="00CD45E1">
        <w:t>i</w:t>
      </w:r>
      <w:r w:rsidR="00676072">
        <w:t xml:space="preserve"> naprijed navedenim rješenjem</w:t>
      </w:r>
      <w:r>
        <w:t xml:space="preserve"> o dosudi, a što proizlazi iz isprava dostavljenih u spis to je valjalo donijeti odluku o </w:t>
      </w:r>
    </w:p>
    <w:p w:rsidRDefault="00CC31EF" w:rsidP="00152DAA" w:rsidR="00CC31EF">
      <w:pPr>
        <w:jc w:val="both"/>
      </w:pPr>
    </w:p>
    <w:p w:rsidRDefault="00CC31EF" w:rsidP="00152DAA" w:rsidR="00CC31EF">
      <w:pPr>
        <w:jc w:val="both"/>
      </w:pPr>
    </w:p>
    <w:p w:rsidRDefault="00CC31EF" w:rsidP="00152DAA" w:rsidR="00CC31EF">
      <w:pPr>
        <w:jc w:val="both"/>
      </w:pPr>
    </w:p>
    <w:p w:rsidRDefault="00152DAA" w:rsidP="00152DAA" w:rsidR="00152DAA">
      <w:pPr>
        <w:jc w:val="both"/>
      </w:pPr>
      <w:r>
        <w:lastRenderedPageBreak/>
        <w:t xml:space="preserve">određivanju ročišta radi diobe </w:t>
      </w:r>
      <w:proofErr w:type="spellStart"/>
      <w:r>
        <w:t>kupovnine</w:t>
      </w:r>
      <w:proofErr w:type="spellEnd"/>
      <w:r>
        <w:t xml:space="preserve"> uz primjenu  odredbe čl. 111.  Ovrš</w:t>
      </w:r>
      <w:r w:rsidR="00C97A40">
        <w:t xml:space="preserve">nog zakona ( NN 112/12, 25/13, </w:t>
      </w:r>
      <w:r>
        <w:t>93/14</w:t>
      </w:r>
      <w:r w:rsidR="00C97A40">
        <w:t xml:space="preserve"> i 73/17</w:t>
      </w:r>
      <w:r>
        <w:t xml:space="preserve"> ).</w:t>
      </w:r>
    </w:p>
    <w:p w:rsidRDefault="00152DAA" w:rsidP="00152DAA" w:rsidR="00152DAA"/>
    <w:p w:rsidRDefault="00E65D69" w:rsidP="00152DAA" w:rsidR="00152DAA">
      <w:r>
        <w:t xml:space="preserve"> </w:t>
      </w:r>
      <w:r>
        <w:tab/>
      </w:r>
      <w:r>
        <w:tab/>
      </w:r>
      <w:r w:rsidR="00152DAA">
        <w:t xml:space="preserve">U Slavonskom Brodu, </w:t>
      </w:r>
      <w:r w:rsidR="0070476C">
        <w:t>21. rujna</w:t>
      </w:r>
      <w:r w:rsidR="00034C9E">
        <w:t xml:space="preserve"> 2018</w:t>
      </w:r>
      <w:r w:rsidR="00152DAA">
        <w:t>. godine</w:t>
      </w:r>
    </w:p>
    <w:p w:rsidRDefault="00152DAA" w:rsidP="00152DAA" w:rsidR="00090260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="00BB5B45">
        <w:rPr>
          <w:lang w:eastAsia="en-US"/>
        </w:rPr>
        <w:t xml:space="preserve">       </w:t>
      </w:r>
      <w:r w:rsidR="00BB5B45" w:rsidRPr="00BB5B45">
        <w:rPr>
          <w:lang w:eastAsia="en-US"/>
        </w:rPr>
        <w:t>Stečajna sutkinja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   </w:t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</w:r>
      <w:r w:rsidR="00BB5B45" w:rsidRPr="00BB5B45">
        <w:rPr>
          <w:lang w:eastAsia="en-US"/>
        </w:rPr>
        <w:tab/>
        <w:t xml:space="preserve">         </w:t>
      </w:r>
      <w:r w:rsidR="00A205E6">
        <w:rPr>
          <w:lang w:eastAsia="en-US"/>
        </w:rPr>
        <w:t xml:space="preserve">   </w:t>
      </w:r>
      <w:r w:rsidR="00BB5B45" w:rsidRPr="00BB5B45">
        <w:rPr>
          <w:lang w:eastAsia="en-US"/>
        </w:rPr>
        <w:t xml:space="preserve"> Mirna Vujčić</w:t>
      </w:r>
    </w:p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52DAA" w:rsidP="00152DAA" w:rsidR="00152DAA">
      <w:r>
        <w:t xml:space="preserve">- stečajnom upravitelju </w:t>
      </w:r>
    </w:p>
    <w:p w:rsidRDefault="00152DAA" w:rsidP="000105C7" w:rsidR="00E26296">
      <w:r>
        <w:t xml:space="preserve">- </w:t>
      </w:r>
      <w:proofErr w:type="spellStart"/>
      <w:r w:rsidR="00E26296">
        <w:t>razlučnom</w:t>
      </w:r>
      <w:proofErr w:type="spellEnd"/>
      <w:r w:rsidR="00E26296">
        <w:t xml:space="preserve"> vjerovniku </w:t>
      </w:r>
      <w:r w:rsidR="000E0716">
        <w:t xml:space="preserve">Vaba </w:t>
      </w:r>
      <w:proofErr w:type="spellStart"/>
      <w:r w:rsidR="000E0716">
        <w:t>bank</w:t>
      </w:r>
      <w:proofErr w:type="spellEnd"/>
      <w:r w:rsidR="000E0716">
        <w:t xml:space="preserve"> d.d. Varaždin sada J&amp;T banka d.d. Varaždin</w:t>
      </w:r>
      <w:r w:rsidR="004B1A45">
        <w:t xml:space="preserve">, Zagrebačka banka d.d. </w:t>
      </w:r>
      <w:proofErr w:type="spellStart"/>
      <w:r w:rsidR="004B1A45">
        <w:t>Zgb</w:t>
      </w:r>
      <w:proofErr w:type="spellEnd"/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7FA" w:rsidP="00290F49" w:rsidR="003B37FA">
      <w:r>
        <w:separator/>
      </w:r>
    </w:p>
  </w:endnote>
  <w:endnote w:id="0" w:type="continuationSeparator">
    <w:p w:rsidRDefault="003B37FA" w:rsidP="00290F49" w:rsidR="003B3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7FA" w:rsidP="00290F49" w:rsidR="003B37FA">
      <w:r>
        <w:separator/>
      </w:r>
    </w:p>
  </w:footnote>
  <w:footnote w:id="0" w:type="continuationSeparator">
    <w:p w:rsidRDefault="003B37FA" w:rsidP="00290F49" w:rsidR="003B37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49" w:rsidP="00290F49" w:rsidR="00290F49">
    <w:pPr>
      <w:pStyle w:val="Zaglavlje"/>
      <w:jc w:val="right"/>
    </w:pPr>
    <w:r>
      <w:rPr>
        <w:b/>
      </w:rPr>
      <w:t>Broj:7/ St-</w:t>
    </w:r>
    <w:r w:rsidR="00180D9A">
      <w:rPr>
        <w:b/>
      </w:rPr>
      <w:t>1566</w:t>
    </w:r>
    <w:r w:rsidR="00805D2B">
      <w:rPr>
        <w:b/>
      </w:rPr>
      <w:t>/2016</w:t>
    </w:r>
    <w:r>
      <w:rPr>
        <w:b/>
      </w:rPr>
      <w:t>-</w:t>
    </w:r>
    <w:r w:rsidR="0070476C">
      <w:rPr>
        <w:b/>
      </w:rPr>
      <w:t>148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105C7"/>
    <w:rsid w:val="0002117E"/>
    <w:rsid w:val="00025B61"/>
    <w:rsid w:val="00034C9E"/>
    <w:rsid w:val="000809BC"/>
    <w:rsid w:val="00090260"/>
    <w:rsid w:val="000E0716"/>
    <w:rsid w:val="000E5C55"/>
    <w:rsid w:val="000F64BC"/>
    <w:rsid w:val="000F6AA2"/>
    <w:rsid w:val="001130B9"/>
    <w:rsid w:val="00152DAA"/>
    <w:rsid w:val="0016191D"/>
    <w:rsid w:val="00180D9A"/>
    <w:rsid w:val="001E604B"/>
    <w:rsid w:val="001F1ED7"/>
    <w:rsid w:val="00222648"/>
    <w:rsid w:val="00280105"/>
    <w:rsid w:val="00290F49"/>
    <w:rsid w:val="002E6CA0"/>
    <w:rsid w:val="00304AB2"/>
    <w:rsid w:val="00382182"/>
    <w:rsid w:val="003A0AA9"/>
    <w:rsid w:val="003B37FA"/>
    <w:rsid w:val="003C44A7"/>
    <w:rsid w:val="003D2373"/>
    <w:rsid w:val="003E0782"/>
    <w:rsid w:val="003E18FE"/>
    <w:rsid w:val="00407C70"/>
    <w:rsid w:val="0048178E"/>
    <w:rsid w:val="004950AD"/>
    <w:rsid w:val="004B1A45"/>
    <w:rsid w:val="00525830"/>
    <w:rsid w:val="005614E8"/>
    <w:rsid w:val="005F0E22"/>
    <w:rsid w:val="006154A9"/>
    <w:rsid w:val="00676072"/>
    <w:rsid w:val="006D3141"/>
    <w:rsid w:val="0070476C"/>
    <w:rsid w:val="00737B5F"/>
    <w:rsid w:val="00764F32"/>
    <w:rsid w:val="007B1ED7"/>
    <w:rsid w:val="00805D2B"/>
    <w:rsid w:val="00923862"/>
    <w:rsid w:val="00961450"/>
    <w:rsid w:val="009623EA"/>
    <w:rsid w:val="009F2FF6"/>
    <w:rsid w:val="00A205E6"/>
    <w:rsid w:val="00B50F5B"/>
    <w:rsid w:val="00BB5B45"/>
    <w:rsid w:val="00BD6B68"/>
    <w:rsid w:val="00C34DF3"/>
    <w:rsid w:val="00C97A40"/>
    <w:rsid w:val="00CC31EF"/>
    <w:rsid w:val="00CD45E1"/>
    <w:rsid w:val="00D6545E"/>
    <w:rsid w:val="00DB052E"/>
    <w:rsid w:val="00DF43D2"/>
    <w:rsid w:val="00E26296"/>
    <w:rsid w:val="00E65D69"/>
    <w:rsid w:val="00E74D36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0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0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86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 II i IV</izvorni_sadrzaj>
    <derivirana_varijabla naziv="DomainObject.Predmet.Opis_1">I,II dio ormar,  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354</properties:Words>
  <properties:Characters>1913</properties:Characters>
  <properties:Lines>73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2018-09-21T07:03:00Z</dcterms:created>
  <dc:creator>wsadmin</dc:creator>
  <cp:lastModifiedBy>wsadmin</cp:lastModifiedBy>
  <cp:lastPrinted>2018-09-21T07:11:00Z</cp:lastPrinted>
  <dcterms:modified xmlns:xsi="http://www.w3.org/2001/XMLSchema-instance" xsi:type="dcterms:W3CDTF">2018-09-21T07:18:00Z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(ST-1566-2016-21.09.18. ARTING.docx)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