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e742" w14:paraId="983e742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8E6ED6" w:rsidR="008E6ED6"/>
    <w:p w:rsidRDefault="008E6ED6" w:rsidR="008E6ED6"/>
    <w:p w:rsidRDefault="008B73A4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7614A9">
        <w:t xml:space="preserve"> OSIJEKU</w:t>
      </w:r>
    </w:p>
    <w:p w:rsidRDefault="008E6ED6" w:rsidR="007614A9">
      <w:r>
        <w:t>S</w:t>
      </w:r>
      <w:r w:rsidR="007614A9">
        <w:t>TALNA SLUŽBA U S</w:t>
      </w:r>
      <w:r>
        <w:t xml:space="preserve">LAVONSKOM BRODU  </w:t>
      </w:r>
    </w:p>
    <w:p w:rsidRDefault="007614A9" w:rsidR="007614A9">
      <w:r>
        <w:t>Trg pobjede 13</w:t>
      </w:r>
    </w:p>
    <w:p w:rsidRDefault="007614A9" w:rsidR="008E6ED6">
      <w:pPr>
        <w:rPr>
          <w:b/>
        </w:rPr>
      </w:pPr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7614A9">
        <w:rPr>
          <w:b/>
        </w:rPr>
        <w:t>Broj: St-</w:t>
      </w:r>
      <w:r w:rsidR="003D4CEB">
        <w:rPr>
          <w:b/>
        </w:rPr>
        <w:t>507/2013-90</w:t>
      </w:r>
    </w:p>
    <w:p w:rsidRDefault="003D4CEB" w:rsidR="003D4CEB">
      <w:pPr>
        <w:rPr>
          <w:b/>
        </w:rPr>
      </w:pPr>
    </w:p>
    <w:p w:rsidRDefault="003D4CEB" w:rsidP="003D4CEB" w:rsidR="003D4CEB">
      <w:pPr>
        <w:jc w:val="center"/>
      </w:pPr>
      <w:r>
        <w:rPr>
          <w:b/>
        </w:rPr>
        <w:t>U  I M E   R E P U B L I K E   H R V A T S K E</w:t>
      </w:r>
    </w:p>
    <w:p w:rsidRDefault="008E6ED6" w:rsidP="008E6ED6" w:rsidR="008E6ED6" w:rsidRPr="008E6ED6">
      <w:pPr>
        <w:jc w:val="center"/>
        <w:rPr>
          <w:b/>
        </w:rPr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>
        <w:t xml:space="preserve">SLAVONSKOM BRODU, po stečajnom sucu Vesni Vukelić, u stečajnom postupku nad dužnikom </w:t>
      </w:r>
      <w:r w:rsidR="00943B77">
        <w:t>FRANJIĆ-TUBIĆ GRADNJA d.o.o, u stečaju Slavonski Brod, dana 2.siječnja 2017</w:t>
      </w:r>
      <w:r w:rsidR="007614A9">
        <w:t>.g.</w:t>
      </w:r>
    </w:p>
    <w:p w:rsidRDefault="008E6ED6" w:rsidP="002F2C3E" w:rsidR="008E6ED6">
      <w:pPr>
        <w:jc w:val="both"/>
      </w:pPr>
    </w:p>
    <w:p w:rsidRDefault="008E6ED6" w:rsidP="0011140C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B97F5B">
      <w:pPr>
        <w:jc w:val="both"/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7614A9">
        <w:t xml:space="preserve"> Nakon okončanja završne diobe po kojoj su </w:t>
      </w:r>
      <w:r w:rsidR="00AE7776">
        <w:t>tražbine stečajnih vjerovnika prvog višeg isplatnog reda namirene</w:t>
      </w:r>
      <w:r w:rsidR="00743BC0">
        <w:t xml:space="preserve"> </w:t>
      </w:r>
      <w:r w:rsidR="00BC09E0">
        <w:t xml:space="preserve">u </w:t>
      </w:r>
      <w:r w:rsidR="00743BC0">
        <w:t xml:space="preserve">visini </w:t>
      </w:r>
      <w:r w:rsidR="00AE7776">
        <w:t>10,60</w:t>
      </w:r>
      <w:r w:rsidR="00743BC0">
        <w:t>% utvrđenih tražbina</w:t>
      </w:r>
      <w:r w:rsidR="00F163A2">
        <w:t xml:space="preserve">, </w:t>
      </w:r>
      <w:r w:rsidR="007614A9" w:rsidRPr="007614A9">
        <w:rPr>
          <w:b/>
        </w:rPr>
        <w:t>zaključuje se</w:t>
      </w:r>
      <w:r w:rsidR="007614A9">
        <w:t xml:space="preserve"> stečajni postupak nad dužnikom</w:t>
      </w:r>
      <w:r w:rsidR="00943B77">
        <w:t xml:space="preserve"> </w:t>
      </w:r>
      <w:r w:rsidR="00AE7776">
        <w:rPr>
          <w:b/>
        </w:rPr>
        <w:t>FRANJIĆ-TUBIĆ GRADNJA d.o.o Slavonski Brod, Ferde Filipovića 105, OIB 61581373195</w:t>
      </w:r>
      <w:r w:rsidR="007614A9">
        <w:t>.</w:t>
      </w:r>
    </w:p>
    <w:p w:rsidRDefault="007614A9" w:rsidP="002F2C3E" w:rsidR="007614A9">
      <w:pPr>
        <w:jc w:val="both"/>
      </w:pPr>
    </w:p>
    <w:p w:rsidRDefault="007614A9" w:rsidP="002F2C3E" w:rsidR="007614A9">
      <w:pPr>
        <w:jc w:val="both"/>
      </w:pPr>
      <w:r>
        <w:tab/>
      </w:r>
      <w:r w:rsidRPr="00003DA6">
        <w:rPr>
          <w:b/>
        </w:rPr>
        <w:t>II –</w:t>
      </w:r>
      <w:r>
        <w:t xml:space="preserve"> Po pravomoćnosti ovog rješenja, dužnik će se brisati iz sudskog registra.</w:t>
      </w:r>
    </w:p>
    <w:p w:rsidRDefault="007614A9" w:rsidP="002F2C3E" w:rsidR="007614A9">
      <w:pPr>
        <w:jc w:val="both"/>
      </w:pPr>
    </w:p>
    <w:p w:rsidRDefault="007614A9" w:rsidP="002F2C3E" w:rsidR="007D4D26">
      <w:pPr>
        <w:jc w:val="both"/>
      </w:pPr>
      <w:r>
        <w:tab/>
      </w:r>
      <w:r w:rsidRPr="00003DA6">
        <w:rPr>
          <w:b/>
        </w:rPr>
        <w:t>III –</w:t>
      </w:r>
      <w:r w:rsidR="00743BC0">
        <w:t xml:space="preserve"> Ovo rješenje ima se objaviti na mrežnoj stranici e-oglasna ploča suda</w:t>
      </w:r>
      <w:r w:rsidR="009317F0">
        <w:t>.</w:t>
      </w:r>
    </w:p>
    <w:p w:rsidRDefault="002F2C3E" w:rsidP="002F2C3E" w:rsidR="00B97F5B">
      <w:pPr>
        <w:jc w:val="both"/>
      </w:pPr>
      <w:r>
        <w:tab/>
        <w:t xml:space="preserve">      </w:t>
      </w: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3F41BA">
      <w:pPr>
        <w:jc w:val="both"/>
      </w:pPr>
      <w:r>
        <w:tab/>
      </w:r>
      <w:r w:rsidR="00003DA6">
        <w:t>Rješenjem ovog Suda br. St-</w:t>
      </w:r>
      <w:r w:rsidR="00AE7776">
        <w:t>507/2013-8 od 7.listopada 2013</w:t>
      </w:r>
      <w:r w:rsidR="00003DA6">
        <w:t xml:space="preserve">. otvoren je stečajni postupak nad dužnikom </w:t>
      </w:r>
      <w:r w:rsidR="00AE7776" w:rsidRPr="00AE7776">
        <w:t>FRANJIĆ-TUBIĆ GRADNJA d.o.o Slavonski Brod</w:t>
      </w:r>
      <w:r w:rsidR="00AE7776">
        <w:t>.</w:t>
      </w:r>
    </w:p>
    <w:p w:rsidRDefault="002B1491" w:rsidP="002F2C3E" w:rsidR="003F41BA">
      <w:pPr>
        <w:jc w:val="both"/>
      </w:pPr>
      <w:r>
        <w:tab/>
        <w:t xml:space="preserve">Stečajni upravitelj </w:t>
      </w:r>
      <w:r w:rsidR="00AE7776">
        <w:t xml:space="preserve">Zdenko </w:t>
      </w:r>
      <w:proofErr w:type="spellStart"/>
      <w:r w:rsidR="00AE7776">
        <w:t>Bešlić</w:t>
      </w:r>
      <w:proofErr w:type="spellEnd"/>
      <w:r w:rsidR="00AE7776">
        <w:t xml:space="preserve">, dipl.oec.iz </w:t>
      </w:r>
      <w:proofErr w:type="spellStart"/>
      <w:r w:rsidR="00AE7776">
        <w:t>Slav.Broda</w:t>
      </w:r>
      <w:proofErr w:type="spellEnd"/>
      <w:r>
        <w:t xml:space="preserve"> je tijekom ovog stečajnog postupka ispitao sve prijavljene tražbine te unovčio imovinu koja ulazi u stečajnu masu dužnika.</w:t>
      </w:r>
    </w:p>
    <w:p w:rsidRDefault="002B1491" w:rsidP="002F2C3E" w:rsidR="003F41BA">
      <w:pPr>
        <w:jc w:val="both"/>
      </w:pPr>
      <w:r>
        <w:tab/>
        <w:t xml:space="preserve">Prijavljene tražbine ispitane su na općem ispitnom ročištu održanom  </w:t>
      </w:r>
      <w:r w:rsidR="00AE7776">
        <w:t>20.prosinca 2013</w:t>
      </w:r>
      <w:r>
        <w:t xml:space="preserve">. te je </w:t>
      </w:r>
      <w:r w:rsidR="009317F0">
        <w:t xml:space="preserve">na taj način </w:t>
      </w:r>
      <w:r>
        <w:t>utvrđen</w:t>
      </w:r>
      <w:r w:rsidR="009317F0">
        <w:t>o</w:t>
      </w:r>
      <w:r>
        <w:t xml:space="preserve"> tražbina prvog višeg isplatnog reda u iznosu </w:t>
      </w:r>
      <w:r w:rsidR="00AE7776">
        <w:t>337.220,40 k</w:t>
      </w:r>
      <w:r w:rsidR="009317F0">
        <w:t>n</w:t>
      </w:r>
      <w:r>
        <w:t xml:space="preserve"> bruto, a drugog višeg isplatnog reda u iznosu </w:t>
      </w:r>
      <w:r w:rsidR="00AE7776">
        <w:t>1,035.924,84 k</w:t>
      </w:r>
      <w:r>
        <w:t>n.</w:t>
      </w:r>
    </w:p>
    <w:p w:rsidRDefault="002B1491" w:rsidP="002F2C3E" w:rsidR="002B1491">
      <w:pPr>
        <w:jc w:val="both"/>
      </w:pPr>
      <w:r>
        <w:tab/>
        <w:t>Nakon što je stečajni upravitelj okončao unovčenje stečajne mase podnio je</w:t>
      </w:r>
      <w:r w:rsidR="009317F0">
        <w:t xml:space="preserve"> stečajnom</w:t>
      </w:r>
      <w:r>
        <w:t xml:space="preserve"> sucu svoje završno izvješće uz završni račun kojeg je stečajni sudac ispitao i potvrdio u skladu s odredbom čl.95 st.2 Stečajnog zakona (NN 71/15).</w:t>
      </w:r>
    </w:p>
    <w:p w:rsidRDefault="00AE7776" w:rsidP="002F2C3E" w:rsidR="00AE7776">
      <w:pPr>
        <w:jc w:val="both"/>
      </w:pPr>
    </w:p>
    <w:p w:rsidRDefault="00AE7776" w:rsidP="002F2C3E" w:rsidR="00AE7776">
      <w:pPr>
        <w:jc w:val="both"/>
      </w:pP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AE7776" w:rsidP="002F2C3E" w:rsidR="00AE7776">
      <w:pPr>
        <w:jc w:val="both"/>
      </w:pPr>
    </w:p>
    <w:p w:rsidRDefault="002B1491" w:rsidP="002F2C3E" w:rsidR="002B1491">
      <w:pPr>
        <w:jc w:val="both"/>
      </w:pPr>
      <w:r>
        <w:tab/>
        <w:t>Rješenjem broj St-</w:t>
      </w:r>
      <w:r w:rsidR="00AE7776">
        <w:t>507/2013-</w:t>
      </w:r>
      <w:r w:rsidR="008B259B">
        <w:t>85 od 19.studenog 2016</w:t>
      </w:r>
      <w:r>
        <w:t>. stečajnom upravitelju je temeljem odredbe</w:t>
      </w:r>
      <w:r w:rsidR="009317F0">
        <w:t xml:space="preserve"> </w:t>
      </w:r>
      <w:r>
        <w:t xml:space="preserve">čl. </w:t>
      </w:r>
      <w:r w:rsidR="003F41BA">
        <w:t>19</w:t>
      </w:r>
      <w:r>
        <w:t>3</w:t>
      </w:r>
      <w:r w:rsidR="003F41BA">
        <w:t xml:space="preserve"> </w:t>
      </w:r>
      <w:r>
        <w:t>st.1</w:t>
      </w:r>
      <w:r w:rsidR="00B534B0">
        <w:t xml:space="preserve"> </w:t>
      </w:r>
      <w:r>
        <w:t>Stečajnog</w:t>
      </w:r>
      <w:r w:rsidR="003F41BA">
        <w:t xml:space="preserve"> </w:t>
      </w:r>
      <w:r w:rsidR="009317F0">
        <w:t>zakona</w:t>
      </w:r>
      <w:r w:rsidR="00B534B0">
        <w:t xml:space="preserve"> </w:t>
      </w:r>
      <w:r>
        <w:t>( NN 44/96,</w:t>
      </w:r>
      <w:r w:rsidR="00B534B0">
        <w:t xml:space="preserve"> </w:t>
      </w:r>
      <w:r>
        <w:t>29/99,</w:t>
      </w:r>
      <w:r w:rsidR="00B534B0">
        <w:t xml:space="preserve"> </w:t>
      </w:r>
      <w:r>
        <w:t>129/00,</w:t>
      </w:r>
      <w:r w:rsidR="00B534B0">
        <w:t xml:space="preserve"> </w:t>
      </w:r>
      <w:r>
        <w:t>123/03,</w:t>
      </w:r>
      <w:r w:rsidR="00B534B0">
        <w:t xml:space="preserve"> </w:t>
      </w:r>
      <w:r>
        <w:t>82/06,</w:t>
      </w:r>
      <w:r w:rsidR="00B534B0">
        <w:t xml:space="preserve"> </w:t>
      </w:r>
      <w:r>
        <w:t>116/10,</w:t>
      </w:r>
      <w:r w:rsidR="00B534B0">
        <w:t xml:space="preserve"> </w:t>
      </w:r>
      <w:r>
        <w:t>25/12,</w:t>
      </w:r>
      <w:r w:rsidR="00B534B0">
        <w:t xml:space="preserve"> </w:t>
      </w:r>
      <w:r>
        <w:t xml:space="preserve">133/12 dalje SZ)  izdana suglasnost na završnu diobu po kojoj se  prema priloženom završnom popisu vjerovnici prvog višeg isplatnog reda namiruju u visini </w:t>
      </w:r>
      <w:r w:rsidR="008B259B">
        <w:t>10,60</w:t>
      </w:r>
      <w:r>
        <w:t>% utvrđenih tražbina</w:t>
      </w:r>
      <w:r w:rsidR="009317F0">
        <w:t>. Istim rješenjem</w:t>
      </w:r>
      <w:r>
        <w:t xml:space="preserve"> zakazano</w:t>
      </w:r>
      <w:r w:rsidR="009317F0">
        <w:t xml:space="preserve"> je</w:t>
      </w:r>
      <w:r>
        <w:t xml:space="preserve"> i završno ročište vjerovnika koje je održano dana </w:t>
      </w:r>
      <w:r w:rsidR="008B259B">
        <w:t xml:space="preserve">28.prosinca </w:t>
      </w:r>
      <w:r>
        <w:t>2016.</w:t>
      </w:r>
    </w:p>
    <w:p w:rsidRDefault="002B1491" w:rsidP="002F2C3E" w:rsidR="002B1491">
      <w:pPr>
        <w:jc w:val="both"/>
      </w:pPr>
      <w:r>
        <w:tab/>
        <w:t>Na</w:t>
      </w:r>
      <w:r w:rsidR="0008030C">
        <w:t xml:space="preserve"> održanom</w:t>
      </w:r>
      <w:r>
        <w:t xml:space="preserve"> ročištu </w:t>
      </w:r>
      <w:r w:rsidR="0008030C">
        <w:t xml:space="preserve"> utvrđeno je da vjerovnici nisu podnosili prigovore na završni popis i nisu imali primjedbi na završni račun </w:t>
      </w:r>
      <w:proofErr w:type="spellStart"/>
      <w:r w:rsidR="0008030C">
        <w:t>st</w:t>
      </w:r>
      <w:r w:rsidR="008B259B">
        <w:t>eč</w:t>
      </w:r>
      <w:r w:rsidR="0008030C">
        <w:t>.upravitelja</w:t>
      </w:r>
      <w:proofErr w:type="spellEnd"/>
      <w:r w:rsidR="0008030C">
        <w:t xml:space="preserve"> te je na taj način u cijelosti prihvaćena završna dioba stečajne mase prema priloženom popisu po kome se iz raspoloživih sredstava nakon podmirenja troškova i obveza stečajne mase te rezervacije sredst</w:t>
      </w:r>
      <w:r w:rsidR="009317F0">
        <w:t>a</w:t>
      </w:r>
      <w:r w:rsidR="0008030C">
        <w:t xml:space="preserve">va za troškove i obveze koje će dospijevati naknadno, vjerovnici prvog višeg isplatnog reda namiruju u visini </w:t>
      </w:r>
      <w:r w:rsidR="008B259B">
        <w:t>10,60</w:t>
      </w:r>
      <w:r w:rsidR="0008030C">
        <w:t>% utvrđenih tražbina.</w:t>
      </w:r>
    </w:p>
    <w:p w:rsidRDefault="0008030C" w:rsidP="002F2C3E" w:rsidR="0008030C">
      <w:pPr>
        <w:jc w:val="both"/>
      </w:pPr>
      <w:r>
        <w:tab/>
      </w:r>
      <w:r w:rsidR="008B259B">
        <w:t>Nakon završnog ročišta</w:t>
      </w:r>
      <w:r>
        <w:t xml:space="preserve"> </w:t>
      </w:r>
      <w:proofErr w:type="spellStart"/>
      <w:r>
        <w:t>st</w:t>
      </w:r>
      <w:r w:rsidR="008B259B">
        <w:t>eč</w:t>
      </w:r>
      <w:r>
        <w:t>.upravitelj</w:t>
      </w:r>
      <w:proofErr w:type="spellEnd"/>
      <w:r>
        <w:t xml:space="preserve"> je </w:t>
      </w:r>
      <w:r w:rsidR="008B259B">
        <w:t xml:space="preserve">izvijestio stečajnog suca </w:t>
      </w:r>
      <w:r>
        <w:t>da je okončao završnu diobu namirenjem tražbina vjerovnika prvog višeg isplatnog reda prema prihvaćenom završnom popisu te je o tome dostavio valjane  dokaze u vidu izvadaka o promjenama i stanju na transakcijskom računu.</w:t>
      </w:r>
    </w:p>
    <w:p w:rsidRDefault="0008030C" w:rsidP="002F2C3E" w:rsidR="0008030C">
      <w:pPr>
        <w:jc w:val="both"/>
      </w:pPr>
      <w:r>
        <w:tab/>
        <w:t>Kako je time završna dioba okončana to su ostvarene</w:t>
      </w:r>
      <w:r w:rsidR="008B259B">
        <w:t xml:space="preserve"> pretpostavke za zaključenje stečajnog </w:t>
      </w:r>
      <w:r>
        <w:t xml:space="preserve">postupka zbog čega je valjalo odlučiti kao pod </w:t>
      </w:r>
      <w:proofErr w:type="spellStart"/>
      <w:r>
        <w:t>toč.I</w:t>
      </w:r>
      <w:proofErr w:type="spellEnd"/>
      <w:r w:rsidR="009317F0">
        <w:t xml:space="preserve"> i II</w:t>
      </w:r>
      <w:r>
        <w:t xml:space="preserve"> izreke rješenja na temelju odredbe čl. 196 SZ-a.</w:t>
      </w:r>
    </w:p>
    <w:p w:rsidRDefault="0008030C" w:rsidP="002F2C3E" w:rsidR="0008030C">
      <w:pPr>
        <w:jc w:val="both"/>
      </w:pPr>
      <w:r>
        <w:tab/>
        <w:t xml:space="preserve">Kao pod </w:t>
      </w:r>
      <w:proofErr w:type="spellStart"/>
      <w:r>
        <w:t>toč.II</w:t>
      </w:r>
      <w:r w:rsidR="009317F0">
        <w:t>I</w:t>
      </w:r>
      <w:proofErr w:type="spellEnd"/>
      <w:r>
        <w:t xml:space="preserve"> rješenja odlučeno je na temelju odredbe čl.286 st.2 Stečajnog zakona (NN 71/15)</w:t>
      </w:r>
      <w:r w:rsidR="008B259B">
        <w:t>.</w:t>
      </w:r>
      <w:r>
        <w:tab/>
      </w:r>
    </w:p>
    <w:p w:rsidRDefault="00003DA6" w:rsidP="002F2C3E" w:rsidR="00003DA6">
      <w:pPr>
        <w:jc w:val="both"/>
      </w:pPr>
    </w:p>
    <w:p w:rsidRDefault="00FF550F" w:rsidP="00B97F5B" w:rsidR="00C37B9A">
      <w:pPr>
        <w:jc w:val="both"/>
      </w:pPr>
      <w:r>
        <w:tab/>
      </w:r>
      <w:r w:rsidR="00F163A2">
        <w:tab/>
      </w:r>
      <w:r w:rsidR="00F163A2">
        <w:tab/>
      </w:r>
      <w:r w:rsidR="000A24DF">
        <w:t>U Slav</w:t>
      </w:r>
      <w:r w:rsidR="00C37B9A">
        <w:t xml:space="preserve">onskom </w:t>
      </w:r>
      <w:r w:rsidR="000A24DF">
        <w:t xml:space="preserve">Brodu, </w:t>
      </w:r>
      <w:r w:rsidR="00AE7776">
        <w:t>2.siječnja 2017</w:t>
      </w:r>
      <w:r w:rsidR="00E34446">
        <w:t>.</w:t>
      </w:r>
      <w:r w:rsidR="00C37B9A">
        <w:t xml:space="preserve"> godine</w:t>
      </w:r>
    </w:p>
    <w:p w:rsidRDefault="000A24DF" w:rsidP="00B97F5B" w:rsidR="000A24DF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97F5B" w:rsidP="00B97F5B" w:rsidR="00B97F5B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</w:t>
      </w:r>
      <w:r w:rsidR="0008030C">
        <w:t xml:space="preserve">     </w:t>
      </w:r>
      <w:r>
        <w:t xml:space="preserve">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FF4C54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8 dana od dana dostave rješenja,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od dana objave pismena na mrežnoj stanici e-oglasna </w:t>
      </w:r>
    </w:p>
    <w:p w:rsidRDefault="00FF4C54" w:rsidP="00B97F5B" w:rsidR="00782616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</w:p>
    <w:p w:rsidRDefault="00782616" w:rsidP="00B97F5B" w:rsidR="00782616" w:rsidRPr="003D0D61">
      <w:pPr>
        <w:jc w:val="both"/>
        <w:rPr>
          <w:sz w:val="20"/>
          <w:szCs w:val="20"/>
        </w:rPr>
      </w:pPr>
    </w:p>
    <w:p w:rsidRDefault="003D0D61" w:rsidP="00B97F5B" w:rsidR="003D0D61">
      <w:pPr>
        <w:jc w:val="both"/>
      </w:pPr>
    </w:p>
    <w:p w:rsidRDefault="00F63CAA" w:rsidP="00B97F5B" w:rsidR="00F63CAA">
      <w:pPr>
        <w:jc w:val="both"/>
      </w:pPr>
      <w:r>
        <w:t xml:space="preserve">Dostaviti </w:t>
      </w:r>
      <w:r w:rsidR="00355E7F">
        <w:t>: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dostaviti putem mrežne stanice e-oglasna ploča sudova</w:t>
      </w:r>
    </w:p>
    <w:p w:rsidRDefault="003311FF" w:rsidP="00355E7F" w:rsidR="003311FF">
      <w:pPr>
        <w:numPr>
          <w:ilvl w:val="0"/>
          <w:numId w:val="1"/>
        </w:numPr>
        <w:jc w:val="both"/>
      </w:pPr>
      <w:proofErr w:type="spellStart"/>
      <w:r>
        <w:t>st.upravitelju</w:t>
      </w:r>
      <w:proofErr w:type="spellEnd"/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Poreznoj Upravi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 po pravomoćnosti</w:t>
      </w:r>
      <w:r w:rsidR="00355E7F">
        <w:t>.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 po pravomoćnosti</w:t>
      </w:r>
    </w:p>
    <w:sectPr w:rsidR="003311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3DA6"/>
    <w:rsid w:val="0008030C"/>
    <w:rsid w:val="000A1B2E"/>
    <w:rsid w:val="000A24DF"/>
    <w:rsid w:val="0011140C"/>
    <w:rsid w:val="00134142"/>
    <w:rsid w:val="001649AF"/>
    <w:rsid w:val="00182C80"/>
    <w:rsid w:val="00207710"/>
    <w:rsid w:val="002258F8"/>
    <w:rsid w:val="002A3B48"/>
    <w:rsid w:val="002B1491"/>
    <w:rsid w:val="002C7898"/>
    <w:rsid w:val="002F2C3E"/>
    <w:rsid w:val="002F2E75"/>
    <w:rsid w:val="003046AF"/>
    <w:rsid w:val="00312AA9"/>
    <w:rsid w:val="003311FF"/>
    <w:rsid w:val="00333562"/>
    <w:rsid w:val="00346611"/>
    <w:rsid w:val="00347622"/>
    <w:rsid w:val="00355E7F"/>
    <w:rsid w:val="00357453"/>
    <w:rsid w:val="00362A55"/>
    <w:rsid w:val="00367483"/>
    <w:rsid w:val="00391D75"/>
    <w:rsid w:val="003D0D61"/>
    <w:rsid w:val="003D4CEB"/>
    <w:rsid w:val="003F41BA"/>
    <w:rsid w:val="003F6F22"/>
    <w:rsid w:val="00433F4F"/>
    <w:rsid w:val="00457177"/>
    <w:rsid w:val="004718BB"/>
    <w:rsid w:val="004B7389"/>
    <w:rsid w:val="004C07EB"/>
    <w:rsid w:val="004F3299"/>
    <w:rsid w:val="005751F2"/>
    <w:rsid w:val="00633CB4"/>
    <w:rsid w:val="00643001"/>
    <w:rsid w:val="006623EF"/>
    <w:rsid w:val="00670EFC"/>
    <w:rsid w:val="006B1B80"/>
    <w:rsid w:val="007020A7"/>
    <w:rsid w:val="0074094E"/>
    <w:rsid w:val="00741C89"/>
    <w:rsid w:val="00743BC0"/>
    <w:rsid w:val="007614A9"/>
    <w:rsid w:val="00782616"/>
    <w:rsid w:val="007B7326"/>
    <w:rsid w:val="007D4D26"/>
    <w:rsid w:val="00862A4E"/>
    <w:rsid w:val="008B259B"/>
    <w:rsid w:val="008B73A4"/>
    <w:rsid w:val="008E6ED6"/>
    <w:rsid w:val="009317F0"/>
    <w:rsid w:val="00937A0C"/>
    <w:rsid w:val="00943B77"/>
    <w:rsid w:val="00957718"/>
    <w:rsid w:val="009F1EE1"/>
    <w:rsid w:val="009F7F74"/>
    <w:rsid w:val="00A007B9"/>
    <w:rsid w:val="00A92318"/>
    <w:rsid w:val="00A9359D"/>
    <w:rsid w:val="00AC0DC7"/>
    <w:rsid w:val="00AD6624"/>
    <w:rsid w:val="00AE7776"/>
    <w:rsid w:val="00AF75B2"/>
    <w:rsid w:val="00B534B0"/>
    <w:rsid w:val="00B97F5B"/>
    <w:rsid w:val="00BC09E0"/>
    <w:rsid w:val="00BC2BC0"/>
    <w:rsid w:val="00C37B9A"/>
    <w:rsid w:val="00C848BD"/>
    <w:rsid w:val="00C9032B"/>
    <w:rsid w:val="00CC1691"/>
    <w:rsid w:val="00CC43FF"/>
    <w:rsid w:val="00D1151E"/>
    <w:rsid w:val="00D12CBB"/>
    <w:rsid w:val="00D50495"/>
    <w:rsid w:val="00D60210"/>
    <w:rsid w:val="00D6736C"/>
    <w:rsid w:val="00DC43AA"/>
    <w:rsid w:val="00DC6988"/>
    <w:rsid w:val="00DE1F49"/>
    <w:rsid w:val="00E34446"/>
    <w:rsid w:val="00E65984"/>
    <w:rsid w:val="00F163A2"/>
    <w:rsid w:val="00F44FC0"/>
    <w:rsid w:val="00F63CAA"/>
    <w:rsid w:val="00F673F0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9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5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9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5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St-507/2013</izvorni_sadrzaj>
    <derivirana_varijabla naziv="DomainObject.Predmet.OznakaBroj_1">St-507/2013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FRANJIĆ-TUBIĆ GRADNJA društvo s ograničenom odgovornošću za graditeljstvo i trgovinu,SLAVONSKI BROD</izvorni_sadrzaj>
    <derivirana_varijabla naziv="DomainObject.Predmet.ProtustrankaFormated_1">  FRANJIĆ-TUBIĆ GRADNJA društvo s ograničenom odgovornošću za graditeljstvo i trgovinu,SLAVONSKI BROD</derivirana_varijabla>
  </DomainObject.Predmet.ProtustrankaFormated>
  <DomainObject.Predmet.ProtustrankaFormatedOIB>
    <izvorni_sadrzaj>  FRANJIĆ-TUBIĆ GRADNJA društvo s ograničenom odgovornošću za graditeljstvo i trgovinu,SLAVONSKI BROD, OIB 61581373195</izvorni_sadrzaj>
    <derivirana_varijabla naziv="DomainObject.Predmet.ProtustrankaFormatedOIB_1">  FRANJIĆ-TUBIĆ GRADNJA društvo s ograničenom odgovornošću za graditeljstvo i trgovinu,SLAVONSKI BROD, OIB 61581373195</derivirana_varijabla>
  </DomainObject.Predmet.ProtustrankaFormatedOIB>
  <DomainObject.Predmet.ProtustrankaFormatedWithAdress>
    <izvorni_sadrzaj> FRANJIĆ-TUBIĆ GRADNJA društvo s ograničenom odgovornošću za graditeljstvo i trgovinu,SLAVONSKI BROD, Ferde Filipovića 105, Slavonski Brod</izvorni_sadrzaj>
    <derivirana_varijabla naziv="DomainObject.Predmet.ProtustrankaFormatedWithAdress_1"> FRANJIĆ-TUBIĆ GRADNJA društvo s ograničenom odgovornošću za graditeljstvo i trgovinu,SLAVONSKI BROD, Ferde Filipovića 105, Slavonski Brod</derivirana_varijabla>
  </DomainObject.Predmet.ProtustrankaFormatedWithAdress>
  <DomainObject.Predmet.ProtustrankaFormatedWithAdressOIB>
    <izvorni_sadrzaj> FRANJIĆ-TUBIĆ GRADNJA društvo s ograničenom odgovornošću za graditeljstvo i trgovinu,SLAVONSKI BROD, OIB 61581373195, Ferde Filipovića 105, Slavonski Brod</izvorni_sadrzaj>
    <derivirana_varijabla naziv="DomainObject.Predmet.ProtustrankaFormatedWithAdressOIB_1"> FRANJIĆ-TUBIĆ GRADNJA društvo s ograničenom odgovornošću za graditeljstvo i trgovinu,SLAVONSKI BROD, OIB 61581373195, Ferde Filipovića 105, Slavonski Brod</derivirana_varijabla>
  </DomainObject.Predmet.ProtustrankaFormatedWithAdressOIB>
  <DomainObject.Predmet.ProtustrankaWithAdress>
    <izvorni_sadrzaj>FRANJIĆ-TUBIĆ GRADNJA društvo s ograničenom odgovornošću za graditeljstvo i trgovinu,SLAVONSKI BROD Ferde Filipovića 105, Slavonski Brod</izvorni_sadrzaj>
    <derivirana_varijabla naziv="DomainObject.Predmet.ProtustrankaWithAdress_1">FRANJIĆ-TUBIĆ GRADNJA društvo s ograničenom odgovornošću za graditeljstvo i trgovinu,SLAVONSKI BROD Ferde Filipovića 105, Slavonski Brod</derivirana_varijabla>
  </DomainObject.Predmet.ProtustrankaWithAdress>
  <DomainObject.Predmet.ProtustrankaWithAdressOIB>
    <izvorni_sadrzaj>FRANJIĆ-TUBIĆ GRADNJA društvo s ograničenom odgovornošću za graditeljstvo i trgovinu,SLAVONSKI BROD, OIB 61581373195, Ferde Filipovića 105, Slavonski Brod</izvorni_sadrzaj>
    <derivirana_varijabla naziv="DomainObject.Predmet.ProtustrankaWithAdressOIB_1">FRANJIĆ-TUBIĆ GRADNJA društvo s ograničenom odgovornošću za graditeljstvo i trgovinu,SLAVONSKI BROD, OIB 61581373195, Ferde Filipovića 105, Slavonski Brod</derivirana_varijabla>
  </DomainObject.Predmet.ProtustrankaWithAdressOIB>
  <DomainObject.Predmet.ProtustrankaNazivFormated>
    <izvorni_sadrzaj>FRANJIĆ-TUBIĆ GRADNJA društvo s ograničenom odgovornošću za graditeljstvo i trgovinu,SLAVONSKI BROD</izvorni_sadrzaj>
    <derivirana_varijabla naziv="DomainObject.Predmet.ProtustrankaNazivFormated_1">FRANJIĆ-TUBIĆ GRADNJA društvo s ograničenom odgovornošću za graditeljstvo i trgovinu,SLAVONSKI BROD</derivirana_varijabla>
  </DomainObject.Predmet.ProtustrankaNazivFormated>
  <DomainObject.Predmet.ProtustrankaNazivFormatedOIB>
    <izvorni_sadrzaj>FRANJIĆ-TUBIĆ GRADNJA društvo s ograničenom odgovornošću za graditeljstvo i trgovinu,SLAVONSKI BROD, OIB 61581373195</izvorni_sadrzaj>
    <derivirana_varijabla naziv="DomainObject.Predmet.ProtustrankaNazivFormatedOIB_1">FRANJIĆ-TUBIĆ GRADNJA društvo s ograničenom odgovornošću za graditeljstvo i trgovinu,SLAVONSKI BROD, OIB 61581373195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</izvorni_sadrzaj>
    <derivirana_varijabla naziv="DomainObject.Predmet.StrankaFormatedWithAdress_1"> FINA - Podružnica Slavonski Brod</derivirana_varijabla>
  </DomainObject.Predmet.StrankaFormatedWithAdress>
  <DomainObject.Predmet.StrankaFormatedWithAdressOIB>
    <izvorni_sadrzaj> FINA - Podružnica Slavonski Brod, OIB 85821130368</izvorni_sadrzaj>
    <derivirana_varijabla naziv="DomainObject.Predmet.StrankaFormatedWithAdressOIB_1"> FINA - Podružnica Slavonski Brod, OIB 85821130368</derivirana_varijabla>
  </DomainObject.Predmet.StrankaFormatedWithAdressOIB>
  <DomainObject.Predmet.StrankaWithAdress>
    <izvorni_sadrzaj>FINA - Podružnica Slavonski Brod </izvorni_sadrzaj>
    <derivirana_varijabla naziv="DomainObject.Predmet.StrankaWithAdress_1">FINA - Podružnica Slavonski Brod </derivirana_varijabla>
  </DomainObject.Predmet.StrankaWithAdress>
  <DomainObject.Predmet.StrankaWithAdressOIB>
    <izvorni_sadrzaj>FINA - Podružnica Slavonski Brod, OIB 85821130368</izvorni_sadrzaj>
    <derivirana_varijabla naziv="DomainObject.Predmet.StrankaWithAdressOIB_1">FINA - Podružnica Slavonski Brod, OIB 85821130368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</item>
    </izvorni_sadrzaj>
    <derivirana_varijabla naziv="DomainObject.Predmet.StrankaListFormatedWithAdress_1">
      <item>FINA - Podružnica Slavonski Brod</item>
    </derivirana_varijabla>
  </DomainObject.Predmet.StrankaListFormatedWithAdress>
  <DomainObject.Predmet.StrankaListFormatedWithAdressOIB>
    <izvorni_sadrzaj>
      <item>FINA - Podružnica Slavonski Brod, OIB 85821130368</item>
    </izvorni_sadrzaj>
    <derivirana_varijabla naziv="DomainObject.Predmet.StrankaListFormatedWithAdressOIB_1">
      <item>FINA - Podružnica Slavonski Brod, OIB 85821130368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FRANJIĆ-TUBIĆ GRADNJA društvo s ograničenom odgovornošću za graditeljstvo i trgovinu,SLAVONSKI BROD</item>
    </izvorni_sadrzaj>
    <derivirana_varijabla naziv="DomainObject.Predmet.ProtuStrankaListFormated_1">
      <item>FRANJIĆ-TUBIĆ GRADNJA društvo s ograničenom odgovornošću za graditeljstvo i trgovinu,SLAVONSKI BROD</item>
    </derivirana_varijabla>
  </DomainObject.Predmet.ProtuStrankaListFormated>
  <DomainObject.Predmet.ProtuStrankaListFormatedOIB>
    <izvorni_sadrzaj>
      <item>FRANJIĆ-TUBIĆ GRADNJA društvo s ograničenom odgovornošću za graditeljstvo i trgovinu,SLAVONSKI BROD, OIB 61581373195</item>
    </izvorni_sadrzaj>
    <derivirana_varijabla naziv="DomainObject.Predmet.ProtuStrankaListFormatedOIB_1">
      <item>FRANJIĆ-TUBIĆ GRADNJA društvo s ograničenom odgovornošću za graditeljstvo i trgovinu,SLAVONSKI BROD, OIB 61581373195</item>
    </derivirana_varijabla>
  </DomainObject.Predmet.ProtuStrankaListFormatedOIB>
  <DomainObject.Predmet.ProtuStrankaListFormatedWithAdress>
    <izvorni_sadrzaj>
      <item>FRANJIĆ-TUBIĆ GRADNJA društvo s ograničenom odgovornošću za graditeljstvo i trgovinu,SLAVONSKI BROD, Ferde Filipovića 105, Slavonski Brod</item>
    </izvorni_sadrzaj>
    <derivirana_varijabla naziv="DomainObject.Predmet.ProtuStrankaListFormatedWithAdress_1">
      <item>FRANJIĆ-TUBIĆ GRADNJA društvo s ograničenom odgovornošću za graditeljstvo i trgovinu,SLAVONSKI BROD, Ferde Filipovića 105, Slavonski Brod</item>
    </derivirana_varijabla>
  </DomainObject.Predmet.ProtuStrankaListFormatedWithAdress>
  <DomainObject.Predmet.ProtuStrankaListFormatedWithAdressOIB>
    <izvorni_sadrzaj>
      <item>FRANJIĆ-TUBIĆ GRADNJA društvo s ograničenom odgovornošću za graditeljstvo i trgovinu,SLAVONSKI BROD, OIB 61581373195, Ferde Filipovića 105, Slavonski Brod</item>
    </izvorni_sadrzaj>
    <derivirana_varijabla naziv="DomainObject.Predmet.ProtuStrankaListFormatedWithAdressOIB_1">
      <item>FRANJIĆ-TUBIĆ GRADNJA društvo s ograničenom odgovornošću za graditeljstvo i trgovinu,SLAVONSKI BROD, OIB 61581373195, Ferde Filipovića 105, Slavonski Brod</item>
    </derivirana_varijabla>
  </DomainObject.Predmet.ProtuStrankaListFormatedWithAdressOIB>
  <DomainObject.Predmet.ProtuStrankaListNazivFormated>
    <izvorni_sadrzaj>
      <item>FRANJIĆ-TUBIĆ GRADNJA društvo s ograničenom odgovornošću za graditeljstvo i trgovinu,SLAVONSKI BROD</item>
    </izvorni_sadrzaj>
    <derivirana_varijabla naziv="DomainObject.Predmet.ProtuStrankaListNazivFormated_1">
      <item>FRANJIĆ-TUBIĆ GRADNJA društvo s ograničenom odgovornošću za graditeljstvo i trgovinu,SLAVONSKI BROD</item>
    </derivirana_varijabla>
  </DomainObject.Predmet.ProtuStrankaListNazivFormated>
  <DomainObject.Predmet.ProtuStrankaListNazivFormatedOIB>
    <izvorni_sadrzaj>
      <item>FRANJIĆ-TUBIĆ GRADNJA društvo s ograničenom odgovornošću za graditeljstvo i trgovinu,SLAVONSKI BROD, OIB 61581373195</item>
    </izvorni_sadrzaj>
    <derivirana_varijabla naziv="DomainObject.Predmet.ProtuStrankaListNazivFormatedOIB_1">
      <item>FRANJIĆ-TUBIĆ GRADNJA društvo s ograničenom odgovornošću za graditeljstvo i trgovinu,SLAVONSKI BROD, OIB 61581373195</item>
    </derivirana_varijabla>
  </DomainObject.Predmet.ProtuStrankaListNazivFormatedOIB>
  <DomainObject.Predmet.OstaliListFormated>
    <izvorni_sadrzaj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_1"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>
  <DomainObject.Predmet.OstaliListFormated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OIB_1"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OIB>
  <DomainObject.Predmet.OstaliListFormatedWithAdress>
    <izvorni_sadrzaj>
      <item>Ivica Franjić-Tubić Slav.Brod</item>
      <item>Mato Šimunović,odvj. Slav.Brod</item>
      <item>Andrijana Bošnjak Milić,odvj.Sl.Brod</item>
      <item>davor Mirković,odvj.vježb.Sl.Brod</item>
      <item>ZDENKO BEŠLIĆ,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WithAdress_1">
      <item>Ivica Franjić-Tubić Slav.Brod</item>
      <item>Mato Šimunović,odvj. Slav.Brod</item>
      <item>Andrijana Bošnjak Milić,odvj.Sl.Brod</item>
      <item>davor Mirković,odvj.vježb.Sl.Brod</item>
      <item>ZDENKO BEŠLIĆ,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WithAdress>
  <DomainObject.Predmet.OstaliListFormatedWithAdress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WithAdressOIB_1"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WithAdressOIB>
  <DomainObject.Predmet.OstaliListNazivFormated>
    <izvorni_sadrzaj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NazivFormated_1"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NazivFormated>
  <DomainObject.Predmet.OstaliListNazivFormated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NazivFormatedOIB_1"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FRANJIĆ-TUBIĆ GRADNJA društvo s ograničenom odgovornošću za graditeljstvo i trgovinu,SLAVONSKI BROD</izvorni_sadrzaj>
    <derivirana_varijabla naziv="DomainObject.Predmet.ProtustrankaIDrugi_1">FRANJIĆ-TUBIĆ GRADNJA društvo s ograničenom odgovornošću za graditeljstvo i trgovinu,SLAVONSKI BROD</derivirana_varijabla>
  </DomainObject.Predmet.ProtustrankaIDrugi>
  <DomainObject.Predmet.StrankaIDrugiAdressOIB>
    <izvorni_sadrzaj>FINA - Podružnica Slavonski Brod, OIB 85821130368</izvorni_sadrzaj>
    <derivirana_varijabla naziv="DomainObject.Predmet.StrankaIDrugiAdressOIB_1">FINA - Podružnica Slavonski Brod, OIB 85821130368</derivirana_varijabla>
  </DomainObject.Predmet.StrankaIDrugiAdressOIB>
  <DomainObject.Predmet.ProtustrankaIDrugiAdressOIB>
    <izvorni_sadrzaj>FRANJIĆ-TUBIĆ GRADNJA društvo s ograničenom odgovornošću za graditeljstvo i trgovinu,SLAVONSKI BROD, OIB 61581373195, Ferde Filipovića 105, Slavonski Brod</izvorni_sadrzaj>
    <derivirana_varijabla naziv="DomainObject.Predmet.ProtustrankaIDrugiAdressOIB_1">FRANJIĆ-TUBIĆ GRADNJA društvo s ograničenom odgovornošću za graditeljstvo i trgovinu,SLAVONSKI BROD, OIB 61581373195, Ferde Filipovića 105,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Slavonski Brod</item>
      <item>FRANJIĆ-TUBIĆ GRADNJA društvo s ograničenom odgovornošću za graditeljstvo i trgovinu,SLAVONSKI BROD</item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SudioniciListNaziv_1">
      <item>FINA - Podružnica Slavonski Brod</item>
      <item>FRANJIĆ-TUBIĆ GRADNJA društvo s ograničenom odgovornošću za graditeljstvo i trgovinu,SLAVONSKI BROD</item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SudioniciListNaziv>
  <DomainObject.Predmet.SudioniciListAdressOIB>
    <izvorni_sadrzaj>
      <item>FINA - Podružnica Slavonski Brod, OIB 85821130368</item>
      <item>FRANJIĆ-TUBIĆ GRADNJA društvo s ograničenom odgovornošću za graditeljstvo i trgovinu,SLAVONSKI BROD, OIB 61581373195, Ferde Filipovića 105,Slavonski Brod</item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SudioniciListAdressOIB_1">
      <item>FINA - Podružnica Slavonski Brod, OIB 85821130368</item>
      <item>FRANJIĆ-TUBIĆ GRADNJA društvo s ograničenom odgovornošću za graditeljstvo i trgovinu,SLAVONSKI BROD, OIB 61581373195, Ferde Filipovića 105,Slavonski Brod</item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61581373195</item>
      <item>, OIB null</item>
      <item>, OIB null</item>
      <item>, OIB null</item>
      <item>, OIB null</item>
      <item>, OIB 40568270984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61581373195</item>
      <item>, OIB null</item>
      <item>, OIB null</item>
      <item>, OIB null</item>
      <item>, OIB null</item>
      <item>, OIB 40568270984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560</properties:Words>
  <properties:Characters>3092</properties:Characters>
  <properties:Lines>93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2017-01-02T07:05:00Z</dcterms:created>
  <dc:creator>Korisnik</dc:creator>
  <cp:lastModifiedBy>wsadmin</cp:lastModifiedBy>
  <cp:lastPrinted>2016-12-21T11:38:00Z</cp:lastPrinted>
  <dcterms:modified xmlns:xsi="http://www.w3.org/2001/XMLSchema-instance" xsi:type="dcterms:W3CDTF">2017-01-02T07:07:00Z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