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b29c" w14:paraId="21fb29c" w:rsidRDefault="000C46EC" w:rsidP="000C46EC" w:rsidR="006B0440" w:rsidRPr="00267DA6">
      <w:pPr>
        <w:tabs>
          <w:tab w:pos="395" w:val="left"/>
        </w:tabs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3C680F" w:rsidR="00056A75">
      <w:pPr>
        <w:tabs>
          <w:tab w:pos="7130" w:val="left"/>
        </w:tabs>
        <w:jc w:val="both"/>
      </w:pPr>
      <w:r>
        <w:t>TRGOVAČKI SUD U ZAGREBU</w:t>
      </w:r>
      <w:r w:rsidR="003C680F">
        <w:tab/>
      </w:r>
      <w:r w:rsidR="003C680F" w:rsidRPr="00267DA6">
        <w:t>4  St-</w:t>
      </w:r>
      <w:r w:rsidR="003C680F">
        <w:t>5025/16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C4ED5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686A96" w:rsidRPr="005F4173">
        <w:t>MIŠ, d.o.o. u stečaju, Zagreb, Nova cesta 136/a, OIB 86035476948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686A96">
        <w:t>27. studenog</w:t>
      </w:r>
      <w:r w:rsidR="00AF4E33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4B32C0" w:rsidP="004B32C0" w:rsidR="004B32C0" w:rsidRPr="000911D1">
      <w:pPr>
        <w:jc w:val="center"/>
        <w:rPr>
          <w:b/>
        </w:rPr>
      </w:pPr>
    </w:p>
    <w:p w:rsidRDefault="003C680F" w:rsidP="003C680F" w:rsidR="003C680F" w:rsidRPr="005F4173">
      <w:pPr>
        <w:jc w:val="both"/>
      </w:pPr>
      <w:r>
        <w:t>I. Utvrđena je</w:t>
      </w:r>
      <w:r w:rsidRPr="005F4173">
        <w:t xml:space="preserve"> slijedeć</w:t>
      </w:r>
      <w:r>
        <w:t>a</w:t>
      </w:r>
      <w:r w:rsidRPr="005F4173">
        <w:t xml:space="preserve"> tražbin</w:t>
      </w:r>
      <w:r>
        <w:t>a</w:t>
      </w:r>
      <w:r w:rsidRPr="005F4173">
        <w:t xml:space="preserve"> prvog višeg isplatnog reda: </w:t>
      </w:r>
    </w:p>
    <w:p w:rsidRDefault="003C680F" w:rsidP="003C680F" w:rsidR="003C680F" w:rsidRPr="005F4173">
      <w:pPr>
        <w:jc w:val="both"/>
      </w:pPr>
    </w:p>
    <w:p w:rsidRDefault="003C680F" w:rsidP="003C680F" w:rsidR="003C680F" w:rsidRPr="005F4173">
      <w:pPr>
        <w:jc w:val="both"/>
      </w:pPr>
      <w:r w:rsidRPr="005F4173">
        <w:t xml:space="preserve">I.1. REPUBLIKA HRVATSKA, MINISTARSTVO FINANCIJA, </w:t>
      </w:r>
    </w:p>
    <w:p w:rsidRDefault="003C680F" w:rsidP="003C680F" w:rsidR="003C680F" w:rsidRPr="005F4173">
      <w:pPr>
        <w:tabs>
          <w:tab w:pos="7100" w:val="left"/>
        </w:tabs>
        <w:ind w:firstLine="360"/>
        <w:jc w:val="both"/>
      </w:pPr>
      <w:r w:rsidRPr="005F4173">
        <w:t xml:space="preserve">POREZNA UPRAVA, PODRUČNI URED </w:t>
      </w:r>
      <w:r>
        <w:t>ZAGREB</w:t>
      </w:r>
      <w:r w:rsidRPr="005F4173">
        <w:t xml:space="preserve"> </w:t>
      </w:r>
    </w:p>
    <w:p w:rsidRDefault="003C680F" w:rsidP="003C680F" w:rsidR="003C680F" w:rsidRPr="005F4173">
      <w:pPr>
        <w:tabs>
          <w:tab w:pos="3655" w:val="left"/>
          <w:tab w:pos="7100" w:val="left"/>
        </w:tabs>
        <w:ind w:firstLine="360"/>
        <w:jc w:val="both"/>
      </w:pPr>
      <w:r w:rsidRPr="005F4173">
        <w:t xml:space="preserve">OIB </w:t>
      </w:r>
      <w:r>
        <w:t xml:space="preserve">18683136487                                       </w:t>
      </w:r>
      <w:r>
        <w:tab/>
      </w:r>
      <w:r w:rsidRPr="005F4173">
        <w:t xml:space="preserve">           </w:t>
      </w:r>
      <w:r>
        <w:t xml:space="preserve">18.572,36 </w:t>
      </w:r>
      <w:r w:rsidRPr="005F4173">
        <w:t>kn</w:t>
      </w:r>
    </w:p>
    <w:p w:rsidRDefault="003C680F" w:rsidP="003C680F" w:rsidR="003C680F" w:rsidRPr="005F4173">
      <w:pPr>
        <w:jc w:val="both"/>
      </w:pPr>
    </w:p>
    <w:p w:rsidRDefault="003C680F" w:rsidP="003C680F" w:rsidR="003C680F" w:rsidRPr="005F4173">
      <w:pPr>
        <w:jc w:val="both"/>
      </w:pPr>
    </w:p>
    <w:p w:rsidRDefault="003C680F" w:rsidP="003C680F" w:rsidR="003C680F" w:rsidRPr="005F4173">
      <w:pPr>
        <w:jc w:val="both"/>
      </w:pPr>
      <w:r w:rsidRPr="005F4173">
        <w:t xml:space="preserve">II. Utvrđene su slijedeće tražbine drugog višeg isplatnog reda: </w:t>
      </w:r>
    </w:p>
    <w:p w:rsidRDefault="003C680F" w:rsidP="003C680F" w:rsidR="003C680F" w:rsidRPr="005F4173">
      <w:pPr>
        <w:jc w:val="both"/>
      </w:pPr>
    </w:p>
    <w:p w:rsidRDefault="003C680F" w:rsidP="003C680F" w:rsidR="003C680F" w:rsidRPr="005F4173">
      <w:pPr>
        <w:jc w:val="both"/>
      </w:pPr>
      <w:r w:rsidRPr="005F4173">
        <w:t xml:space="preserve">II.1. </w:t>
      </w:r>
      <w:r>
        <w:t>Addiko Bank d.d., Zagreb, Slavonska 6</w:t>
      </w:r>
      <w:r w:rsidRPr="005F4173">
        <w:t>,</w:t>
      </w:r>
    </w:p>
    <w:p w:rsidRDefault="003C680F" w:rsidP="003C680F" w:rsidR="003C680F" w:rsidRPr="005F4173">
      <w:pPr>
        <w:ind w:firstLine="360"/>
        <w:jc w:val="both"/>
      </w:pPr>
      <w:r>
        <w:t xml:space="preserve">  </w:t>
      </w:r>
      <w:r w:rsidRPr="005F4173">
        <w:t xml:space="preserve">OIB </w:t>
      </w:r>
      <w:r>
        <w:t>14036333877</w:t>
      </w:r>
      <w:r w:rsidRPr="005F4173">
        <w:t xml:space="preserve">         </w:t>
      </w:r>
      <w:r>
        <w:t xml:space="preserve">                                                    </w:t>
      </w:r>
      <w:r w:rsidRPr="005F4173">
        <w:t xml:space="preserve">  </w:t>
      </w:r>
      <w:r>
        <w:t xml:space="preserve">                             39.530,74</w:t>
      </w:r>
      <w:r w:rsidRPr="005F4173">
        <w:t xml:space="preserve"> kn</w:t>
      </w:r>
    </w:p>
    <w:p w:rsidRDefault="003C680F" w:rsidP="003C680F" w:rsidR="003C680F" w:rsidRPr="005F4173">
      <w:pPr>
        <w:ind w:firstLine="360"/>
        <w:jc w:val="both"/>
      </w:pPr>
    </w:p>
    <w:p w:rsidRDefault="003C680F" w:rsidP="003C680F" w:rsidR="003C680F" w:rsidRPr="005F4173">
      <w:pPr>
        <w:tabs>
          <w:tab w:pos="7849" w:val="left"/>
        </w:tabs>
        <w:jc w:val="both"/>
      </w:pPr>
      <w:r>
        <w:t>II.2</w:t>
      </w:r>
      <w:r w:rsidRPr="005F4173">
        <w:t xml:space="preserve">. </w:t>
      </w:r>
      <w:r>
        <w:t>PROFIL KLET d.o.o., Zagreb, Hektorovićeva 2,</w:t>
      </w:r>
    </w:p>
    <w:p w:rsidRDefault="003C680F" w:rsidP="003C680F" w:rsidR="003C680F" w:rsidRPr="005F4173">
      <w:pPr>
        <w:tabs>
          <w:tab w:pos="7849" w:val="left"/>
        </w:tabs>
        <w:ind w:left="360"/>
        <w:jc w:val="both"/>
      </w:pPr>
      <w:r>
        <w:t xml:space="preserve">  </w:t>
      </w:r>
      <w:r w:rsidRPr="005F4173">
        <w:t xml:space="preserve">OIB </w:t>
      </w:r>
      <w:r>
        <w:t>95803232921</w:t>
      </w:r>
      <w:r w:rsidRPr="005F4173">
        <w:t xml:space="preserve">         </w:t>
      </w:r>
      <w:r>
        <w:t xml:space="preserve">                                                    </w:t>
      </w:r>
      <w:r w:rsidRPr="005F4173">
        <w:t xml:space="preserve"> </w:t>
      </w:r>
      <w:r>
        <w:t xml:space="preserve">                              88.647,63</w:t>
      </w:r>
      <w:r w:rsidRPr="005F4173">
        <w:t xml:space="preserve"> kn</w:t>
      </w:r>
    </w:p>
    <w:p w:rsidRDefault="003C680F" w:rsidP="003C680F" w:rsidR="003C680F">
      <w:pPr>
        <w:jc w:val="both"/>
      </w:pPr>
    </w:p>
    <w:p w:rsidRDefault="003C680F" w:rsidP="003C680F" w:rsidR="003C680F" w:rsidRPr="005F4173">
      <w:pPr>
        <w:jc w:val="both"/>
      </w:pPr>
      <w:r w:rsidRPr="005F4173">
        <w:t>II.</w:t>
      </w:r>
      <w:r>
        <w:t>3</w:t>
      </w:r>
      <w:r w:rsidRPr="005F4173">
        <w:t xml:space="preserve">. </w:t>
      </w:r>
      <w:r>
        <w:t>Hrvatske vode, pravna osoba za upravljanje vodama</w:t>
      </w:r>
      <w:r w:rsidRPr="005F4173">
        <w:t xml:space="preserve">, </w:t>
      </w:r>
    </w:p>
    <w:p w:rsidRDefault="003C680F" w:rsidP="003C680F" w:rsidR="003C680F" w:rsidRPr="005F4173">
      <w:pPr>
        <w:tabs>
          <w:tab w:pos="7849" w:val="left"/>
        </w:tabs>
        <w:ind w:left="360"/>
        <w:jc w:val="both"/>
      </w:pPr>
      <w:r>
        <w:t xml:space="preserve">  Zagreb, Ulica grada Vukovara 220,</w:t>
      </w:r>
    </w:p>
    <w:p w:rsidRDefault="003C680F" w:rsidP="003C680F" w:rsidR="003C680F" w:rsidRPr="005F4173">
      <w:pPr>
        <w:tabs>
          <w:tab w:pos="7849" w:val="left"/>
        </w:tabs>
        <w:ind w:left="360"/>
        <w:jc w:val="both"/>
      </w:pPr>
      <w:r>
        <w:t xml:space="preserve">  </w:t>
      </w:r>
      <w:r w:rsidRPr="005F4173">
        <w:t xml:space="preserve">OIB </w:t>
      </w:r>
      <w:r>
        <w:t>28921383001</w:t>
      </w:r>
      <w:r w:rsidRPr="005F4173">
        <w:t xml:space="preserve">          </w:t>
      </w:r>
      <w:r>
        <w:t xml:space="preserve">                                                                                       110,66</w:t>
      </w:r>
      <w:r w:rsidRPr="005F4173">
        <w:t xml:space="preserve"> kn</w:t>
      </w:r>
    </w:p>
    <w:p w:rsidRDefault="003C680F" w:rsidP="003C680F" w:rsidR="003C680F" w:rsidRPr="005F4173">
      <w:pPr>
        <w:tabs>
          <w:tab w:pos="7849" w:val="left"/>
        </w:tabs>
        <w:ind w:left="360"/>
        <w:jc w:val="both"/>
      </w:pPr>
    </w:p>
    <w:p w:rsidRDefault="003C680F" w:rsidP="003C680F" w:rsidR="003C680F" w:rsidRPr="005F4173">
      <w:pPr>
        <w:tabs>
          <w:tab w:pos="7849" w:val="left"/>
        </w:tabs>
        <w:jc w:val="both"/>
      </w:pPr>
      <w:r w:rsidRPr="005F4173">
        <w:t>II.</w:t>
      </w:r>
      <w:r>
        <w:t>4</w:t>
      </w:r>
      <w:r w:rsidRPr="005F4173">
        <w:t xml:space="preserve">. </w:t>
      </w:r>
      <w:r>
        <w:t>VEČERNJI LIST d.o.o., Zagreb, Oreškovićeva 6H/1,</w:t>
      </w:r>
    </w:p>
    <w:p w:rsidRDefault="003C680F" w:rsidP="003C680F" w:rsidR="003C680F" w:rsidRPr="005F4173">
      <w:pPr>
        <w:tabs>
          <w:tab w:pos="7849" w:val="left"/>
        </w:tabs>
        <w:ind w:left="360"/>
        <w:jc w:val="both"/>
      </w:pPr>
      <w:r>
        <w:t xml:space="preserve"> </w:t>
      </w:r>
      <w:r w:rsidRPr="005F4173">
        <w:t xml:space="preserve"> OIB </w:t>
      </w:r>
      <w:r>
        <w:t>92276133102</w:t>
      </w:r>
      <w:r w:rsidRPr="005F4173">
        <w:t xml:space="preserve">         </w:t>
      </w:r>
      <w:r>
        <w:t xml:space="preserve">                                                    </w:t>
      </w:r>
      <w:r w:rsidRPr="005F4173">
        <w:t xml:space="preserve"> </w:t>
      </w:r>
      <w:r>
        <w:t xml:space="preserve">                              23.679,32</w:t>
      </w:r>
      <w:r w:rsidRPr="005F4173">
        <w:t xml:space="preserve"> kn                                                </w:t>
      </w:r>
    </w:p>
    <w:p w:rsidRDefault="003C680F" w:rsidP="003C680F" w:rsidR="003C680F">
      <w:pPr>
        <w:tabs>
          <w:tab w:pos="7849" w:val="left"/>
        </w:tabs>
        <w:jc w:val="both"/>
      </w:pPr>
    </w:p>
    <w:p w:rsidRDefault="003C680F" w:rsidP="003C680F" w:rsidR="003C680F" w:rsidRPr="005F4173">
      <w:pPr>
        <w:tabs>
          <w:tab w:pos="7849" w:val="left"/>
        </w:tabs>
        <w:jc w:val="both"/>
      </w:pPr>
      <w:r w:rsidRPr="005F4173">
        <w:t>II.</w:t>
      </w:r>
      <w:r>
        <w:t>5</w:t>
      </w:r>
      <w:r w:rsidRPr="005F4173">
        <w:t xml:space="preserve">. </w:t>
      </w:r>
      <w:r>
        <w:t>NAKLADA LJEVAK d.o.o, Zagreb, Kopačevski put 1C,</w:t>
      </w:r>
    </w:p>
    <w:p w:rsidRDefault="003C680F" w:rsidP="003C680F" w:rsidR="003C680F" w:rsidRPr="005F4173">
      <w:pPr>
        <w:tabs>
          <w:tab w:pos="7849" w:val="left"/>
        </w:tabs>
        <w:jc w:val="both"/>
      </w:pPr>
      <w:r>
        <w:t xml:space="preserve">        </w:t>
      </w:r>
      <w:r w:rsidRPr="005F4173">
        <w:t xml:space="preserve">OIB </w:t>
      </w:r>
      <w:r>
        <w:t>80364394364</w:t>
      </w:r>
      <w:r w:rsidRPr="005F4173">
        <w:t xml:space="preserve">           </w:t>
      </w:r>
      <w:r>
        <w:t xml:space="preserve">                                                    </w:t>
      </w:r>
      <w:r w:rsidRPr="005F4173">
        <w:t xml:space="preserve"> </w:t>
      </w:r>
      <w:r>
        <w:t xml:space="preserve">                            30.337,43</w:t>
      </w:r>
      <w:r w:rsidRPr="005F4173">
        <w:t xml:space="preserve"> kn</w:t>
      </w:r>
    </w:p>
    <w:p w:rsidRDefault="003C680F" w:rsidP="003C680F" w:rsidR="003C680F">
      <w:pPr>
        <w:tabs>
          <w:tab w:pos="7849" w:val="left"/>
        </w:tabs>
        <w:jc w:val="both"/>
      </w:pPr>
      <w:r w:rsidRPr="005F4173">
        <w:t xml:space="preserve">                                                </w:t>
      </w:r>
    </w:p>
    <w:p w:rsidRDefault="003C680F" w:rsidP="003C680F" w:rsidR="003C680F" w:rsidRPr="005F4173">
      <w:pPr>
        <w:tabs>
          <w:tab w:pos="7849" w:val="left"/>
        </w:tabs>
        <w:jc w:val="both"/>
      </w:pPr>
      <w:r w:rsidRPr="005F4173">
        <w:t>II.</w:t>
      </w:r>
      <w:r>
        <w:t>6</w:t>
      </w:r>
      <w:r w:rsidRPr="005F4173">
        <w:t xml:space="preserve">. </w:t>
      </w:r>
      <w:r>
        <w:t>SLOBODNA DALMACIJA d.d., Split, Ulica Hrvatske mornarice 4,</w:t>
      </w:r>
    </w:p>
    <w:p w:rsidRDefault="003C680F" w:rsidP="003C680F" w:rsidR="003C680F" w:rsidRPr="005F4173">
      <w:pPr>
        <w:tabs>
          <w:tab w:pos="7849" w:val="left"/>
        </w:tabs>
        <w:jc w:val="both"/>
      </w:pPr>
      <w:r>
        <w:t xml:space="preserve">        </w:t>
      </w:r>
      <w:r w:rsidRPr="005F4173">
        <w:t xml:space="preserve">OIB </w:t>
      </w:r>
      <w:r>
        <w:t>35075764438</w:t>
      </w:r>
      <w:r w:rsidRPr="005F4173">
        <w:t xml:space="preserve">           </w:t>
      </w:r>
      <w:r>
        <w:t xml:space="preserve">                                                    </w:t>
      </w:r>
      <w:r w:rsidRPr="005F4173">
        <w:t xml:space="preserve"> </w:t>
      </w:r>
      <w:r>
        <w:t xml:space="preserve">                            35.764,07</w:t>
      </w:r>
      <w:r w:rsidRPr="005F4173">
        <w:t xml:space="preserve"> kn</w:t>
      </w:r>
    </w:p>
    <w:p w:rsidRDefault="003C680F" w:rsidP="003C680F" w:rsidR="003C680F">
      <w:pPr>
        <w:tabs>
          <w:tab w:pos="7849" w:val="left"/>
        </w:tabs>
        <w:jc w:val="both"/>
      </w:pPr>
    </w:p>
    <w:p w:rsidRDefault="003C680F" w:rsidP="003C680F" w:rsidR="003C680F" w:rsidRPr="005F4173">
      <w:pPr>
        <w:tabs>
          <w:tab w:pos="7849" w:val="left"/>
        </w:tabs>
        <w:jc w:val="both"/>
      </w:pPr>
      <w:r w:rsidRPr="005F4173">
        <w:lastRenderedPageBreak/>
        <w:t>II.</w:t>
      </w:r>
      <w:r>
        <w:t>7</w:t>
      </w:r>
      <w:r w:rsidRPr="005F4173">
        <w:t xml:space="preserve">. </w:t>
      </w:r>
      <w:r>
        <w:t>ERSTE CARD CLUB d.o.o., Zagreb, Frana Folnegovića 6,</w:t>
      </w:r>
    </w:p>
    <w:p w:rsidRDefault="003C680F" w:rsidP="003C680F" w:rsidR="003C680F" w:rsidRPr="005F4173">
      <w:pPr>
        <w:tabs>
          <w:tab w:pos="7849" w:val="left"/>
        </w:tabs>
        <w:jc w:val="both"/>
      </w:pPr>
      <w:r>
        <w:t xml:space="preserve">        </w:t>
      </w:r>
      <w:r w:rsidRPr="005F4173">
        <w:t xml:space="preserve">OIB </w:t>
      </w:r>
      <w:r>
        <w:t>85941596441</w:t>
      </w:r>
      <w:r w:rsidRPr="005F4173">
        <w:t xml:space="preserve">           </w:t>
      </w:r>
      <w:r>
        <w:t xml:space="preserve">                                                    </w:t>
      </w:r>
      <w:r w:rsidRPr="005F4173">
        <w:t xml:space="preserve"> </w:t>
      </w:r>
      <w:r>
        <w:t xml:space="preserve">                            15.823,33</w:t>
      </w:r>
      <w:r w:rsidRPr="005F4173">
        <w:t xml:space="preserve"> kn</w:t>
      </w:r>
    </w:p>
    <w:p w:rsidRDefault="003C680F" w:rsidP="003C680F" w:rsidR="003C680F">
      <w:pPr>
        <w:tabs>
          <w:tab w:pos="7849" w:val="left"/>
        </w:tabs>
        <w:jc w:val="both"/>
      </w:pPr>
    </w:p>
    <w:p w:rsidRDefault="003C680F" w:rsidP="003C680F" w:rsidR="003C680F" w:rsidRPr="005F4173">
      <w:pPr>
        <w:tabs>
          <w:tab w:pos="7849" w:val="left"/>
        </w:tabs>
        <w:jc w:val="both"/>
      </w:pPr>
      <w:r w:rsidRPr="005F4173">
        <w:t>II.</w:t>
      </w:r>
      <w:r>
        <w:t>8</w:t>
      </w:r>
      <w:r w:rsidRPr="005F4173">
        <w:t xml:space="preserve">. </w:t>
      </w:r>
      <w:r>
        <w:t>TRIGLAV OSIGURANJE d.d., Zagreb, Antuna Heinza 4,</w:t>
      </w:r>
    </w:p>
    <w:p w:rsidRDefault="003C680F" w:rsidP="003C680F" w:rsidR="003C680F" w:rsidRPr="005F4173">
      <w:pPr>
        <w:tabs>
          <w:tab w:pos="7849" w:val="left"/>
        </w:tabs>
        <w:jc w:val="both"/>
      </w:pPr>
      <w:r>
        <w:t xml:space="preserve">        </w:t>
      </w:r>
      <w:r w:rsidRPr="005F4173">
        <w:t xml:space="preserve">OIB </w:t>
      </w:r>
      <w:r>
        <w:t>29743547503</w:t>
      </w:r>
      <w:r w:rsidRPr="005F4173">
        <w:t xml:space="preserve">           </w:t>
      </w:r>
      <w:r>
        <w:t xml:space="preserve">                                                    </w:t>
      </w:r>
      <w:r w:rsidRPr="005F4173">
        <w:t xml:space="preserve"> </w:t>
      </w:r>
      <w:r>
        <w:t xml:space="preserve">                            28.220,33</w:t>
      </w:r>
      <w:r w:rsidRPr="005F4173">
        <w:t xml:space="preserve"> kn</w:t>
      </w:r>
    </w:p>
    <w:p w:rsidRDefault="003C680F" w:rsidP="003C680F" w:rsidR="003C680F">
      <w:pPr>
        <w:tabs>
          <w:tab w:pos="7849" w:val="left"/>
        </w:tabs>
        <w:jc w:val="both"/>
      </w:pPr>
    </w:p>
    <w:p w:rsidRDefault="003C680F" w:rsidP="003C680F" w:rsidR="003C680F" w:rsidRPr="005F4173">
      <w:pPr>
        <w:tabs>
          <w:tab w:pos="7849" w:val="left"/>
        </w:tabs>
        <w:jc w:val="both"/>
      </w:pPr>
      <w:r>
        <w:t>II.9</w:t>
      </w:r>
      <w:r w:rsidRPr="005F4173">
        <w:t xml:space="preserve">. Financijska agencija, Zagreb, Ulica grada Vukovara 70, </w:t>
      </w:r>
    </w:p>
    <w:p w:rsidRDefault="003C680F" w:rsidP="003C680F" w:rsidR="003C680F" w:rsidRPr="005F4173">
      <w:pPr>
        <w:tabs>
          <w:tab w:pos="7849" w:val="left"/>
        </w:tabs>
        <w:jc w:val="both"/>
      </w:pPr>
      <w:r>
        <w:t xml:space="preserve">         </w:t>
      </w:r>
      <w:r w:rsidRPr="005F4173">
        <w:t xml:space="preserve">OIB 85821130368           </w:t>
      </w:r>
      <w:r>
        <w:t xml:space="preserve">                                                                                  1.252,77</w:t>
      </w:r>
      <w:r w:rsidRPr="005F4173">
        <w:t xml:space="preserve"> kn   </w:t>
      </w:r>
    </w:p>
    <w:p w:rsidRDefault="003C680F" w:rsidP="003C680F" w:rsidR="003C680F">
      <w:pPr>
        <w:tabs>
          <w:tab w:pos="7849" w:val="left"/>
        </w:tabs>
        <w:jc w:val="both"/>
      </w:pPr>
    </w:p>
    <w:p w:rsidRDefault="003C680F" w:rsidP="003C680F" w:rsidR="003C680F">
      <w:pPr>
        <w:tabs>
          <w:tab w:pos="7849" w:val="left"/>
        </w:tabs>
        <w:jc w:val="both"/>
      </w:pPr>
      <w:r>
        <w:t>II.10</w:t>
      </w:r>
      <w:r w:rsidRPr="005F4173">
        <w:t xml:space="preserve">. </w:t>
      </w:r>
      <w:r>
        <w:t xml:space="preserve">ZAGREBAČKI HOLDING d.o.o. Zagreb, </w:t>
      </w:r>
    </w:p>
    <w:p w:rsidRDefault="003C680F" w:rsidP="003C680F" w:rsidR="003C680F">
      <w:pPr>
        <w:tabs>
          <w:tab w:pos="7849" w:val="left"/>
        </w:tabs>
        <w:jc w:val="both"/>
      </w:pPr>
      <w:r>
        <w:t xml:space="preserve">         Ul. grada Vukovara 41</w:t>
      </w:r>
      <w:r w:rsidRPr="005F4173">
        <w:t xml:space="preserve">, OIB </w:t>
      </w:r>
      <w:r>
        <w:t xml:space="preserve">85584865987, </w:t>
      </w:r>
    </w:p>
    <w:p w:rsidRDefault="003C680F" w:rsidP="003C680F" w:rsidR="003C680F">
      <w:pPr>
        <w:tabs>
          <w:tab w:pos="3775" w:val="left"/>
        </w:tabs>
        <w:jc w:val="both"/>
      </w:pPr>
      <w:r>
        <w:t xml:space="preserve">         Podružnica Zagrebparking, </w:t>
      </w:r>
      <w:r>
        <w:tab/>
        <w:t xml:space="preserve">                         </w:t>
      </w:r>
      <w:r>
        <w:tab/>
        <w:t xml:space="preserve">                                     1.095,33 kn</w:t>
      </w:r>
    </w:p>
    <w:p w:rsidRDefault="003C680F" w:rsidP="003C680F" w:rsidR="003C680F">
      <w:pPr>
        <w:tabs>
          <w:tab w:pos="7849" w:val="left"/>
        </w:tabs>
        <w:jc w:val="both"/>
      </w:pPr>
      <w:r>
        <w:t xml:space="preserve">         </w:t>
      </w:r>
    </w:p>
    <w:p w:rsidRDefault="003C680F" w:rsidP="003C680F" w:rsidR="003C680F">
      <w:pPr>
        <w:tabs>
          <w:tab w:pos="7849" w:val="left"/>
        </w:tabs>
        <w:jc w:val="both"/>
      </w:pPr>
      <w:r>
        <w:t>II.11</w:t>
      </w:r>
      <w:r w:rsidRPr="005F4173">
        <w:t xml:space="preserve">. </w:t>
      </w:r>
      <w:r>
        <w:t xml:space="preserve">ZAGREBAČKI HOLDING d.o.o. Zagreb, </w:t>
      </w:r>
    </w:p>
    <w:p w:rsidRDefault="003C680F" w:rsidP="003C680F" w:rsidR="003C680F">
      <w:pPr>
        <w:tabs>
          <w:tab w:pos="7849" w:val="left"/>
        </w:tabs>
        <w:jc w:val="both"/>
      </w:pPr>
      <w:r>
        <w:t xml:space="preserve">          Ul. grada Vukovara 41</w:t>
      </w:r>
      <w:r w:rsidRPr="005F4173">
        <w:t xml:space="preserve">, OIB </w:t>
      </w:r>
      <w:r>
        <w:t xml:space="preserve">85584865987, </w:t>
      </w:r>
    </w:p>
    <w:p w:rsidRDefault="003C680F" w:rsidP="003C680F" w:rsidR="003C680F">
      <w:pPr>
        <w:tabs>
          <w:tab w:pos="7849" w:val="left"/>
        </w:tabs>
        <w:jc w:val="both"/>
      </w:pPr>
      <w:r>
        <w:t xml:space="preserve">           Podružnica Zagrebački Velesajam                                                       </w:t>
      </w:r>
      <w:r w:rsidRPr="005F4173">
        <w:t xml:space="preserve"> </w:t>
      </w:r>
      <w:r>
        <w:t xml:space="preserve">        38.260,47 </w:t>
      </w:r>
      <w:r w:rsidRPr="005F4173">
        <w:t xml:space="preserve">kn  </w:t>
      </w:r>
    </w:p>
    <w:p w:rsidRDefault="003C680F" w:rsidP="003C680F" w:rsidR="003C680F">
      <w:pPr>
        <w:tabs>
          <w:tab w:pos="7849" w:val="left"/>
        </w:tabs>
        <w:jc w:val="both"/>
      </w:pPr>
      <w:r>
        <w:t xml:space="preserve">                                                  </w:t>
      </w:r>
    </w:p>
    <w:p w:rsidRDefault="003C680F" w:rsidP="003C680F" w:rsidR="003C680F" w:rsidRPr="005F4173">
      <w:pPr>
        <w:tabs>
          <w:tab w:pos="7849" w:val="left"/>
        </w:tabs>
        <w:jc w:val="both"/>
      </w:pPr>
      <w:r w:rsidRPr="005F4173">
        <w:t>II.</w:t>
      </w:r>
      <w:r>
        <w:t>12</w:t>
      </w:r>
      <w:r w:rsidRPr="005F4173">
        <w:t xml:space="preserve">. REPUBLIKA HRVATSKA, MINISTARSTVO FINANCIJA, </w:t>
      </w:r>
    </w:p>
    <w:p w:rsidRDefault="003C680F" w:rsidP="003C680F" w:rsidR="003C680F" w:rsidRPr="005F4173">
      <w:pPr>
        <w:tabs>
          <w:tab w:pos="7849" w:val="left"/>
        </w:tabs>
        <w:ind w:left="360"/>
        <w:jc w:val="both"/>
      </w:pPr>
      <w:r w:rsidRPr="005F4173">
        <w:t xml:space="preserve">    POREZNA UPRAVA, PODRUČNI URED </w:t>
      </w:r>
      <w:r>
        <w:t>ZAGREB</w:t>
      </w:r>
    </w:p>
    <w:p w:rsidRDefault="003C680F" w:rsidP="003C680F" w:rsidR="003C680F" w:rsidRPr="005F4173">
      <w:pPr>
        <w:tabs>
          <w:tab w:pos="7849" w:val="left"/>
        </w:tabs>
        <w:ind w:left="360"/>
        <w:jc w:val="both"/>
      </w:pPr>
      <w:r w:rsidRPr="005F4173">
        <w:t xml:space="preserve">  </w:t>
      </w:r>
      <w:r>
        <w:t xml:space="preserve"> </w:t>
      </w:r>
      <w:r w:rsidRPr="005F4173">
        <w:t xml:space="preserve"> OIB 18683136487          </w:t>
      </w:r>
      <w:r>
        <w:t xml:space="preserve">                                                    </w:t>
      </w:r>
      <w:r w:rsidRPr="005F4173">
        <w:t xml:space="preserve"> </w:t>
      </w:r>
      <w:r>
        <w:t xml:space="preserve">                           19.672,76</w:t>
      </w:r>
      <w:r w:rsidRPr="005F4173">
        <w:t xml:space="preserve"> kn</w:t>
      </w:r>
    </w:p>
    <w:p w:rsidRDefault="003C680F" w:rsidP="003C680F" w:rsidR="003C680F" w:rsidRPr="005F4173">
      <w:pPr>
        <w:jc w:val="both"/>
      </w:pPr>
      <w:r w:rsidRPr="005F4173">
        <w:t xml:space="preserve">  </w:t>
      </w:r>
    </w:p>
    <w:p w:rsidRDefault="003C680F" w:rsidP="003C680F" w:rsidR="003C680F">
      <w:pPr>
        <w:jc w:val="both"/>
      </w:pPr>
    </w:p>
    <w:p w:rsidRDefault="003C680F" w:rsidP="003C680F" w:rsidR="003C680F" w:rsidRPr="005F4173">
      <w:pPr>
        <w:jc w:val="both"/>
      </w:pPr>
      <w:r w:rsidRPr="005F4173">
        <w:t>III. Osporene su slijedeće tražbine drugog višeg isplatnog reda:</w:t>
      </w:r>
    </w:p>
    <w:p w:rsidRDefault="003C680F" w:rsidP="003C680F" w:rsidR="003C680F" w:rsidRPr="005F4173">
      <w:pPr>
        <w:jc w:val="both"/>
      </w:pPr>
    </w:p>
    <w:p w:rsidRDefault="003C680F" w:rsidP="003C680F" w:rsidR="003C680F" w:rsidRPr="00DF23F0">
      <w:pPr>
        <w:tabs>
          <w:tab w:pos="7849" w:val="left"/>
        </w:tabs>
        <w:jc w:val="both"/>
      </w:pPr>
      <w:r w:rsidRPr="00DF23F0">
        <w:t>II</w:t>
      </w:r>
      <w:r>
        <w:t>I.1</w:t>
      </w:r>
      <w:r w:rsidRPr="00DF23F0">
        <w:t xml:space="preserve">. 24sata d.o.o., Zagreb, Oreškovićeva 6H/1, </w:t>
      </w:r>
    </w:p>
    <w:p w:rsidRDefault="003C680F" w:rsidP="003C680F" w:rsidR="003C680F" w:rsidRPr="00DF23F0">
      <w:pPr>
        <w:tabs>
          <w:tab w:pos="7849" w:val="left"/>
        </w:tabs>
        <w:jc w:val="both"/>
      </w:pPr>
      <w:r>
        <w:t xml:space="preserve">         </w:t>
      </w:r>
      <w:r w:rsidRPr="00DF23F0">
        <w:t xml:space="preserve">OIB 78093047651         </w:t>
      </w:r>
      <w:r>
        <w:t xml:space="preserve">                                                       </w:t>
      </w:r>
      <w:r w:rsidRPr="00DF23F0">
        <w:t xml:space="preserve">                         409.424,28 kn</w:t>
      </w:r>
    </w:p>
    <w:p w:rsidRDefault="003C680F" w:rsidP="003C680F" w:rsidR="003C680F" w:rsidRPr="005F4173">
      <w:pPr>
        <w:pStyle w:val="Odlomakpopisa"/>
        <w:numPr>
          <w:ilvl w:val="0"/>
          <w:numId w:val="12"/>
        </w:numPr>
        <w:tabs>
          <w:tab w:pos="7849" w:val="left"/>
        </w:tabs>
        <w:jc w:val="both"/>
        <w:rPr>
          <w:rFonts w:hAnsi="Times New Roman" w:ascii="Times New Roman"/>
        </w:rPr>
      </w:pPr>
      <w:r w:rsidRPr="005F4173">
        <w:rPr>
          <w:rFonts w:hAnsi="Times New Roman" w:ascii="Times New Roman"/>
        </w:rPr>
        <w:t>osporio stečajni upravitelj</w:t>
      </w:r>
    </w:p>
    <w:p w:rsidRDefault="003C680F" w:rsidP="003C680F" w:rsidR="003C680F">
      <w:pPr>
        <w:tabs>
          <w:tab w:pos="7849" w:val="left"/>
        </w:tabs>
        <w:jc w:val="both"/>
      </w:pPr>
    </w:p>
    <w:p w:rsidRDefault="003C680F" w:rsidP="003C680F" w:rsidR="003C680F" w:rsidRPr="005F4173">
      <w:pPr>
        <w:tabs>
          <w:tab w:pos="7849" w:val="left"/>
        </w:tabs>
        <w:jc w:val="both"/>
      </w:pPr>
      <w:r>
        <w:t>I</w:t>
      </w:r>
      <w:r w:rsidRPr="005F4173">
        <w:t>II.</w:t>
      </w:r>
      <w:r>
        <w:t>2</w:t>
      </w:r>
      <w:r w:rsidRPr="005F4173">
        <w:t xml:space="preserve">. </w:t>
      </w:r>
      <w:r>
        <w:t>HRVATSKO DRUŠTVO SKLADATELJA, Zagreb, Berislavićeva 9,</w:t>
      </w:r>
    </w:p>
    <w:p w:rsidRDefault="003C680F" w:rsidP="003C680F" w:rsidR="003C680F" w:rsidRPr="005F4173">
      <w:pPr>
        <w:tabs>
          <w:tab w:pos="7849" w:val="left"/>
        </w:tabs>
        <w:jc w:val="both"/>
      </w:pPr>
      <w:r>
        <w:t xml:space="preserve">        </w:t>
      </w:r>
      <w:r w:rsidRPr="005F4173">
        <w:t xml:space="preserve">OIB </w:t>
      </w:r>
      <w:r>
        <w:t>56668956985</w:t>
      </w:r>
      <w:r w:rsidRPr="005F4173">
        <w:t xml:space="preserve">           </w:t>
      </w:r>
      <w:r>
        <w:t xml:space="preserve">                                                      </w:t>
      </w:r>
      <w:r w:rsidRPr="005F4173">
        <w:t xml:space="preserve"> </w:t>
      </w:r>
      <w:r>
        <w:t xml:space="preserve">                               353,15</w:t>
      </w:r>
      <w:r w:rsidRPr="005F4173">
        <w:t xml:space="preserve"> kn</w:t>
      </w:r>
    </w:p>
    <w:p w:rsidRDefault="003C680F" w:rsidP="003C680F" w:rsidR="003C680F" w:rsidRPr="005F4173">
      <w:pPr>
        <w:pStyle w:val="Odlomakpopisa"/>
        <w:numPr>
          <w:ilvl w:val="0"/>
          <w:numId w:val="12"/>
        </w:numPr>
        <w:tabs>
          <w:tab w:pos="7849" w:val="left"/>
        </w:tabs>
        <w:jc w:val="both"/>
        <w:rPr>
          <w:rFonts w:hAnsi="Times New Roman" w:ascii="Times New Roman"/>
        </w:rPr>
      </w:pPr>
      <w:r w:rsidRPr="005F4173">
        <w:rPr>
          <w:rFonts w:hAnsi="Times New Roman" w:ascii="Times New Roman"/>
        </w:rPr>
        <w:t xml:space="preserve">   osporio stečajni upravitelj</w:t>
      </w:r>
    </w:p>
    <w:p w:rsidRDefault="003C680F" w:rsidP="003C680F" w:rsidR="003C680F" w:rsidRPr="005F4173">
      <w:pPr>
        <w:tabs>
          <w:tab w:pos="7849" w:val="left"/>
        </w:tabs>
        <w:jc w:val="both"/>
      </w:pPr>
    </w:p>
    <w:p w:rsidRDefault="003C680F" w:rsidP="003C680F" w:rsidR="003C680F" w:rsidRPr="005F4173">
      <w:pPr>
        <w:tabs>
          <w:tab w:pos="7849" w:val="left"/>
        </w:tabs>
        <w:jc w:val="both"/>
      </w:pPr>
      <w:r>
        <w:t>III.3</w:t>
      </w:r>
      <w:r w:rsidRPr="005F4173">
        <w:t xml:space="preserve">. </w:t>
      </w:r>
      <w:r>
        <w:t>AGM d.o.o., Zagreb, Mihanovićeva 28,</w:t>
      </w:r>
    </w:p>
    <w:p w:rsidRDefault="003C680F" w:rsidP="003C680F" w:rsidR="003C680F" w:rsidRPr="005F4173">
      <w:pPr>
        <w:tabs>
          <w:tab w:pos="7849" w:val="left"/>
        </w:tabs>
        <w:jc w:val="both"/>
      </w:pPr>
      <w:r>
        <w:t xml:space="preserve">         </w:t>
      </w:r>
      <w:r w:rsidRPr="005F4173">
        <w:t xml:space="preserve">OIB </w:t>
      </w:r>
      <w:r>
        <w:t>37620818018</w:t>
      </w:r>
      <w:r w:rsidRPr="005F4173">
        <w:t xml:space="preserve">           </w:t>
      </w:r>
      <w:r>
        <w:t xml:space="preserve">                                                      </w:t>
      </w:r>
      <w:r w:rsidRPr="005F4173">
        <w:t xml:space="preserve"> </w:t>
      </w:r>
      <w:r>
        <w:t xml:space="preserve">                           5.991,65</w:t>
      </w:r>
      <w:r w:rsidRPr="005F4173">
        <w:t xml:space="preserve"> kn</w:t>
      </w:r>
    </w:p>
    <w:p w:rsidRDefault="003C680F" w:rsidP="003C680F" w:rsidR="003C680F" w:rsidRPr="005F4173">
      <w:pPr>
        <w:pStyle w:val="Odlomakpopisa"/>
        <w:numPr>
          <w:ilvl w:val="0"/>
          <w:numId w:val="12"/>
        </w:numPr>
        <w:tabs>
          <w:tab w:pos="7849" w:val="left"/>
        </w:tabs>
        <w:jc w:val="both"/>
        <w:rPr>
          <w:rFonts w:hAnsi="Times New Roman" w:ascii="Times New Roman"/>
        </w:rPr>
      </w:pPr>
      <w:r w:rsidRPr="005F4173">
        <w:rPr>
          <w:rFonts w:hAnsi="Times New Roman" w:ascii="Times New Roman"/>
        </w:rPr>
        <w:t>osporio stečajni upravitelj</w:t>
      </w:r>
    </w:p>
    <w:p w:rsidRDefault="003C680F" w:rsidP="003C680F" w:rsidR="003C680F">
      <w:pPr>
        <w:tabs>
          <w:tab w:pos="1163" w:val="left"/>
          <w:tab w:pos="7849" w:val="left"/>
        </w:tabs>
        <w:jc w:val="both"/>
      </w:pPr>
      <w:r>
        <w:tab/>
      </w:r>
    </w:p>
    <w:p w:rsidRDefault="003C680F" w:rsidP="003C680F" w:rsidR="003C680F" w:rsidRPr="005F4173">
      <w:pPr>
        <w:tabs>
          <w:tab w:pos="7849" w:val="left"/>
        </w:tabs>
        <w:jc w:val="both"/>
      </w:pPr>
      <w:r>
        <w:t>III.4</w:t>
      </w:r>
      <w:r w:rsidRPr="005F4173">
        <w:t xml:space="preserve">. </w:t>
      </w:r>
      <w:r>
        <w:t>ZAGREBAČKI HOLDING d.o.o. Zagreb, Ul. grada Vukovara 41</w:t>
      </w:r>
      <w:r w:rsidRPr="005F4173">
        <w:t xml:space="preserve">, </w:t>
      </w:r>
    </w:p>
    <w:p w:rsidRDefault="003C680F" w:rsidP="003C680F" w:rsidR="003C680F">
      <w:pPr>
        <w:tabs>
          <w:tab w:pos="7849" w:val="left"/>
        </w:tabs>
        <w:jc w:val="both"/>
      </w:pPr>
      <w:r>
        <w:t xml:space="preserve">         </w:t>
      </w:r>
      <w:r w:rsidRPr="005F4173">
        <w:t xml:space="preserve">OIB </w:t>
      </w:r>
      <w:r>
        <w:t xml:space="preserve">85584865987, Podružnica Čistoća,  </w:t>
      </w:r>
      <w:r w:rsidRPr="005F4173">
        <w:t xml:space="preserve">        </w:t>
      </w:r>
      <w:r>
        <w:t xml:space="preserve">                                                    584,62 </w:t>
      </w:r>
      <w:r w:rsidRPr="005F4173">
        <w:t xml:space="preserve">kn  </w:t>
      </w:r>
    </w:p>
    <w:p w:rsidRDefault="003C680F" w:rsidP="003C680F" w:rsidR="003C680F" w:rsidRPr="005F4173">
      <w:pPr>
        <w:pStyle w:val="Odlomakpopisa"/>
        <w:numPr>
          <w:ilvl w:val="0"/>
          <w:numId w:val="12"/>
        </w:numPr>
        <w:tabs>
          <w:tab w:pos="7849" w:val="left"/>
        </w:tabs>
        <w:jc w:val="both"/>
        <w:rPr>
          <w:rFonts w:hAnsi="Times New Roman" w:ascii="Times New Roman"/>
        </w:rPr>
      </w:pPr>
      <w:r w:rsidRPr="005F4173">
        <w:rPr>
          <w:rFonts w:hAnsi="Times New Roman" w:ascii="Times New Roman"/>
        </w:rPr>
        <w:t>osporio stečajni upravitelj</w:t>
      </w:r>
    </w:p>
    <w:p w:rsidRDefault="00CD6CDA" w:rsidP="008B74E3" w:rsidR="00CD6CDA">
      <w:pPr>
        <w:jc w:val="both"/>
      </w:pPr>
    </w:p>
    <w:p w:rsidRDefault="003C680F" w:rsidP="008B74E3" w:rsidR="003C680F">
      <w:pPr>
        <w:jc w:val="both"/>
      </w:pPr>
    </w:p>
    <w:p w:rsidRDefault="007E70A4" w:rsidP="003C680F" w:rsidR="003C680F">
      <w:pPr>
        <w:tabs>
          <w:tab w:pos="7849" w:val="left"/>
        </w:tabs>
        <w:jc w:val="both"/>
      </w:pPr>
      <w:r>
        <w:t xml:space="preserve">IV. </w:t>
      </w:r>
      <w:r w:rsidR="003C680F">
        <w:t xml:space="preserve">Vjerovnici pod rednim brojevima: </w:t>
      </w:r>
      <w:r w:rsidR="001203A6">
        <w:t xml:space="preserve">III.1. </w:t>
      </w:r>
      <w:r w:rsidR="003C680F" w:rsidRPr="00DF23F0">
        <w:t>24sata d.o.o., Zagreb, Oreškovićeva 6H/1, OIB 78093047651</w:t>
      </w:r>
      <w:r w:rsidR="001203A6">
        <w:t xml:space="preserve">, </w:t>
      </w:r>
      <w:r w:rsidR="003C680F">
        <w:t xml:space="preserve">čija je tražbina osporena u iznosu od </w:t>
      </w:r>
      <w:r w:rsidR="00BD7D86" w:rsidRPr="00DF23F0">
        <w:t xml:space="preserve">409.424,28 </w:t>
      </w:r>
      <w:r w:rsidR="003C680F">
        <w:t xml:space="preserve">kn; </w:t>
      </w:r>
      <w:r w:rsidR="001203A6">
        <w:t xml:space="preserve"> </w:t>
      </w:r>
      <w:r w:rsidR="003C680F">
        <w:t xml:space="preserve">III.2. HRVATSKO DRUŠTVO SKLADATELJA, Zagreb, Berislavićeva 9, OIB 56668956985, čija je tražbina osporena u iznosu od </w:t>
      </w:r>
      <w:r w:rsidR="003C680F" w:rsidRPr="003C680F">
        <w:t>353,15 kn</w:t>
      </w:r>
      <w:r w:rsidR="003C680F">
        <w:t>; III.3. AGM d.o.o., Zagreb, Mihanovićeva 28, OIB 37620818018, čija je tražbina osporena u iznosu od 5.991,65 kn; III.4</w:t>
      </w:r>
      <w:r w:rsidR="003C680F" w:rsidRPr="005F4173">
        <w:t xml:space="preserve">. </w:t>
      </w:r>
      <w:r w:rsidR="003C680F">
        <w:t>ZAGREBAČKI HOLDING d.o.o. Zagreb, Ul. grada Vukovara 41</w:t>
      </w:r>
      <w:r w:rsidR="003C680F" w:rsidRPr="005F4173">
        <w:t xml:space="preserve">, OIB </w:t>
      </w:r>
      <w:r w:rsidR="003C680F">
        <w:t xml:space="preserve">85584865987, Podružnica Čistoća, </w:t>
      </w:r>
      <w:r w:rsidR="003C680F" w:rsidRPr="003C680F">
        <w:t>čija je tražbina osporena u iznosu od 584,62 kn</w:t>
      </w:r>
      <w:r w:rsidR="003C680F">
        <w:t xml:space="preserve">, upućuju se na parnicu protiv stečajnog </w:t>
      </w:r>
      <w:r w:rsidR="003C680F">
        <w:lastRenderedPageBreak/>
        <w:t>dužnika radi utvrđivanja osporene tražbine. Ako osoba koja je upućena na parnicu ne pokrene parnicu u roku od osam dana od dana pravomoćnosti rješenja o upućivanja na parnicu odnosno primitka drugostupanjske odluke, smatrat će se da je odustala od prava na vođenje parnice.</w:t>
      </w:r>
    </w:p>
    <w:p w:rsidRDefault="001203A6" w:rsidP="003C680F" w:rsidR="00B20D76">
      <w:pPr>
        <w:tabs>
          <w:tab w:pos="7849" w:val="left"/>
        </w:tabs>
        <w:jc w:val="both"/>
      </w:pPr>
      <w:r>
        <w:t xml:space="preserve"> </w:t>
      </w:r>
      <w:r w:rsidR="003C680F">
        <w:t xml:space="preserve"> </w:t>
      </w:r>
    </w:p>
    <w:p w:rsidRDefault="00287A3A" w:rsidP="00287A3A" w:rsidR="008A3BF4">
      <w:pPr>
        <w:jc w:val="center"/>
      </w:pPr>
      <w:r w:rsidRPr="002032E7">
        <w:t>Obrazloženje</w:t>
      </w:r>
      <w:r w:rsidR="00BD7D86">
        <w:t xml:space="preserve"> </w:t>
      </w:r>
    </w:p>
    <w:p w:rsidRDefault="00E6357E" w:rsidP="00287A3A" w:rsidR="00E6357E" w:rsidRPr="002032E7">
      <w:pPr>
        <w:jc w:val="center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BD7D86">
        <w:t>27. studenog</w:t>
      </w:r>
      <w:r w:rsidR="001203A6">
        <w:t xml:space="preserve"> 2018.</w:t>
      </w:r>
      <w:r w:rsidR="00B50EEB" w:rsidRPr="00267DA6">
        <w:t xml:space="preserve"> ispitane su sve prijavljene tražbine prema svojim iznosima i redu. </w:t>
      </w:r>
      <w:r w:rsidR="00D26C39" w:rsidRPr="00267DA6">
        <w:t>Stečajn</w:t>
      </w:r>
      <w:r w:rsidR="00BD7D86">
        <w:t>a</w:t>
      </w:r>
      <w:r w:rsidR="00D26C39" w:rsidRPr="00267DA6">
        <w:t xml:space="preserve"> upravitelj</w:t>
      </w:r>
      <w:r w:rsidR="00BD7D86">
        <w:t>ica</w:t>
      </w:r>
      <w:r w:rsidR="00D26C39" w:rsidRPr="00267DA6">
        <w:t xml:space="preserve"> prizna</w:t>
      </w:r>
      <w:r w:rsidR="00BD7D86">
        <w:t>la</w:t>
      </w:r>
      <w:r w:rsidR="00D26C39" w:rsidRPr="00267DA6">
        <w:t xml:space="preserve"> je </w:t>
      </w:r>
      <w:r w:rsidR="00B50EEB" w:rsidRPr="00267DA6">
        <w:t>tražbin</w:t>
      </w:r>
      <w:r w:rsidR="00BD7D86">
        <w:t>u</w:t>
      </w:r>
      <w:r w:rsidR="00B50EEB" w:rsidRPr="00267DA6">
        <w:t xml:space="preserve"> </w:t>
      </w:r>
      <w:r w:rsidR="008B74E3">
        <w:t>prvog višeg isplatnog reda</w:t>
      </w:r>
      <w:r w:rsidR="001203A6">
        <w:t xml:space="preserve"> u iznosu od </w:t>
      </w:r>
      <w:r w:rsidR="00BD7D86">
        <w:t xml:space="preserve">18.572,36 </w:t>
      </w:r>
      <w:r w:rsidR="001203A6">
        <w:t>kn</w:t>
      </w:r>
      <w:r w:rsidR="008B74E3">
        <w:t>, nave</w:t>
      </w:r>
      <w:r w:rsidR="00BF52EC">
        <w:t>dene u točki I. izreke rješenja</w:t>
      </w:r>
      <w:r w:rsidR="007E70A4">
        <w:t xml:space="preserve">, </w:t>
      </w:r>
      <w:r w:rsidR="008B74E3">
        <w:t>a tako p</w:t>
      </w:r>
      <w:r w:rsidR="00447244">
        <w:t>riznate tražbine</w:t>
      </w:r>
      <w:r w:rsidR="008B74E3">
        <w:t xml:space="preserve"> vjerovnika prvog 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</w:t>
      </w:r>
      <w:r w:rsidR="001203A6">
        <w:t xml:space="preserve">104/17, </w:t>
      </w:r>
      <w:r w:rsidR="00A77BB3" w:rsidRPr="00267DA6">
        <w:t>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8B74E3" w:rsidP="00287A3A" w:rsidR="008B74E3">
      <w:pPr>
        <w:jc w:val="both"/>
      </w:pPr>
    </w:p>
    <w:p w:rsidRDefault="008B74E3" w:rsidP="00BA5C88" w:rsidR="00BA5C88">
      <w:pPr>
        <w:jc w:val="both"/>
      </w:pPr>
      <w:r>
        <w:tab/>
        <w:t>Nadalje stečajn</w:t>
      </w:r>
      <w:r w:rsidR="00BD7D86">
        <w:t>a</w:t>
      </w:r>
      <w:r>
        <w:t xml:space="preserve"> upravitelj</w:t>
      </w:r>
      <w:r w:rsidR="00BD7D86">
        <w:t>ica</w:t>
      </w:r>
      <w:r>
        <w:t xml:space="preserve"> prizna</w:t>
      </w:r>
      <w:r w:rsidR="00BD7D86">
        <w:t>la</w:t>
      </w:r>
      <w:r>
        <w:t xml:space="preserve"> je tražbine drugog višeg isplatnog reda, navedene u točki II. izreke ovog rješenja u ukupnom iznosu od </w:t>
      </w:r>
      <w:r w:rsidR="00BD7D86">
        <w:t>738.748,54</w:t>
      </w:r>
      <w:r w:rsidR="00BD7D86" w:rsidRPr="005F4173">
        <w:t xml:space="preserve"> </w:t>
      </w:r>
      <w:r>
        <w:t>kn, i tako priznate tražbine nije osporio nitko od vjerovnika, te se iste u smislu čl.</w:t>
      </w:r>
      <w:r w:rsidR="00412A66">
        <w:t xml:space="preserve"> </w:t>
      </w:r>
      <w:r>
        <w:t xml:space="preserve">263. SZ-a smatraju utvrđenima, pa je riješeno kao pod točkom II. izreke ovog rješenja. </w:t>
      </w:r>
      <w:r w:rsidR="000E4599">
        <w:t xml:space="preserve"> </w:t>
      </w:r>
      <w:r w:rsidR="007E70A4">
        <w:t xml:space="preserve"> </w:t>
      </w:r>
    </w:p>
    <w:p w:rsidRDefault="00BD7D86" w:rsidP="00BA5C88" w:rsidR="00BA5C88">
      <w:pPr>
        <w:jc w:val="both"/>
      </w:pPr>
      <w:r>
        <w:t xml:space="preserve"> </w:t>
      </w:r>
    </w:p>
    <w:p w:rsidRDefault="008B74E3" w:rsidP="00BD7D86" w:rsidR="00BD7D86">
      <w:pPr>
        <w:tabs>
          <w:tab w:pos="7849" w:val="left"/>
        </w:tabs>
        <w:ind w:firstLine="709"/>
        <w:jc w:val="both"/>
      </w:pPr>
      <w:r>
        <w:t>Stečajn</w:t>
      </w:r>
      <w:r w:rsidR="00BD7D86">
        <w:t>a</w:t>
      </w:r>
      <w:r>
        <w:t xml:space="preserve"> upravitelj</w:t>
      </w:r>
      <w:r w:rsidR="00BD7D86">
        <w:t>ica</w:t>
      </w:r>
      <w:r>
        <w:t xml:space="preserve"> je na ispitnom ročištu od </w:t>
      </w:r>
      <w:r w:rsidR="00BD7D86">
        <w:t>27. studenog</w:t>
      </w:r>
      <w:r w:rsidR="001203A6">
        <w:t xml:space="preserve"> 2018.</w:t>
      </w:r>
      <w:r>
        <w:t xml:space="preserve"> ospori</w:t>
      </w:r>
      <w:r w:rsidR="007F5171">
        <w:t>la</w:t>
      </w:r>
      <w:r>
        <w:t xml:space="preserve"> prijavljenu tražbinu vjerovnika drugog višeg isplatnog reda </w:t>
      </w:r>
      <w:r w:rsidR="00BD7D86" w:rsidRPr="00DF23F0">
        <w:t>24sata d.o.o., Zagreb, Oreškovićeva 6H/1, OIB 78093047651</w:t>
      </w:r>
      <w:r w:rsidR="007E70A4">
        <w:t xml:space="preserve">, kao tražbinu drugog višeg isplatnog reda u iznosu od </w:t>
      </w:r>
      <w:r w:rsidR="00BD7D86" w:rsidRPr="00DF23F0">
        <w:t xml:space="preserve">409.424,28 </w:t>
      </w:r>
      <w:r w:rsidR="007E70A4" w:rsidRPr="009B1849">
        <w:t>kn</w:t>
      </w:r>
      <w:r w:rsidR="001203A6">
        <w:t xml:space="preserve">. </w:t>
      </w:r>
      <w:r w:rsidR="007F5171">
        <w:t>Stečajna upraviteljica navela je</w:t>
      </w:r>
      <w:r w:rsidR="00BD7D86">
        <w:t xml:space="preserve"> da je taj iznos osporila jer je protekao trogodišnji zastarni rok, dakle</w:t>
      </w:r>
      <w:r w:rsidR="007F5171">
        <w:t>,</w:t>
      </w:r>
      <w:r w:rsidR="00BD7D86">
        <w:t xml:space="preserve"> za prijavljenu tražbinu nastupila je zastara, obzirom da ju vjerovnik temelji na računima koji su dospjeli u periodu 2012. do 2014. godine.</w:t>
      </w:r>
      <w:r w:rsidR="00BD7D86" w:rsidRPr="005F4173">
        <w:t xml:space="preserve"> Stečajn</w:t>
      </w:r>
      <w:r w:rsidR="00BD7D86">
        <w:t>a</w:t>
      </w:r>
      <w:r w:rsidR="00BD7D86" w:rsidRPr="005F4173">
        <w:t xml:space="preserve"> upravitelj</w:t>
      </w:r>
      <w:r w:rsidR="00BD7D86">
        <w:t>ica</w:t>
      </w:r>
      <w:r w:rsidR="00BD7D86" w:rsidRPr="005F4173">
        <w:t xml:space="preserve"> </w:t>
      </w:r>
      <w:r w:rsidR="007F5171">
        <w:t>istaknula je</w:t>
      </w:r>
      <w:r w:rsidR="00BD7D86" w:rsidRPr="005F4173">
        <w:t xml:space="preserve"> da za osporenu tražbinu </w:t>
      </w:r>
      <w:r w:rsidR="00BD7D86">
        <w:t xml:space="preserve">ne </w:t>
      </w:r>
      <w:r w:rsidR="00BD7D86" w:rsidRPr="005F4173">
        <w:t>postoji ovršna isprava.</w:t>
      </w:r>
    </w:p>
    <w:p w:rsidRDefault="00AF17E7" w:rsidP="00AF17E7" w:rsidR="00AF17E7">
      <w:pPr>
        <w:tabs>
          <w:tab w:pos="7849" w:val="left"/>
        </w:tabs>
        <w:jc w:val="both"/>
      </w:pPr>
    </w:p>
    <w:p w:rsidRDefault="007F5171" w:rsidP="00AF17E7" w:rsidR="00AF17E7">
      <w:pPr>
        <w:tabs>
          <w:tab w:pos="7849" w:val="left"/>
        </w:tabs>
        <w:ind w:firstLine="709"/>
        <w:jc w:val="both"/>
      </w:pPr>
      <w:r>
        <w:t>Nadalje, s</w:t>
      </w:r>
      <w:r w:rsidR="00AF17E7" w:rsidRPr="005F4173">
        <w:t>tečajn</w:t>
      </w:r>
      <w:r w:rsidR="00AF17E7">
        <w:t>a</w:t>
      </w:r>
      <w:r w:rsidR="00AF17E7" w:rsidRPr="005F4173">
        <w:t xml:space="preserve"> upravitelj</w:t>
      </w:r>
      <w:r w:rsidR="00AF17E7">
        <w:t>ica</w:t>
      </w:r>
      <w:r w:rsidR="00AF17E7" w:rsidRPr="005F4173">
        <w:t xml:space="preserve"> </w:t>
      </w:r>
      <w:r w:rsidR="00AF17E7">
        <w:t xml:space="preserve">u cijelosti </w:t>
      </w:r>
      <w:r>
        <w:t xml:space="preserve">je </w:t>
      </w:r>
      <w:r w:rsidR="00AF17E7" w:rsidRPr="005F4173">
        <w:t>ospori</w:t>
      </w:r>
      <w:r w:rsidR="00AF17E7">
        <w:t>la</w:t>
      </w:r>
      <w:r w:rsidR="00AF17E7" w:rsidRPr="005F4173">
        <w:t xml:space="preserve"> prijavljenu tražbinu vjerovnika </w:t>
      </w:r>
      <w:r w:rsidR="00AF17E7">
        <w:t xml:space="preserve">HRVATSKO DRUŠTVO SKLADATELJA, Zagreb, Berislavićeva 9, </w:t>
      </w:r>
      <w:r w:rsidR="00AF17E7" w:rsidRPr="005F4173">
        <w:t xml:space="preserve">OIB </w:t>
      </w:r>
      <w:r w:rsidR="00AF17E7">
        <w:t xml:space="preserve">56668956985, </w:t>
      </w:r>
      <w:r w:rsidR="00AF17E7" w:rsidRPr="005F4173">
        <w:t xml:space="preserve">kao tražbinu drugog višeg isplatnog reda u iznosu od </w:t>
      </w:r>
      <w:r w:rsidR="00AF17E7">
        <w:t>353,15</w:t>
      </w:r>
      <w:r w:rsidR="00AF17E7" w:rsidRPr="005F4173">
        <w:t xml:space="preserve"> kn. </w:t>
      </w:r>
      <w:r w:rsidR="00AF17E7">
        <w:t>Stečajna upraviteljica n</w:t>
      </w:r>
      <w:r>
        <w:t xml:space="preserve">avela je </w:t>
      </w:r>
      <w:r w:rsidR="00AF17E7">
        <w:t>da je prijavljena tražbina također u zastari</w:t>
      </w:r>
      <w:r>
        <w:t>,</w:t>
      </w:r>
      <w:r w:rsidR="00AF17E7">
        <w:t xml:space="preserve"> jer se temelji na računima iz 2014. godine te je protekao rok zastare od tri godine. </w:t>
      </w:r>
      <w:r w:rsidR="00AF17E7" w:rsidRPr="005F4173">
        <w:t>Stečajn</w:t>
      </w:r>
      <w:r w:rsidR="00AF17E7">
        <w:t>a</w:t>
      </w:r>
      <w:r w:rsidR="00AF17E7" w:rsidRPr="005F4173">
        <w:t xml:space="preserve"> upravitelj</w:t>
      </w:r>
      <w:r w:rsidR="00AF17E7">
        <w:t>ica</w:t>
      </w:r>
      <w:r w:rsidR="00AF17E7" w:rsidRPr="005F4173">
        <w:t xml:space="preserve"> n</w:t>
      </w:r>
      <w:r>
        <w:t>avela je</w:t>
      </w:r>
      <w:r w:rsidR="00AF17E7" w:rsidRPr="005F4173">
        <w:t xml:space="preserve"> da za osporenu tražbinu </w:t>
      </w:r>
      <w:r w:rsidR="00AF17E7">
        <w:t xml:space="preserve">ne </w:t>
      </w:r>
      <w:r w:rsidR="00AF17E7" w:rsidRPr="005F4173">
        <w:t>postoji ovršna isprava.</w:t>
      </w:r>
    </w:p>
    <w:p w:rsidRDefault="00AF17E7" w:rsidP="00AF17E7" w:rsidR="00AF17E7" w:rsidRPr="005F4173">
      <w:pPr>
        <w:tabs>
          <w:tab w:pos="7849" w:val="left"/>
        </w:tabs>
        <w:jc w:val="both"/>
      </w:pPr>
    </w:p>
    <w:p w:rsidRDefault="00AF17E7" w:rsidP="00AF17E7" w:rsidR="00AF17E7">
      <w:pPr>
        <w:tabs>
          <w:tab w:pos="7849" w:val="left"/>
        </w:tabs>
        <w:ind w:firstLine="709"/>
        <w:jc w:val="both"/>
      </w:pPr>
      <w:r w:rsidRPr="005F4173">
        <w:t>Stečajn</w:t>
      </w:r>
      <w:r>
        <w:t>a</w:t>
      </w:r>
      <w:r w:rsidRPr="005F4173">
        <w:t xml:space="preserve"> upravitelj</w:t>
      </w:r>
      <w:r>
        <w:t>ica</w:t>
      </w:r>
      <w:r w:rsidRPr="005F4173">
        <w:t xml:space="preserve"> ospori</w:t>
      </w:r>
      <w:r>
        <w:t>la</w:t>
      </w:r>
      <w:r w:rsidR="007F5171">
        <w:t xml:space="preserve"> je u cijelosti</w:t>
      </w:r>
      <w:r w:rsidRPr="005F4173">
        <w:t xml:space="preserve"> prijavljenu tražbinu vjerovnika </w:t>
      </w:r>
      <w:r>
        <w:t xml:space="preserve">AGM d.o.o., Zagreb, Mihanovićeva 28, </w:t>
      </w:r>
      <w:r w:rsidRPr="005F4173">
        <w:t xml:space="preserve">OIB </w:t>
      </w:r>
      <w:r>
        <w:t xml:space="preserve">37620818018, </w:t>
      </w:r>
      <w:r w:rsidRPr="005F4173">
        <w:t xml:space="preserve">kao tražbinu drugog višeg isplatnog reda u iznosu od </w:t>
      </w:r>
      <w:r>
        <w:t>5.991,65</w:t>
      </w:r>
      <w:r w:rsidRPr="005F4173">
        <w:t xml:space="preserve"> </w:t>
      </w:r>
      <w:r>
        <w:t xml:space="preserve"> </w:t>
      </w:r>
      <w:r w:rsidRPr="005F4173">
        <w:t xml:space="preserve">kn. </w:t>
      </w:r>
      <w:r>
        <w:t xml:space="preserve">Stečajna upraviteljica </w:t>
      </w:r>
      <w:r w:rsidR="007F5171">
        <w:t xml:space="preserve">navela je </w:t>
      </w:r>
      <w:r>
        <w:t>da je prijavljena tražbina u zastari, jer je protekao trogodišnji zastarni rok, a prijavljena je temeljem računa iz 2014. i 2015. godine, time da je najmlađi račun dospio u srpnju 2015. godine.</w:t>
      </w:r>
      <w:r w:rsidRPr="005F4173">
        <w:t xml:space="preserve"> Stečajn</w:t>
      </w:r>
      <w:r>
        <w:t>a</w:t>
      </w:r>
      <w:r w:rsidRPr="005F4173">
        <w:t xml:space="preserve"> upravitelj</w:t>
      </w:r>
      <w:r>
        <w:t>ica</w:t>
      </w:r>
      <w:r w:rsidRPr="005F4173">
        <w:t xml:space="preserve"> </w:t>
      </w:r>
      <w:r w:rsidR="007F5171">
        <w:t>navela je d</w:t>
      </w:r>
      <w:r w:rsidRPr="005F4173">
        <w:t xml:space="preserve">a za osporenu tražbinu </w:t>
      </w:r>
      <w:r>
        <w:t xml:space="preserve">ne </w:t>
      </w:r>
      <w:r w:rsidRPr="005F4173">
        <w:t>postoji ovršna isprava.</w:t>
      </w:r>
    </w:p>
    <w:p w:rsidRDefault="00AF17E7" w:rsidP="00AF17E7" w:rsidR="00AF17E7" w:rsidRPr="005F4173">
      <w:pPr>
        <w:tabs>
          <w:tab w:pos="7849" w:val="left"/>
        </w:tabs>
        <w:jc w:val="both"/>
      </w:pPr>
    </w:p>
    <w:p w:rsidRDefault="007F5171" w:rsidP="00AF17E7" w:rsidR="00AF17E7">
      <w:pPr>
        <w:tabs>
          <w:tab w:pos="7849" w:val="left"/>
        </w:tabs>
        <w:ind w:firstLine="709"/>
        <w:jc w:val="both"/>
      </w:pPr>
      <w:r>
        <w:t>Nadalje, s</w:t>
      </w:r>
      <w:r w:rsidR="00AF17E7" w:rsidRPr="005F4173">
        <w:t>tečajn</w:t>
      </w:r>
      <w:r w:rsidR="00AF17E7">
        <w:t>a</w:t>
      </w:r>
      <w:r w:rsidR="00AF17E7" w:rsidRPr="005F4173">
        <w:t xml:space="preserve"> upravitelj</w:t>
      </w:r>
      <w:r w:rsidR="00AF17E7">
        <w:t>ica</w:t>
      </w:r>
      <w:r w:rsidR="00AF17E7" w:rsidRPr="005F4173">
        <w:t xml:space="preserve"> je ospori</w:t>
      </w:r>
      <w:r w:rsidR="00AF17E7">
        <w:t>la</w:t>
      </w:r>
      <w:r>
        <w:t xml:space="preserve"> je</w:t>
      </w:r>
      <w:r w:rsidR="00AF17E7" w:rsidRPr="005F4173">
        <w:t xml:space="preserve"> prijavljenu tražbinu vjerovnika </w:t>
      </w:r>
      <w:r w:rsidR="00AF17E7">
        <w:t>ZAGREBAČKI HOLDING d.o.o. Zagreb, Ul. grada Vukovara 41</w:t>
      </w:r>
      <w:r w:rsidR="00AF17E7" w:rsidRPr="005F4173">
        <w:t>,</w:t>
      </w:r>
      <w:r w:rsidR="00AF17E7">
        <w:t xml:space="preserve"> </w:t>
      </w:r>
      <w:r w:rsidR="00AF17E7" w:rsidRPr="005F4173">
        <w:t xml:space="preserve">OIB </w:t>
      </w:r>
      <w:r w:rsidR="00AF17E7">
        <w:t xml:space="preserve">85584865987, Podružnica Čistoća, </w:t>
      </w:r>
      <w:r w:rsidR="00AF17E7" w:rsidRPr="005F4173">
        <w:t xml:space="preserve">kao tražbinu drugog višeg isplatnog reda u iznosu od </w:t>
      </w:r>
      <w:r w:rsidR="00AF17E7">
        <w:t xml:space="preserve">584,62 </w:t>
      </w:r>
      <w:r w:rsidR="00AF17E7" w:rsidRPr="005F4173">
        <w:t xml:space="preserve">kn. </w:t>
      </w:r>
      <w:r>
        <w:t>Stečajna upraviteljica je istaknula</w:t>
      </w:r>
      <w:r w:rsidR="00AF17E7">
        <w:t xml:space="preserve"> da je prijavljeni iznos u zastari, obzirom da se temelji na računima koji su dospjeli 2014. godine, pa je protekao trogodišnji zastarni rok.</w:t>
      </w:r>
      <w:r w:rsidR="00AF17E7" w:rsidRPr="005F4173">
        <w:t xml:space="preserve"> Stečajn</w:t>
      </w:r>
      <w:r w:rsidR="00AF17E7">
        <w:t>a</w:t>
      </w:r>
      <w:r w:rsidR="00AF17E7" w:rsidRPr="005F4173">
        <w:t xml:space="preserve"> upravitelj</w:t>
      </w:r>
      <w:r w:rsidR="00AF17E7">
        <w:t>ica</w:t>
      </w:r>
      <w:r w:rsidR="00AF17E7" w:rsidRPr="005F4173">
        <w:t xml:space="preserve"> n</w:t>
      </w:r>
      <w:r>
        <w:t>avela je</w:t>
      </w:r>
      <w:r w:rsidR="00AF17E7" w:rsidRPr="005F4173">
        <w:t xml:space="preserve"> da za osporenu tražbinu </w:t>
      </w:r>
      <w:r w:rsidR="00AF17E7">
        <w:t xml:space="preserve">ne </w:t>
      </w:r>
      <w:r w:rsidR="00AF17E7" w:rsidRPr="005F4173">
        <w:t>postoji ovršna isprava.</w:t>
      </w:r>
    </w:p>
    <w:p w:rsidRDefault="00AF17E7" w:rsidP="00AF17E7" w:rsidR="00AF17E7" w:rsidRPr="005F4173">
      <w:pPr>
        <w:tabs>
          <w:tab w:pos="7849" w:val="left"/>
        </w:tabs>
        <w:jc w:val="both"/>
      </w:pPr>
    </w:p>
    <w:p w:rsidRDefault="00BD7D86" w:rsidP="00BD7D86" w:rsidR="00BD7D86">
      <w:pPr>
        <w:tabs>
          <w:tab w:pos="7849" w:val="left"/>
        </w:tabs>
        <w:jc w:val="both"/>
      </w:pPr>
    </w:p>
    <w:p w:rsidRDefault="00AF17E7" w:rsidP="00AF17E7" w:rsidR="00AF17E7">
      <w:pPr>
        <w:ind w:firstLine="708"/>
        <w:jc w:val="both"/>
      </w:pPr>
      <w:r>
        <w:t>Slijedom gore navedenog, vezano uz osporene tražbine stečajnih vjerovnika pod rednim brojevima III.1., III.2., III.3. i III.4. sud je temeljem čl. 266. st. 1. i čl. 267. st. 1. SZ-a riješio kao pod točkama III. i IV. izreke ovog rješenja.</w:t>
      </w:r>
    </w:p>
    <w:p w:rsidRDefault="00BA5C88" w:rsidP="00BA5C88" w:rsidR="00BA5C88">
      <w:pPr>
        <w:tabs>
          <w:tab w:pos="7849" w:val="left"/>
        </w:tabs>
        <w:jc w:val="both"/>
      </w:pPr>
      <w:r>
        <w:t xml:space="preserve"> </w:t>
      </w:r>
    </w:p>
    <w:p w:rsidRDefault="001203A6" w:rsidP="007E70A4" w:rsidR="001203A6">
      <w:pPr>
        <w:jc w:val="both"/>
      </w:pPr>
    </w:p>
    <w:p w:rsidRDefault="009468B0" w:rsidP="00BA5C88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AF17E7">
        <w:t>27. studenog</w:t>
      </w:r>
      <w:r w:rsidR="00BA5C88">
        <w:t xml:space="preserve"> 2018.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3C680F" w:rsidR="0091049A" w:rsidRPr="00267DA6">
      <w:headerReference w:type="even" r:id="rId11"/>
      <w:headerReference w:type="default" r:id="rId12"/>
      <w:pgSz w:h="16838" w:w="11906"/>
      <w:pgMar w:gutter="0" w:footer="708" w:header="708" w:left="1417" w:bottom="1843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EE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686A96">
      <w:t>5025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3A6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C680F"/>
    <w:rsid w:val="003D0B7D"/>
    <w:rsid w:val="00412A66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86A96"/>
    <w:rsid w:val="006A7683"/>
    <w:rsid w:val="006B02A2"/>
    <w:rsid w:val="006B0440"/>
    <w:rsid w:val="006C4ED5"/>
    <w:rsid w:val="006D5A97"/>
    <w:rsid w:val="006D621E"/>
    <w:rsid w:val="006E19E2"/>
    <w:rsid w:val="006E5A28"/>
    <w:rsid w:val="006F485F"/>
    <w:rsid w:val="00764B48"/>
    <w:rsid w:val="00770120"/>
    <w:rsid w:val="00783E03"/>
    <w:rsid w:val="007C1899"/>
    <w:rsid w:val="007C1F4C"/>
    <w:rsid w:val="007D34E0"/>
    <w:rsid w:val="007E70A4"/>
    <w:rsid w:val="007F5171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3F26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17E7"/>
    <w:rsid w:val="00AF4E33"/>
    <w:rsid w:val="00AF58ED"/>
    <w:rsid w:val="00B103D9"/>
    <w:rsid w:val="00B20D76"/>
    <w:rsid w:val="00B50EEB"/>
    <w:rsid w:val="00B81753"/>
    <w:rsid w:val="00B93ADE"/>
    <w:rsid w:val="00BA5C88"/>
    <w:rsid w:val="00BA6ECF"/>
    <w:rsid w:val="00BD2065"/>
    <w:rsid w:val="00BD3394"/>
    <w:rsid w:val="00BD7D86"/>
    <w:rsid w:val="00BE4C7A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CF5D16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51EE0"/>
    <w:rsid w:val="00E6357E"/>
    <w:rsid w:val="00EA39DD"/>
    <w:rsid w:val="00EB2C04"/>
    <w:rsid w:val="00EC0260"/>
    <w:rsid w:val="00EE2085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E51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E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E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E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E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E51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E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E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E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E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5025</izvorni_sadrzaj>
    <derivirana_varijabla naziv="DomainObject.Predmet.Broj_1">5025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St-5025/2016</izvorni_sadrzaj>
    <derivirana_varijabla naziv="DomainObject.Predmet.OznakaBroj_1">St-5025/2016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MIŠ, d.o.o. za nakladničku i grafičku djelatnost zastupanog po punomoćniku Snježana Sremić</izvorni_sadrzaj>
    <derivirana_varijabla naziv="DomainObject.Predmet.ProtustrankaFormated_1">  MIŠ, d.o.o. za nakladničku i grafičku djelatnost zastupanog po punomoćniku Snježana Sremić</derivirana_varijabla>
  </DomainObject.Predmet.ProtustrankaFormated>
  <DomainObject.Predmet.ProtustrankaFormatedOIB>
    <izvorni_sadrzaj>  MIŠ, d.o.o. za nakladničku i grafičku djelatnost, OIB 86035476948 zastupanog po punomoćniku Snježana Sremić</izvorni_sadrzaj>
    <derivirana_varijabla naziv="DomainObject.Predmet.ProtustrankaFormatedOIB_1">  MIŠ, d.o.o. za nakladničku i grafičku djelatnost, OIB 86035476948 zastupanog po punomoćniku Snježana Sremić</derivirana_varijabla>
  </DomainObject.Predmet.ProtustrankaFormatedOIB>
  <DomainObject.Predmet.ProtustrankaFormatedWithAdress>
    <izvorni_sadrzaj> MIŠ, d.o.o. za nakladničku i grafičku djelatnost, Nova cesta 136/a, 10000 Zagreb zastupanog po punomoćniku Snježana Sremić</izvorni_sadrzaj>
    <derivirana_varijabla naziv="DomainObject.Predmet.ProtustrankaFormatedWithAdress_1"> MIŠ, d.o.o. za nakladničku i grafičku djelatnost, Nova cesta 136/a, 10000 Zagreb zastupanog po punomoćniku Snježana Sremić</derivirana_varijabla>
  </DomainObject.Predmet.ProtustrankaFormatedWithAdress>
  <DomainObject.Predmet.ProtustrankaFormatedWithAdressOIB>
    <izvorni_sadrzaj> MIŠ, d.o.o. za nakladničku i grafičku djelatnost, OIB 86035476948, Nova cesta 136/a, 10000 Zagreb zastupanog po punomoćniku Snježana Sremić</izvorni_sadrzaj>
    <derivirana_varijabla naziv="DomainObject.Predmet.ProtustrankaFormatedWithAdressOIB_1"> MIŠ, d.o.o. za nakladničku i grafičku djelatnost, OIB 86035476948, Nova cesta 136/a, 10000 Zagreb zastupanog po punomoćniku Snježana Sremić</derivirana_varijabla>
  </DomainObject.Predmet.ProtustrankaFormatedWithAdressOIB>
  <DomainObject.Predmet.ProtustrankaWithAdress>
    <izvorni_sadrzaj>MIŠ, d.o.o. za nakladničku i grafičku djelatnost Nova cesta 136/a, 10000 Zagreb</izvorni_sadrzaj>
    <derivirana_varijabla naziv="DomainObject.Predmet.ProtustrankaWithAdress_1">MIŠ, d.o.o. za nakladničku i grafičku djelatnost Nova cesta 136/a, 10000 Zagreb</derivirana_varijabla>
  </DomainObject.Predmet.ProtustrankaWithAdress>
  <DomainObject.Predmet.ProtustrankaWithAdressOIB>
    <izvorni_sadrzaj>MIŠ, d.o.o. za nakladničku i grafičku djelatnost, OIB 86035476948, Nova cesta 136/a, 10000 Zagreb</izvorni_sadrzaj>
    <derivirana_varijabla naziv="DomainObject.Predmet.ProtustrankaWithAdressOIB_1">MIŠ, d.o.o. za nakladničku i grafičku djelatnost, OIB 86035476948, Nova cesta 136/a, 10000 Zagreb</derivirana_varijabla>
  </DomainObject.Predmet.ProtustrankaWithAdressOIB>
  <DomainObject.Predmet.ProtustrankaNazivFormated>
    <izvorni_sadrzaj>MIŠ, d.o.o. za nakladničku i grafičku djelatnost</izvorni_sadrzaj>
    <derivirana_varijabla naziv="DomainObject.Predmet.ProtustrankaNazivFormated_1">MIŠ, d.o.o. za nakladničku i grafičku djelatnost</derivirana_varijabla>
  </DomainObject.Predmet.ProtustrankaNazivFormated>
  <DomainObject.Predmet.ProtustrankaNazivFormatedOIB>
    <izvorni_sadrzaj>MIŠ, d.o.o. za nakladničku i grafičku djelatnost, OIB 86035476948</izvorni_sadrzaj>
    <derivirana_varijabla naziv="DomainObject.Predmet.ProtustrankaNazivFormatedOIB_1">MIŠ, d.o.o. za nakladničku i grafičku djelatnost, OIB 86035476948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NAKLADA LJEVAK, društvo s ograničenom odgovornošću za nakladničku djelatnost i usluge</izvorni_sadrzaj>
    <derivirana_varijabla naziv="DomainObject.Predmet.StrankaFormated_1">  FINA Regionalni centar Zagreb; vjerovnici; NAKLADA LJEVAK, društvo s ograničenom odgovornošću za nakladničku djelatnost i usluge</derivirana_varijabla>
  </DomainObject.Predmet.StrankaFormated>
  <DomainObject.Predmet.StrankaFormatedOIB>
    <izvorni_sadrzaj>  FINA Regionalni centar Zagreb, OIB 85821130368; vjerovnici; NAKLADA LJEVAK, društvo s ograničenom odgovornošću za nakladničku djelatnost i usluge, OIB 80364394364</izvorni_sadrzaj>
    <derivirana_varijabla naziv="DomainObject.Predmet.StrankaFormatedOIB_1">  FINA Regionalni centar Zagreb, OIB 85821130368; vjerovnici; NAKLADA LJEVAK, društvo s ograničenom odgovornošću za nakladničku djelatnost i usluge, OIB 80364394364</derivirana_varijabla>
  </DomainObject.Predmet.StrankaFormatedOIB>
  <DomainObject.Predmet.StrankaFormatedWithAdress>
    <izvorni_sadrzaj> FINA Regionalni centar Zagreb, Trg svibanjskih žrtava 1995. br. 1, 10000 Zagreb; vjerovnici; NAKLADA LJEVAK, društvo s ograničenom odgovornošću za nakladničku djelatnost i usluge, Kopačevski put 1c, 10000 Zagreb</izvorni_sadrzaj>
    <derivirana_varijabla naziv="DomainObject.Predmet.StrankaFormatedWithAdress_1"> FINA Regionalni centar Zagreb, Trg svibanjskih žrtava 1995. br. 1, 10000 Zagreb; vjerovnici; NAKLADA LJEVAK, društvo s ograničenom odgovornošću za nakladničku djelatnost i usluge, Kopačevski put 1c, 10000 Zagreb</derivirana_varijabla>
  </DomainObject.Predmet.StrankaFormatedWithAdress>
  <DomainObject.Predmet.StrankaFormatedWithAdressOIB>
    <izvorni_sadrzaj> FINA Regionalni centar Zagreb, OIB 85821130368, Trg svibanjskih žrtava 1995. br. 1, 10000 Zagreb; vjerovnici; NAKLADA LJEVAK, društvo s ograničenom odgovornošću za nakladničku djelatnost i usluge, OIB 80364394364, Kopačevski put 1c, 10000 Zagreb</izvorni_sadrzaj>
    <derivirana_varijabla naziv="DomainObject.Predmet.StrankaFormatedWithAdressOIB_1"> FINA Regionalni centar Zagreb, OIB 85821130368, Trg svibanjskih žrtava 1995. br. 1, 10000 Zagreb; vjerovnici; NAKLADA LJEVAK, društvo s ograničenom odgovornošću za nakladničku djelatnost i usluge, OIB 80364394364, Kopačevski put 1c, 10000 Zagreb</derivirana_varijabla>
  </DomainObject.Predmet.StrankaFormatedWithAdressOIB>
  <DomainObject.Predmet.StrankaWithAdress>
    <izvorni_sadrzaj>FINA Regionalni centar Zagreb Trg svibanjskih žrtava 1995. br. 1,10000 Zagreb,vjerovnici ,NAKLADA LJEVAK, društvo s ograničenom odgovornošću za nakladničku djelatnost i usluge Kopačevski put 1c,10000 Zagreb</izvorni_sadrzaj>
    <derivirana_varijabla naziv="DomainObject.Predmet.StrankaWithAdress_1">FINA Regionalni centar Zagreb Trg svibanjskih žrtava 1995. br. 1,10000 Zagreb,vjerovnici ,NAKLADA LJEVAK, društvo s ograničenom odgovornošću za nakladničku djelatnost i usluge Kopačevski put 1c,10000 Zagreb</derivirana_varijabla>
  </DomainObject.Predmet.StrankaWithAdress>
  <DomainObject.Predmet.StrankaWithAdressOIB>
    <izvorni_sadrzaj>FINA Regionalni centar Zagreb, OIB 85821130368, Trg svibanjskih žrtava 1995. br. 1,10000 Zagreb,vjerovnici,NAKLADA LJEVAK, društvo s ograničenom odgovornošću za nakladničku djelatnost i usluge, OIB 80364394364, Kopačevski put 1c,10000 Zagreb</izvorni_sadrzaj>
    <derivirana_varijabla naziv="DomainObject.Predmet.StrankaWithAdressOIB_1">FINA Regionalni centar Zagreb, OIB 85821130368, Trg svibanjskih žrtava 1995. br. 1,10000 Zagreb,vjerovnici,NAKLADA LJEVAK, društvo s ograničenom odgovornošću za nakladničku djelatnost i usluge, OIB 80364394364, Kopačevski put 1c,10000 Zagreb</derivirana_varijabla>
  </DomainObject.Predmet.StrankaWithAdressOIB>
  <DomainObject.Predmet.StrankaNazivFormated>
    <izvorni_sadrzaj>FINA Regionalni centar Zagreb,vjerovnici,NAKLADA LJEVAK, društvo s ograničenom odgovornošću za nakladničku djelatnost i usluge</izvorni_sadrzaj>
    <derivirana_varijabla naziv="DomainObject.Predmet.StrankaNazivFormated_1">FINA Regionalni centar Zagreb,vjerovnici,NAKLADA LJEVAK, društvo s ograničenom odgovornošću za nakladničku djelatnost i usluge</derivirana_varijabla>
  </DomainObject.Predmet.StrankaNazivFormated>
  <DomainObject.Predmet.StrankaNazivFormatedOIB>
    <izvorni_sadrzaj>FINA Regionalni centar Zagreb, OIB 85821130368,vjerovnici,NAKLADA LJEVAK, društvo s ograničenom odgovornošću za nakladničku djelatnost i usluge, OIB 80364394364</izvorni_sadrzaj>
    <derivirana_varijabla naziv="DomainObject.Predmet.StrankaNazivFormatedOIB_1">FINA Regionalni centar Zagreb, OIB 85821130368,vjerovnici,NAKLADA LJEVAK, društvo s ograničenom odgovornošću za nakladničku djelatnost i usluge, OIB 80364394364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vjerovnici</item>
      <item>NAKLADA LJEVAK, društvo s ograničenom odgovornošću za nakladničku djelatnost i usluge</item>
    </izvorni_sadrzaj>
    <derivirana_varijabla naziv="DomainObject.Predmet.StrankaListFormated_1">
      <item>FINA Regionalni centar Zagreb</item>
      <item>vjerovnici</item>
      <item>NAKLADA LJEVAK, društvo s ograničenom odgovornošću za nakladničku djelatnost i usluge</item>
    </derivirana_varijabla>
  </DomainObject.Predmet.StrankaListFormated>
  <DomainObject.Predmet.StrankaListFormatedOIB>
    <izvorni_sadrzaj>
      <item>FINA Regionalni centar Zagreb, OIB 85821130368</item>
      <item>vjerovnici</item>
      <item>NAKLADA LJEVAK, društvo s ograničenom odgovornošću za nakladničku djelatnost i usluge, OIB 80364394364</item>
    </izvorni_sadrzaj>
    <derivirana_varijabla naziv="DomainObject.Predmet.StrankaListFormatedOIB_1">
      <item>FINA Regionalni centar Zagreb, OIB 85821130368</item>
      <item>vjerovnici</item>
      <item>NAKLADA LJEVAK, društvo s ograničenom odgovornošću za nakladničku djelatnost i usluge, OIB 80364394364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  <item>NAKLADA LJEVAK, društvo s ograničenom odgovornošću za nakladničku djelatnost i usluge, Kopačevski put 1c, 10000 Zagreb</item>
    </izvorni_sadrzaj>
    <derivirana_varijabla naziv="DomainObject.Predmet.StrankaListFormatedWithAdress_1">
      <item>FINA Regionalni centar Zagreb, Trg svibanjskih žrtava 1995. br. 1, 10000 Zagreb</item>
      <item>vjerovnici</item>
      <item>NAKLADA LJEVAK, društvo s ograničenom odgovornošću za nakladničku djelatnost i usluge, Kopačevski put 1c,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  <item>NAKLADA LJEVAK, društvo s ograničenom odgovornošću za nakladničku djelatnost i usluge, OIB 80364394364, Kopačevski put 1c, 10000 Zagreb</item>
    </izvorni_sadrzaj>
    <derivirana_varijabla naziv="DomainObject.Predmet.StrankaListFormatedWithAdressOIB_1">
      <item>FINA Regionalni centar Zagreb, OIB 85821130368, Trg svibanjskih žrtava 1995. br. 1, 10000 Zagreb</item>
      <item>vjerovnici</item>
      <item>NAKLADA LJEVAK, društvo s ograničenom odgovornošću za nakladničku djelatnost i usluge, OIB 80364394364, Kopačevski put 1c, 10000 Zagreb</item>
    </derivirana_varijabla>
  </DomainObject.Predmet.StrankaListFormatedWithAdressOIB>
  <DomainObject.Predmet.StrankaListNazivFormated>
    <izvorni_sadrzaj>
      <item>FINA Regionalni centar Zagreb</item>
      <item>vjerovnici</item>
      <item>NAKLADA LJEVAK, društvo s ograničenom odgovornošću za nakladničku djelatnost i usluge</item>
    </izvorni_sadrzaj>
    <derivirana_varijabla naziv="DomainObject.Predmet.StrankaListNazivFormated_1">
      <item>FINA Regionalni centar Zagreb</item>
      <item>vjerovnici</item>
      <item>NAKLADA LJEVAK, društvo s ograničenom odgovornošću za nakladničku djelatnost i usluge</item>
    </derivirana_varijabla>
  </DomainObject.Predmet.StrankaListNazivFormated>
  <DomainObject.Predmet.StrankaListNazivFormatedOIB>
    <izvorni_sadrzaj>
      <item>FINA Regionalni centar Zagreb, OIB 85821130368</item>
      <item>vjerovnici</item>
      <item>NAKLADA LJEVAK, društvo s ograničenom odgovornošću za nakladničku djelatnost i usluge, OIB 80364394364</item>
    </izvorni_sadrzaj>
    <derivirana_varijabla naziv="DomainObject.Predmet.StrankaListNazivFormatedOIB_1">
      <item>FINA Regionalni centar Zagreb, OIB 85821130368</item>
      <item>vjerovnici</item>
      <item>NAKLADA LJEVAK, društvo s ograničenom odgovornošću za nakladničku djelatnost i usluge, OIB 80364394364</item>
    </derivirana_varijabla>
  </DomainObject.Predmet.StrankaListNazivFormatedOIB>
  <DomainObject.Predmet.ProtuStrankaListFormated>
    <izvorni_sadrzaj>
      <item>MIŠ, d.o.o. za nakladničku i grafičku djelatnost zastupanog po punomoćniku Snježana Sremić</item>
    </izvorni_sadrzaj>
    <derivirana_varijabla naziv="DomainObject.Predmet.ProtuStrankaListFormated_1">
      <item>MIŠ, d.o.o. za nakladničku i grafičku djelatnost zastupanog po punomoćniku Snježana Sremić</item>
    </derivirana_varijabla>
  </DomainObject.Predmet.ProtuStrankaListFormated>
  <DomainObject.Predmet.ProtuStrankaListFormatedOIB>
    <izvorni_sadrzaj>
      <item>MIŠ, d.o.o. za nakladničku i grafičku djelatnost, OIB 86035476948 zastupanog po punomoćniku Snježana Sremić</item>
    </izvorni_sadrzaj>
    <derivirana_varijabla naziv="DomainObject.Predmet.ProtuStrankaListFormatedOIB_1">
      <item>MIŠ, d.o.o. za nakladničku i grafičku djelatnost, OIB 86035476948 zastupanog po punomoćniku Snježana Sremić</item>
    </derivirana_varijabla>
  </DomainObject.Predmet.ProtuStrankaListFormatedOIB>
  <DomainObject.Predmet.ProtuStrankaListFormatedWithAdress>
    <izvorni_sadrzaj>
      <item>MIŠ, d.o.o. za nakladničku i grafičku djelatnost, Nova cesta 136/a, 10000 Zagreb zastupanog po punomoćniku Snježana Sremić</item>
    </izvorni_sadrzaj>
    <derivirana_varijabla naziv="DomainObject.Predmet.ProtuStrankaListFormatedWithAdress_1">
      <item>MIŠ, d.o.o. za nakladničku i grafičku djelatnost, Nova cesta 136/a, 10000 Zagreb zastupanog po punomoćniku Snježana Sremić</item>
    </derivirana_varijabla>
  </DomainObject.Predmet.ProtuStrankaListFormatedWithAdress>
  <DomainObject.Predmet.ProtuStrankaListFormatedWithAdressOIB>
    <izvorni_sadrzaj>
      <item>MIŠ, d.o.o. za nakladničku i grafičku djelatnost, OIB 86035476948, Nova cesta 136/a, 10000 Zagreb zastupanog po punomoćniku Snježana Sremić</item>
    </izvorni_sadrzaj>
    <derivirana_varijabla naziv="DomainObject.Predmet.ProtuStrankaListFormatedWithAdressOIB_1">
      <item>MIŠ, d.o.o. za nakladničku i grafičku djelatnost, OIB 86035476948, Nova cesta 136/a, 10000 Zagreb zastupanog po punomoćniku Snježana Sremić</item>
    </derivirana_varijabla>
  </DomainObject.Predmet.ProtuStrankaListFormatedWithAdressOIB>
  <DomainObject.Predmet.ProtuStrankaListNazivFormated>
    <izvorni_sadrzaj>
      <item>MIŠ, d.o.o. za nakladničku i grafičku djelatnost</item>
    </izvorni_sadrzaj>
    <derivirana_varijabla naziv="DomainObject.Predmet.ProtuStrankaListNazivFormated_1">
      <item>MIŠ, d.o.o. za nakladničku i grafičku djelatnost</item>
    </derivirana_varijabla>
  </DomainObject.Predmet.ProtuStrankaListNazivFormated>
  <DomainObject.Predmet.ProtuStrankaListNazivFormatedOIB>
    <izvorni_sadrzaj>
      <item>MIŠ, d.o.o. za nakladničku i grafičku djelatnost, OIB 86035476948</item>
    </izvorni_sadrzaj>
    <derivirana_varijabla naziv="DomainObject.Predmet.ProtuStrankaListNazivFormatedOIB_1">
      <item>MIŠ, d.o.o. za nakladničku i grafičku djelatnost, OIB 86035476948</item>
    </derivirana_varijabla>
  </DomainObject.Predmet.ProtuStrankaListNazivFormatedOIB>
  <DomainObject.Predmet.OstaliListFormated>
    <izvorni_sadrzaj>
      <item>Snježana Sremić punomoćnica sudionika u postupku MIŠ, d.o.o. za nakladničku i grafičku djelatnost</item>
      <item>Danijela Božić</item>
    </izvorni_sadrzaj>
    <derivirana_varijabla naziv="DomainObject.Predmet.OstaliListFormated_1">
      <item>Snježana Sremić punomoćnica sudionika u postupku MIŠ, d.o.o. za nakladničku i grafičku djelatnost</item>
      <item>Danijela Božić</item>
    </derivirana_varijabla>
  </DomainObject.Predmet.OstaliListFormated>
  <DomainObject.Predmet.OstaliListFormatedOIB>
    <izvorni_sadrzaj>
      <item>Snježana Sremić, OIB 49230449770 punomoćnica sudionika u postupku MIŠ, d.o.o. za nakladničku i grafičku djelatnost</item>
      <item>Danijela Božić, OIB 70393698175</item>
    </izvorni_sadrzaj>
    <derivirana_varijabla naziv="DomainObject.Predmet.OstaliListFormatedOIB_1">
      <item>Snježana Sremić, OIB 49230449770 punomoćnica sudionika u postupku MIŠ, d.o.o. za nakladničku i grafičku djelatnost</item>
      <item>Danijela Božić, OIB 70393698175</item>
    </derivirana_varijabla>
  </DomainObject.Predmet.OstaliListFormatedOIB>
  <DomainObject.Predmet.OstaliListFormatedWithAdress>
    <izvorni_sadrzaj>
      <item>Snježana Sremić, Božidara Adžije 17, 10000 Zagreb punomoćnica sudionika u postupku MIŠ, d.o.o. za nakladničku i grafičku djelatnost</item>
      <item>Danijela Božić, Ulica grada Vukovara 269 d, 10000 Zagreb</item>
    </izvorni_sadrzaj>
    <derivirana_varijabla naziv="DomainObject.Predmet.OstaliListFormatedWithAdress_1">
      <item>Snježana Sremić, Božidara Adžije 17, 10000 Zagreb punomoćnica sudionika u postupku MIŠ, d.o.o. za nakladničku i grafičku djelatnost</item>
      <item>Danijela Božić, Ulica grada Vukovara 269 d, 10000 Zagreb</item>
    </derivirana_varijabla>
  </DomainObject.Predmet.OstaliListFormatedWithAdress>
  <DomainObject.Predmet.OstaliListFormatedWithAdressOIB>
    <izvorni_sadrzaj>
      <item>Snježana Sremić, OIB 49230449770, Božidara Adžije 17, 10000 Zagreb punomoćnica sudionika u postupku MIŠ, d.o.o. za nakladničku i grafičku djelatnost</item>
      <item>Danijela Božić, OIB 70393698175, Ulica grada Vukovara 269 d, 10000 Zagreb</item>
    </izvorni_sadrzaj>
    <derivirana_varijabla naziv="DomainObject.Predmet.OstaliListFormatedWithAdressOIB_1">
      <item>Snježana Sremić, OIB 49230449770, Božidara Adžije 17, 10000 Zagreb punomoćnica sudionika u postupku MIŠ, d.o.o. za nakladničku i grafičku djelatnost</item>
      <item>Danijela Božić, OIB 70393698175, Ulica grada Vukovara 269 d, 10000 Zagreb</item>
    </derivirana_varijabla>
  </DomainObject.Predmet.OstaliListFormatedWithAdressOIB>
  <DomainObject.Predmet.OstaliListNazivFormated>
    <izvorni_sadrzaj>
      <item>Snježana Sremić</item>
      <item>Danijela Božić</item>
    </izvorni_sadrzaj>
    <derivirana_varijabla naziv="DomainObject.Predmet.OstaliListNazivFormated_1">
      <item>Snježana Sremić</item>
      <item>Danijela Božić</item>
    </derivirana_varijabla>
  </DomainObject.Predmet.OstaliListNazivFormated>
  <DomainObject.Predmet.OstaliListNazivFormatedOIB>
    <izvorni_sadrzaj>
      <item>Snježana Sremić, OIB 49230449770</item>
      <item>Danijela Božić, OIB 70393698175</item>
    </izvorni_sadrzaj>
    <derivirana_varijabla naziv="DomainObject.Predmet.OstaliListNazivFormatedOIB_1">
      <item>Snježana Sremić, OIB 49230449770</item>
      <item>Danijela Božić, OIB 70393698175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MIŠ, d.o.o. za nakladničku i grafičku djelatnost</izvorni_sadrzaj>
    <derivirana_varijabla naziv="DomainObject.Predmet.ProtustrankaIDrugi_1">MIŠ, d.o.o. za nakladničku i grafičku djelatnost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MIŠ, d.o.o. za nakladničku i grafičku djelatnost, OIB 86035476948, Nova cesta 136/a, 10000 Zagreb</izvorni_sadrzaj>
    <derivirana_varijabla naziv="DomainObject.Predmet.ProtustrankaIDrugiAdressOIB_1">MIŠ, d.o.o. za nakladničku i grafičku djelatnost, OIB 86035476948, Nova cesta 136/a,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MIŠ, d.o.o. za nakladničku i grafičku djelatnost</item>
      <item>Snježana Sremić</item>
      <item>vjerovnici</item>
      <item>Danijela Božić</item>
      <item>NAKLADA LJEVAK, društvo s ograničenom odgovornošću za nakladničku djelatnost i usluge</item>
    </izvorni_sadrzaj>
    <derivirana_varijabla naziv="DomainObject.Predmet.SudioniciListNaziv_1">
      <item>FINA Regionalni centar Zagreb</item>
      <item>MIŠ, d.o.o. za nakladničku i grafičku djelatnost</item>
      <item>Snježana Sremić</item>
      <item>vjerovnici</item>
      <item>Danijela Božić</item>
      <item>NAKLADA LJEVAK, društvo s ograničenom odgovornošću za nakladničku djelatnost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MIŠ, d.o.o. za nakladničku i grafičku djelatnost, OIB 86035476948, Nova cesta 136/a,10000 Zagreb</item>
      <item>Snježana Sremić, OIB 49230449770, Božidara Adžije 17,10000 Zagreb</item>
      <item>vjerovnici</item>
      <item>Danijela Božić, OIB 70393698175, Ulica grada Vukovara 269 d,10000 Zagreb</item>
      <item>NAKLADA LJEVAK, društvo s ograničenom odgovornošću za nakladničku djelatnost i usluge, OIB 80364394364, Kopačevski put 1c,10000 Zagreb</item>
    </izvorni_sadrzaj>
    <derivirana_varijabla naziv="DomainObject.Predmet.SudioniciListAdressOIB_1">
      <item>FINA Regionalni centar Zagreb, OIB 85821130368, Trg svibanjskih žrtava 1995. br. 1,10000 Zagreb</item>
      <item>MIŠ, d.o.o. za nakladničku i grafičku djelatnost, OIB 86035476948, Nova cesta 136/a,10000 Zagreb</item>
      <item>Snježana Sremić, OIB 49230449770, Božidara Adžije 17,10000 Zagreb</item>
      <item>vjerovnici</item>
      <item>Danijela Božić, OIB 70393698175, Ulica grada Vukovara 269 d,10000 Zagreb</item>
      <item>NAKLADA LJEVAK, društvo s ograničenom odgovornošću za nakladničku djelatnost i usluge, OIB 80364394364, Kopačevski put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86035476948</item>
      <item>, OIB 49230449770</item>
      <item>, OIB null</item>
      <item>, OIB 70393698175</item>
      <item>, OIB 80364394364</item>
    </izvorni_sadrzaj>
    <derivirana_varijabla naziv="DomainObject.Predmet.SudioniciListNazivOIB_1">
      <item>, OIB 85821130368</item>
      <item>, OIB 86035476948</item>
      <item>, OIB 49230449770</item>
      <item>, OIB null</item>
      <item>, OIB 70393698175</item>
      <item>, OIB 80364394364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St-5025/2016-27</izvorni_sadrzaj>
    <derivirana_varijabla naziv="DomainObject.PredzadnjaOdlukaIzPredmeta.Oznaka_1">St-5025/2016-27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B175CC-A9D5-4592-AC0A-EB22F97E4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1039</properties:Words>
  <properties:Characters>6042</properties:Characters>
  <properties:Lines>163</properties:Lines>
  <properties:Paragraphs>71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9011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2018-11-27T09:34:00Z</dcterms:created>
  <dc:creator>Korisnik</dc:creator>
  <cp:lastModifiedBy>Renata Klokočki</cp:lastModifiedBy>
  <cp:lastPrinted>2018-11-28T11:32:00Z</cp:lastPrinted>
  <dcterms:modified xmlns:xsi="http://www.w3.org/2001/XMLSchema-instance" xsi:type="dcterms:W3CDTF">2018-11-28T11:33:00Z</dcterms:modified>
  <cp:revision>8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TRAŽBINAMA-MIŠ.docx)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