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6AF1" w:rsidR="008C6AF1">
        <w:tc>
          <w:tcPr>
            <w:tcW w:type="dxa" w:w="2985"/>
            <w:hideMark/>
          </w:tcPr>
          <w:p w:rsidRDefault="008C6AF1" w:rsidP="008C6AF1" w:rsidR="008C6AF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C6AF1" w:rsidP="008C6AF1" w:rsidR="008C6AF1">
            <w:pPr>
              <w:spacing w:after="0"/>
              <w:jc w:val="center"/>
            </w:pPr>
            <w:r>
              <w:t>Republika Hrvatska</w:t>
            </w:r>
          </w:p>
          <w:p w:rsidRDefault="008C6AF1" w:rsidP="008C6AF1" w:rsidR="008C6AF1">
            <w:pPr>
              <w:spacing w:after="0"/>
              <w:jc w:val="center"/>
            </w:pPr>
            <w:r>
              <w:t>Trgovački sud u Varaždinu</w:t>
            </w:r>
          </w:p>
          <w:p w:rsidRDefault="008C6AF1" w:rsidP="008C6AF1" w:rsidR="008C6AF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a353a6" w14:paraId="ca353a6" w:rsidRDefault="008C6AF1" w:rsidP="008C6AF1" w:rsidR="008C6AF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8C6AF1" w:rsidP="008C6AF1" w:rsidR="008C6AF1">
      <w:pPr>
        <w:spacing w:after="0"/>
        <w:ind w:left="5664"/>
      </w:pPr>
      <w:r>
        <w:t>Poslovni broj: 3 St-329/2018-3</w:t>
      </w:r>
    </w:p>
    <w:p w:rsidRDefault="008C6AF1" w:rsidP="008C6AF1" w:rsidR="008C6AF1">
      <w:pPr>
        <w:spacing w:after="0"/>
        <w:ind w:left="5664"/>
      </w:pPr>
    </w:p>
    <w:p w:rsidRDefault="008C6AF1" w:rsidP="008C6AF1" w:rsidR="008C6AF1">
      <w:pPr>
        <w:spacing w:after="0"/>
        <w:rPr>
          <w:b/>
        </w:rPr>
      </w:pPr>
    </w:p>
    <w:p w:rsidRDefault="008C6AF1" w:rsidP="008C6AF1" w:rsidR="008C6AF1">
      <w:pPr>
        <w:spacing w:after="0"/>
        <w:rPr>
          <w:b/>
        </w:rPr>
      </w:pPr>
    </w:p>
    <w:p w:rsidRDefault="008C6AF1" w:rsidP="008C6AF1" w:rsidR="008C6AF1">
      <w:pPr>
        <w:spacing w:after="0"/>
        <w:jc w:val="center"/>
      </w:pPr>
      <w:r>
        <w:t>R E P U B L I K A   H R V A T S K A</w:t>
      </w:r>
    </w:p>
    <w:p w:rsidRDefault="008C6AF1" w:rsidP="008C6AF1" w:rsidR="008C6AF1">
      <w:pPr>
        <w:spacing w:after="0"/>
        <w:rPr>
          <w:b/>
        </w:rPr>
      </w:pPr>
    </w:p>
    <w:p w:rsidRDefault="008C6AF1" w:rsidP="008C6AF1" w:rsidR="008C6AF1">
      <w:pPr>
        <w:spacing w:after="0"/>
        <w:jc w:val="center"/>
      </w:pPr>
      <w:r>
        <w:t>R J E Š E N J E</w:t>
      </w:r>
    </w:p>
    <w:p w:rsidRDefault="008C6AF1" w:rsidP="008C6AF1" w:rsidR="008C6AF1">
      <w:pPr>
        <w:spacing w:after="0"/>
        <w:jc w:val="center"/>
      </w:pPr>
    </w:p>
    <w:p w:rsidRDefault="008C6AF1" w:rsidP="008C6AF1" w:rsidR="008C6AF1">
      <w:pPr>
        <w:spacing w:after="0"/>
        <w:jc w:val="both"/>
        <w:rPr>
          <w:b/>
        </w:rPr>
      </w:pPr>
    </w:p>
    <w:p w:rsidRDefault="008C6AF1" w:rsidP="008C6AF1" w:rsidR="008C6AF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EKO LOVAC, društvo s ograničenom odgovornošću za trgovinu i usluge, skraćena tvrtka EKO LOVAC d.o.o. Nedelišće, Varaždinska 58, MBS: 070049614, OIB: 63649041724, radi otvaranja stečajnog postupka nad dužnikom, dana 06. rujna 2018. godine, </w:t>
      </w: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jc w:val="center"/>
      </w:pPr>
      <w:r>
        <w:t>r i j e š i o   j e</w:t>
      </w:r>
    </w:p>
    <w:p w:rsidRDefault="008C6AF1" w:rsidP="008C6AF1" w:rsidR="008C6AF1">
      <w:pPr>
        <w:spacing w:after="0"/>
      </w:pPr>
    </w:p>
    <w:p w:rsidRDefault="008C6AF1" w:rsidP="008C6AF1" w:rsidR="008C6AF1">
      <w:pPr>
        <w:spacing w:after="0"/>
        <w:jc w:val="both"/>
      </w:pPr>
      <w:r>
        <w:tab/>
        <w:t>I/ Pokreće se prethodni postupak radi utvrđivanja uvjeta za otvaranje stečajnog postupka nad dužnikom EKO LOVAC, društvo s ograničenom odgovornošću za trgovinu i usluge, skraćena tvrtka EKO LOVAC d.o.o. Nedelišće, Varaždinska 58, MBS: 070049614, OIB: 63649041724.</w:t>
      </w: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 </w:t>
      </w: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10. listopada 2018. u 09,30 sati</w:t>
      </w:r>
    </w:p>
    <w:p w:rsidRDefault="008C6AF1" w:rsidP="008C6AF1" w:rsidR="008C6AF1">
      <w:pPr>
        <w:spacing w:after="0"/>
        <w:rPr>
          <w:b/>
          <w:u w:val="single"/>
        </w:rPr>
      </w:pPr>
    </w:p>
    <w:p w:rsidRDefault="008C6AF1" w:rsidP="008C6AF1" w:rsidR="008C6AF1">
      <w:pPr>
        <w:spacing w:after="0"/>
        <w:ind w:firstLine="708"/>
        <w:jc w:val="both"/>
      </w:pPr>
      <w:r>
        <w:t>III/ Na ročište se poziva:</w:t>
      </w:r>
    </w:p>
    <w:p w:rsidRDefault="008C6AF1" w:rsidP="008C6AF1" w:rsidR="008C6AF1">
      <w:pPr>
        <w:numPr>
          <w:ilvl w:val="0"/>
          <w:numId w:val="47"/>
        </w:numPr>
        <w:spacing w:after="0"/>
        <w:jc w:val="both"/>
      </w:pPr>
      <w:r>
        <w:t>dužnik  EKO LOVAC d.o.o. Nedelišće, Varaždinska 58</w:t>
      </w: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jc w:val="center"/>
        <w:outlineLvl w:val="0"/>
      </w:pPr>
      <w:r>
        <w:t>Obrazloženje</w:t>
      </w:r>
    </w:p>
    <w:p w:rsidRDefault="008C6AF1" w:rsidP="008C6AF1" w:rsidR="008C6AF1">
      <w:pPr>
        <w:spacing w:after="0"/>
        <w:jc w:val="center"/>
        <w:outlineLvl w:val="0"/>
      </w:pPr>
    </w:p>
    <w:p w:rsidRDefault="008C6AF1" w:rsidP="008C6AF1" w:rsidR="008C6AF1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23.8.2018. u Očevidniku redoslijeda osnova za plaćanje ima evidentirane neizvršene osnove za plaćanje u neprekinutom razdoblju od 120 dana u ukupnom iznosu od 37.628,57 kn u koji iznos je uračunata kamata i naknada Financijske agencije za provedbu ovrhe na novčanim sredstvima. </w:t>
      </w:r>
      <w:r>
        <w:lastRenderedPageBreak/>
        <w:t>Prema podacima o broju zaposlenih dostavljenim od Hrvatskog zavoda za mirovinsko osiguranje dužnik ima 2 zaposlenika. Dužnik na dan 23.8.2018. u Jedinstvenom registru računa ima otvorene račune i oročena novčana sredstva kod Addiko Bank d.d.</w:t>
      </w: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8C6AF1" w:rsidP="008C6AF1" w:rsidR="008C6AF1">
      <w:pPr>
        <w:spacing w:after="0"/>
        <w:ind w:firstLine="708"/>
        <w:jc w:val="both"/>
      </w:pPr>
    </w:p>
    <w:p w:rsidRDefault="008C6AF1" w:rsidP="008C6AF1" w:rsidR="008C6AF1">
      <w:pPr>
        <w:spacing w:after="0"/>
        <w:jc w:val="both"/>
      </w:pPr>
      <w:r>
        <w:tab/>
        <w:t xml:space="preserve">Stoga je sud temeljem čl.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8C6AF1" w:rsidP="008C6AF1" w:rsidR="008C6AF1">
      <w:pPr>
        <w:spacing w:after="0"/>
        <w:jc w:val="both"/>
      </w:pPr>
      <w:r>
        <w:tab/>
      </w:r>
      <w:r>
        <w:tab/>
        <w:t xml:space="preserve"> </w:t>
      </w: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ind w:firstLine="720"/>
        <w:jc w:val="center"/>
        <w:outlineLvl w:val="0"/>
      </w:pPr>
      <w:r>
        <w:t>Varaždin, 6. rujna 2018.</w:t>
      </w:r>
    </w:p>
    <w:p w:rsidRDefault="008C6AF1" w:rsidP="008C6AF1" w:rsidR="008C6AF1">
      <w:pPr>
        <w:spacing w:after="0"/>
        <w:ind w:firstLine="720"/>
        <w:jc w:val="center"/>
        <w:outlineLvl w:val="0"/>
      </w:pPr>
    </w:p>
    <w:p w:rsidRDefault="008C6AF1" w:rsidP="008C6AF1" w:rsidR="008C6AF1">
      <w:pPr>
        <w:spacing w:after="0"/>
        <w:ind w:firstLine="720"/>
        <w:jc w:val="center"/>
      </w:pPr>
    </w:p>
    <w:p w:rsidRDefault="008C6AF1" w:rsidP="008C6AF1" w:rsidR="008C6AF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8C6AF1" w:rsidP="008C6AF1" w:rsidR="008C6AF1">
      <w:pPr>
        <w:spacing w:after="0"/>
        <w:ind w:firstLine="720"/>
        <w:jc w:val="right"/>
      </w:pPr>
    </w:p>
    <w:p w:rsidRDefault="008C6AF1" w:rsidP="008C6AF1" w:rsidR="008C6AF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8C6AF1" w:rsidP="008C6AF1" w:rsidR="008C6AF1">
      <w:pPr>
        <w:spacing w:after="0"/>
        <w:ind w:firstLine="720"/>
        <w:jc w:val="center"/>
        <w:outlineLvl w:val="0"/>
      </w:pPr>
    </w:p>
    <w:p w:rsidRDefault="008C6AF1" w:rsidP="008C6AF1" w:rsidR="008C6AF1">
      <w:pPr>
        <w:spacing w:after="0"/>
        <w:ind w:firstLine="720"/>
        <w:jc w:val="center"/>
        <w:outlineLvl w:val="0"/>
      </w:pPr>
    </w:p>
    <w:p w:rsidRDefault="008C6AF1" w:rsidP="008C6AF1" w:rsidR="008C6AF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Za točnost otpravka-ovlašteni službenik:</w:t>
      </w:r>
    </w:p>
    <w:p w:rsidRDefault="008C6AF1" w:rsidP="008C6AF1" w:rsidR="008C6AF1">
      <w:pPr>
        <w:spacing w:after="0"/>
        <w:ind w:firstLine="720"/>
        <w:jc w:val="right"/>
      </w:pPr>
    </w:p>
    <w:p w:rsidRDefault="008C6AF1" w:rsidP="008C6AF1" w:rsidR="008C6AF1">
      <w:pPr>
        <w:spacing w:after="0"/>
      </w:pPr>
    </w:p>
    <w:p w:rsidRDefault="008C6AF1" w:rsidP="008C6AF1" w:rsidR="008C6AF1">
      <w:pPr>
        <w:spacing w:after="0"/>
        <w:ind w:firstLine="720"/>
        <w:jc w:val="right"/>
      </w:pPr>
    </w:p>
    <w:p w:rsidRDefault="008C6AF1" w:rsidP="008C6AF1" w:rsidR="008C6AF1">
      <w:pPr>
        <w:spacing w:after="0"/>
        <w:ind w:firstLine="720"/>
        <w:jc w:val="right"/>
      </w:pPr>
    </w:p>
    <w:p w:rsidRDefault="008C6AF1" w:rsidP="008C6AF1" w:rsidR="008C6AF1">
      <w:pPr>
        <w:spacing w:after="0"/>
        <w:jc w:val="both"/>
        <w:outlineLvl w:val="0"/>
      </w:pPr>
      <w:r>
        <w:t>POUKA O PRAVNOM LIJEKU:</w:t>
      </w: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jc w:val="both"/>
      </w:pPr>
    </w:p>
    <w:p w:rsidRDefault="008C6AF1" w:rsidP="008C6AF1" w:rsidR="008C6AF1">
      <w:pPr>
        <w:spacing w:after="0"/>
        <w:jc w:val="both"/>
      </w:pPr>
      <w:r>
        <w:t>DNA: 1. dužnik EKO LOVAC d.o.o. Nedelišće, Varaždinska 58, 40305 Nedelišće</w:t>
      </w:r>
    </w:p>
    <w:p w:rsidRDefault="008C6AF1" w:rsidP="008C6AF1" w:rsidR="008C6AF1">
      <w:pPr>
        <w:spacing w:after="0"/>
        <w:jc w:val="both"/>
      </w:pPr>
      <w:r>
        <w:t xml:space="preserve">           2. e-Oglasna ploča suda</w:t>
      </w:r>
    </w:p>
    <w:p w:rsidRDefault="008C6AF1" w:rsidP="008C6AF1" w:rsidR="008C6AF1">
      <w:pPr>
        <w:spacing w:after="0"/>
        <w:jc w:val="both"/>
      </w:pPr>
      <w:r>
        <w:t xml:space="preserve">            </w:t>
      </w:r>
    </w:p>
    <w:p w:rsidRDefault="008C6AF1" w:rsidP="008C6AF1" w:rsidR="008C6AF1">
      <w:pPr>
        <w:spacing w:after="0"/>
        <w:jc w:val="both"/>
      </w:pPr>
      <w:r>
        <w:t xml:space="preserve"> </w:t>
      </w:r>
    </w:p>
    <w:p w:rsidRDefault="008C6AF1" w:rsidP="008C6AF1" w:rsidR="008C6AF1">
      <w:pPr>
        <w:spacing w:after="0"/>
      </w:pPr>
    </w:p>
    <w:p w:rsidRDefault="00AE649C" w:rsidP="008C6AF1" w:rsidR="00AE649C" w:rsidRPr="00B76F3C">
      <w:pPr>
        <w:pStyle w:val="NormaleSPIS"/>
        <w:spacing w:after="0"/>
      </w:pPr>
    </w:p>
    <w:p w:rsidRDefault="00AB4602" w:rsidP="008C6AF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C6AF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2CA" w:rsidP="00537B78" w:rsidR="002222CA">
      <w:r>
        <w:separator/>
      </w:r>
    </w:p>
  </w:endnote>
  <w:endnote w:id="0" w:type="continuationSeparator">
    <w:p w:rsidRDefault="002222CA" w:rsidP="00537B78" w:rsidR="00222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2CA" w:rsidP="00537B78" w:rsidR="002222CA">
      <w:r>
        <w:separator/>
      </w:r>
    </w:p>
  </w:footnote>
  <w:footnote w:id="0" w:type="continuationSeparator">
    <w:p w:rsidRDefault="002222CA" w:rsidP="00537B78" w:rsidR="002222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2CA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6AF1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50D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99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St-329/2018-3</izvorni_sadrzaj>
    <derivirana_varijabla naziv="DomainObject.Oznaka_1">St-329/2018-3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LOVAC, društvo s ograničenom odgovornošću za trgovinu i usluge zastupanog po punomoćniku Renata Katalenić</izvorni_sadrzaj>
    <derivirana_varijabla naziv="DomainObject.Predmet.ProtustrankaFormated_1">  EKO LOVAC, društvo s ograničenom odgovornošću za trgovinu i usluge zastupanog po punomoćniku Renata Katalenić</derivirana_varijabla>
  </DomainObject.Predmet.ProtustrankaFormated>
  <DomainObject.Predmet.ProtustrankaFormatedOIB>
    <izvorni_sadrzaj>  EKO LOVAC, društvo s ograničenom odgovornošću za trgovinu i usluge, OIB 63649041724 zastupanog po punomoćniku Renata Katalenić</izvorni_sadrzaj>
    <derivirana_varijabla naziv="DomainObject.Predmet.ProtustrankaFormatedOIB_1">  EKO LOVAC, društvo s ograničenom odgovornošću za trgovinu i usluge, OIB 63649041724 zastupanog po punomoćniku Renata Katalenić</derivirana_varijabla>
  </DomainObject.Predmet.ProtustrankaFormatedOIB>
  <DomainObject.Predmet.ProtustrankaFormatedWithAdress>
    <izvorni_sadrzaj> EKO LOVAC, društvo s ograničenom odgovornošću za trgovinu i usluge, Varaždinska 58, 40000 Nedelišće zastupanog po punomoćniku Renata Katalenić</izvorni_sadrzaj>
    <derivirana_varijabla naziv="DomainObject.Predmet.ProtustrankaFormatedWithAdress_1"> EKO LOVAC, društvo s ograničenom odgovornošću za trgovinu i usluge, Varaždinska 58, 40000 Nedelišće zastupanog po punomoćniku Renata Katalenić</derivirana_varijabla>
  </DomainObject.Predmet.ProtustrankaFormatedWithAdress>
  <DomainObject.Predmet.ProtustrankaFormatedWithAdressOIB>
    <izvorni_sadrzaj> EKO LOVAC, društvo s ograničenom odgovornošću za trgovinu i usluge, OIB 63649041724, Varaždinska 58, 40000 Nedelišće zastupanog po punomoćniku Renata Katalenić</izvorni_sadrzaj>
    <derivirana_varijabla naziv="DomainObject.Predmet.ProtustrankaFormatedWithAdressOIB_1"> EKO LOVAC, društvo s ograničenom odgovornošću za trgovinu i usluge, OIB 63649041724, Varaždinska 58, 40000 Nedelišće zastupanog po punomoćniku Renata Katalenić</derivirana_varijabla>
  </DomainObject.Predmet.ProtustrankaFormatedWithAdressOIB>
  <DomainObject.Predmet.ProtustrankaWithAdress>
    <izvorni_sadrzaj>EKO LOVAC, društvo s ograničenom odgovornošću za trgovinu i usluge Varaždinska 58, 40000 Nedelišće</izvorni_sadrzaj>
    <derivirana_varijabla naziv="DomainObject.Predmet.ProtustrankaWithAdress_1">EKO LOVAC, društvo s ograničenom odgovornošću za trgovinu i usluge Varaždinska 58, 40000 Nedelišće</derivirana_varijabla>
  </DomainObject.Predmet.ProtustrankaWithAdress>
  <DomainObject.Predmet.ProtustrankaWithAdressOIB>
    <izvorni_sadrzaj>EKO LOVAC, društvo s ograničenom odgovornošću za trgovinu i usluge, OIB 63649041724, Varaždinska 58, 40000 Nedelišće</izvorni_sadrzaj>
    <derivirana_varijabla naziv="DomainObject.Predmet.ProtustrankaWithAdressOIB_1">EKO LOVAC, društvo s ograničenom odgovornošću za trgovinu i usluge, OIB 63649041724, Varaždinska 58, 40000 Nedelišće</derivirana_varijabla>
  </DomainObject.Predmet.ProtustrankaWithAdressOIB>
  <DomainObject.Predmet.ProtustrankaNazivFormated>
    <izvorni_sadrzaj>EKO LOVAC, društvo s ograničenom odgovornošću za trgovinu i usluge</izvorni_sadrzaj>
    <derivirana_varijabla naziv="DomainObject.Predmet.ProtustrankaNazivFormated_1">EKO LOVAC, društvo s ograničenom odgovornošću za trgovinu i usluge</derivirana_varijabla>
  </DomainObject.Predmet.ProtustrankaNazivFormated>
  <DomainObject.Predmet.ProtustrankaNazivFormatedOIB>
    <izvorni_sadrzaj>EKO LOVAC, društvo s ograničenom odgovornošću za trgovinu i usluge, OIB 63649041724</izvorni_sadrzaj>
    <derivirana_varijabla naziv="DomainObject.Predmet.ProtustrankaNazivFormatedOIB_1">EKO LOVAC, društvo s ograničenom odgovornošću za trgovinu i usluge, OIB 63649041724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37628.57</izvorni_sadrzaj>
    <derivirana_varijabla naziv="DomainObject.Predmet.TrenutnaVrijednost_1">37628.57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LOVAC, društvo s ograničenom odgovornošću za trgovinu i usluge zastupanog po punomoćniku Renata Katalenić</item>
    </izvorni_sadrzaj>
    <derivirana_varijabla naziv="DomainObject.Predmet.ProtuStrankaListFormated_1">
      <item>EKO LOVAC, društvo s ograničenom odgovornošću za trgovinu i usluge zastupanog po punomoćniku Renata Katalenić</item>
    </derivirana_varijabla>
  </DomainObject.Predmet.ProtuStrankaListFormated>
  <DomainObject.Predmet.ProtuStrankaListFormatedOIB>
    <izvorni_sadrzaj>
      <item>EKO LOVAC, društvo s ograničenom odgovornošću za trgovinu i usluge, OIB 63649041724 zastupanog po punomoćniku Renata Katalenić</item>
    </izvorni_sadrzaj>
    <derivirana_varijabla naziv="DomainObject.Predmet.ProtuStrankaListFormatedOIB_1">
      <item>EKO LOVAC, društvo s ograničenom odgovornošću za trgovinu i usluge, OIB 63649041724 zastupanog po punomoćniku Renata Katalenić</item>
    </derivirana_varijabla>
  </DomainObject.Predmet.ProtuStrankaListFormatedOIB>
  <DomainObject.Predmet.ProtuStrankaListFormatedWithAdress>
    <izvorni_sadrzaj>
      <item>EKO LOVAC, društvo s ograničenom odgovornošću za trgovinu i usluge, Varaždinska 58, 40000 Nedelišće zastupanog po punomoćniku Renata Katalenić</item>
    </izvorni_sadrzaj>
    <derivirana_varijabla naziv="DomainObject.Predmet.ProtuStrankaListFormatedWithAdress_1">
      <item>EKO LOVAC, društvo s ograničenom odgovornošću za trgovinu i usluge, Varaždinska 58, 40000 Nedelišće zastupanog po punomoćniku Renata Katalenić</item>
    </derivirana_varijabla>
  </DomainObject.Predmet.ProtuStrankaListFormatedWithAdress>
  <DomainObject.Predmet.ProtuStrankaListFormatedWithAdressOIB>
    <izvorni_sadrzaj>
      <item>EKO LOVAC, društvo s ograničenom odgovornošću za trgovinu i usluge, OIB 63649041724, Varaždinska 58, 40000 Nedelišće zastupanog po punomoćniku Renata Katalenić</item>
    </izvorni_sadrzaj>
    <derivirana_varijabla naziv="DomainObject.Predmet.ProtuStrankaListFormatedWithAdressOIB_1">
      <item>EKO LOVAC, društvo s ograničenom odgovornošću za trgovinu i usluge, OIB 63649041724, Varaždinska 58, 40000 Nedelišće zastupanog po punomoćniku Renata Katalenić</item>
    </derivirana_varijabla>
  </DomainObject.Predmet.ProtuStrankaListFormatedWithAdressOIB>
  <DomainObject.Predmet.ProtuStrankaListNazivFormated>
    <izvorni_sadrzaj>
      <item>EKO LOVAC, društvo s ograničenom odgovornošću za trgovinu i usluge</item>
    </izvorni_sadrzaj>
    <derivirana_varijabla naziv="DomainObject.Predmet.ProtuStrankaListNazivFormated_1">
      <item>EKO LOVAC, društvo s ograničenom odgovornošću za trgovinu i usluge</item>
    </derivirana_varijabla>
  </DomainObject.Predmet.ProtuStrankaListNazivFormated>
  <DomainObject.Predmet.ProtuStrankaListNazivFormatedOIB>
    <izvorni_sadrzaj>
      <item>EKO LOVAC, društvo s ograničenom odgovornošću za trgovinu i usluge, OIB 63649041724</item>
    </izvorni_sadrzaj>
    <derivirana_varijabla naziv="DomainObject.Predmet.ProtuStrankaListNazivFormatedOIB_1">
      <item>EKO LOVAC, društvo s ograničenom odgovornošću za trgovinu i usluge, OIB 63649041724</item>
    </derivirana_varijabla>
  </DomainObject.Predmet.ProtuStrankaListNazivFormatedOIB>
  <DomainObject.Predmet.OstaliListFormated>
    <izvorni_sadrzaj>
      <item>Renata Katalenić punomoćnica sudionika u postupku EKO LOVAC, društvo s ograničenom odgovornošću za trgovinu i usluge</item>
      <item>Sudski registar</item>
    </izvorni_sadrzaj>
    <derivirana_varijabla naziv="DomainObject.Predmet.OstaliListFormated_1">
      <item>Renata Katalenić punomoćnica sudionika u postupku EKO LOVAC, društvo s ograničenom odgovornošću za trgovinu i usluge</item>
      <item>Sudski registar</item>
    </derivirana_varijabla>
  </DomainObject.Predmet.OstaliListFormated>
  <DomainObject.Predmet.OstaliListFormatedOIB>
    <izvorni_sadrzaj>
      <item>Renata Katalenić, OIB 01567497434 punomoćnica sudionika u postupku EKO LOVAC, društvo s ograničenom odgovornošću za trgovinu i usluge</item>
      <item>Sudski registar</item>
    </izvorni_sadrzaj>
    <derivirana_varijabla naziv="DomainObject.Predmet.OstaliListFormatedOIB_1">
      <item>Renata Katalenić, OIB 01567497434 punomoćnica sudionika u postupku EKO LOVAC, društvo s ograničenom odgovornošću za trgovinu i usluge</item>
      <item>Sudski registar</item>
    </derivirana_varijabla>
  </DomainObject.Predmet.OstaliListFormatedOIB>
  <DomainObject.Predmet.OstaliListFormatedWithAdress>
    <izvorni_sadrzaj>
      <item>Renata Katalenić, Frankopanska Ulica 9, 40000 Gornji Kuršanec punomoćnica sudionika u postupku EKO LOVAC, društvo s ograničenom odgovornošću za trgovinu i usluge</item>
      <item>Sudski registar</item>
    </izvorni_sadrzaj>
    <derivirana_varijabla naziv="DomainObject.Predmet.OstaliListFormatedWithAdress_1">
      <item>Renata Katalenić, Frankopanska Ulica 9, 40000 Gornji Kuršanec punomoćnica sudionika u postupku EKO LOVAC, društvo s ograničenom odgovornošću za trgovinu i usluge</item>
      <item>Sudski registar</item>
    </derivirana_varijabla>
  </DomainObject.Predmet.OstaliListFormatedWithAdress>
  <DomainObject.Predmet.OstaliListFormatedWithAdressOIB>
    <izvorni_sadrzaj>
      <item>Renata Katalenić, OIB 01567497434, Frankopanska Ulica 9, 40000 Gornji Kuršanec punomoćnica sudionika u postupku EKO LOVAC, društvo s ograničenom odgovornošću za trgovinu i usluge</item>
      <item>Sudski registar</item>
    </izvorni_sadrzaj>
    <derivirana_varijabla naziv="DomainObject.Predmet.OstaliListFormatedWithAdressOIB_1">
      <item>Renata Katalenić, OIB 01567497434, Frankopanska Ulica 9, 40000 Gornji Kuršanec punomoćnica sudionika u postupku EKO LOVAC, društvo s ograničenom odgovornošću za trgovinu i usluge</item>
      <item>Sudski registar</item>
    </derivirana_varijabla>
  </DomainObject.Predmet.OstaliListFormatedWithAdressOIB>
  <DomainObject.Predmet.OstaliListNazivFormated>
    <izvorni_sadrzaj>
      <item>Renata Katalenić</item>
      <item>Sudski registar</item>
    </izvorni_sadrzaj>
    <derivirana_varijabla naziv="DomainObject.Predmet.OstaliListNazivFormated_1">
      <item>Renata Katalenić</item>
      <item>Sudski registar</item>
    </derivirana_varijabla>
  </DomainObject.Predmet.OstaliListNazivFormated>
  <DomainObject.Predmet.OstaliListNazivFormatedOIB>
    <izvorni_sadrzaj>
      <item>Renata Katalenić, OIB 01567497434</item>
      <item>Sudski registar</item>
    </izvorni_sadrzaj>
    <derivirana_varijabla naziv="DomainObject.Predmet.OstaliListNazivFormatedOIB_1">
      <item>Renata Katalenić, OIB 01567497434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St-329/2018-3</izvorni_sadrzaj>
    <derivirana_varijabla naziv="DomainObject.PoslovniBrojDokumenta_1">St-329/2018-3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LOVAC, društvo s ograničenom odgovornošću za trgovinu i usluge</izvorni_sadrzaj>
    <derivirana_varijabla naziv="DomainObject.Predmet.ProtustrankaIDrugi_1">EKO LOVAC,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 LOVAC, društvo s ograničenom odgovornošću za trgovinu i usluge, OIB 63649041724, Varaždinska 58, 40000 Nedelišće</izvorni_sadrzaj>
    <derivirana_varijabla naziv="DomainObject.Predmet.ProtustrankaIDrugiAdressOIB_1">EKO LOVAC, društvo s ograničenom odgovornošću za trgovinu i usluge, OIB 63649041724, Varaždinska 58,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LOVAC, društvo s ograničenom odgovornošću za trgovinu i usluge</item>
      <item>Renata Katalenić</item>
      <item>Sudski registar</item>
    </izvorni_sadrzaj>
    <derivirana_varijabla naziv="DomainObject.Predmet.SudioniciListNaziv_1">
      <item>Financijska agencija</item>
      <item>EKO LOVAC, društvo s ograničenom odgovornošću za trgovinu i usluge</item>
      <item>Renata Katalenić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EKO LOVAC, društvo s ograničenom odgovornošću za trgovinu i usluge, OIB 63649041724, Varaždinska 58,40000 Nedelišće</item>
      <item>Renata Katalenić, OIB 01567497434, Frankopanska Ulica 9,40000 Gornji Kuršanec</item>
      <item>Sudski registar</item>
    </izvorni_sadrzaj>
    <derivirana_varijabla naziv="DomainObject.Predmet.SudioniciListAdressOIB_1">
      <item>Financijska agencija, OIB 85821130368, A. Cesarca 2,42000 Varaždin</item>
      <item>EKO LOVAC, društvo s ograničenom odgovornošću za trgovinu i usluge, OIB 63649041724, Varaždinska 58,40000 Nedelišće</item>
      <item>Renata Katalenić, OIB 01567497434, Frankopanska Ulica 9,40000 Gornji Kuršanec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B4384-6732-4132-8D0D-FDEEFFAF0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2194</properties:Characters>
  <properties:Lines>85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2018-09-06T12:53:00Z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St-329/2018-3 / Odluka - Rješenje - pokretanje prethodnog postupka radi utvrđivanja uvjeta za otvaranje stečajnog postupka (odluka_St-329_2018-3.docx)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