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8b18f" w14:paraId="cb8b18f" w:rsidRDefault="002A74CB" w:rsidP="007F5685" w:rsidR="002A74CB" w:rsidRPr="007F5685">
      <w:pPr>
        <w:pStyle w:val="Standard"/>
        <w:ind w:left="7080"/>
        <w:jc w:val="right"/>
        <w15:collapsed w:val="false"/>
        <w:rPr>
          <w:rFonts w:cs="Times New Roman"/>
          <w:bCs/>
        </w:rPr>
      </w:pPr>
      <w:bookmarkStart w:name="_GoBack" w:id="0"/>
      <w:bookmarkEnd w:id="0"/>
      <w:r w:rsidRPr="007F5685">
        <w:rPr>
          <w:rFonts w:cs="Times New Roman"/>
          <w:bCs/>
        </w:rPr>
        <w:t>St-1052/2012</w:t>
      </w:r>
      <w:r w:rsidR="009E7F17">
        <w:rPr>
          <w:rFonts w:cs="Times New Roman"/>
          <w:bCs/>
        </w:rPr>
        <w:t>-69</w:t>
      </w:r>
    </w:p>
    <w:p w:rsidRDefault="002A74CB" w:rsidP="002A74CB" w:rsidR="002A74CB" w:rsidRPr="007F5685">
      <w:pPr>
        <w:pStyle w:val="Standard"/>
        <w:rPr>
          <w:rFonts w:cs="Times New Roman"/>
          <w:bCs/>
        </w:rPr>
      </w:pPr>
    </w:p>
    <w:p w:rsidRDefault="002A74CB" w:rsidP="007F5685" w:rsidR="002A74CB" w:rsidRPr="007F5685">
      <w:pPr>
        <w:pStyle w:val="Standard"/>
        <w:jc w:val="both"/>
        <w:rPr>
          <w:rFonts w:cs="Times New Roman"/>
          <w:bCs/>
        </w:rPr>
      </w:pPr>
      <w:r w:rsidRPr="007F5685">
        <w:rPr>
          <w:rFonts w:cs="Times New Roman"/>
          <w:bCs/>
        </w:rPr>
        <w:t>CHROMOS OR</w:t>
      </w:r>
      <w:r w:rsidR="007F5685" w:rsidRPr="007F5685">
        <w:rPr>
          <w:rFonts w:cs="Times New Roman"/>
          <w:bCs/>
        </w:rPr>
        <w:t>G</w:t>
      </w:r>
      <w:r w:rsidRPr="007F5685">
        <w:rPr>
          <w:rFonts w:cs="Times New Roman"/>
          <w:bCs/>
        </w:rPr>
        <w:t>ANSKE BOJE d.d.- u stečaju</w:t>
      </w:r>
      <w:r w:rsidRPr="007F5685">
        <w:rPr>
          <w:rFonts w:cs="Times New Roman"/>
          <w:bCs/>
        </w:rPr>
        <w:tab/>
      </w:r>
      <w:r w:rsidRPr="007F5685">
        <w:rPr>
          <w:rFonts w:cs="Times New Roman"/>
          <w:bCs/>
        </w:rPr>
        <w:tab/>
      </w:r>
      <w:r w:rsidRPr="007F5685">
        <w:rPr>
          <w:rFonts w:cs="Times New Roman"/>
          <w:bCs/>
        </w:rPr>
        <w:tab/>
      </w:r>
      <w:r w:rsidRPr="007F5685">
        <w:rPr>
          <w:rFonts w:cs="Times New Roman"/>
          <w:bCs/>
        </w:rPr>
        <w:tab/>
      </w:r>
      <w:r w:rsidRPr="007F5685">
        <w:rPr>
          <w:rFonts w:cs="Times New Roman"/>
          <w:bCs/>
        </w:rPr>
        <w:tab/>
        <w:t xml:space="preserve">           </w:t>
      </w:r>
    </w:p>
    <w:p w:rsidRDefault="00780849" w:rsidP="00780849" w:rsidR="00780849" w:rsidRPr="007F5685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780849" w:rsidP="00780849" w:rsidR="00780849" w:rsidRPr="007F5685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780849" w:rsidP="00780849" w:rsidR="00780849" w:rsidRPr="007F5685">
      <w:pPr>
        <w:pStyle w:val="Odlomakpopisa"/>
        <w:ind w:left="0"/>
        <w:jc w:val="center"/>
        <w:rPr>
          <w:rFonts w:hAnsi="Times New Roman" w:ascii="Times New Roman"/>
          <w:sz w:val="24"/>
          <w:szCs w:val="24"/>
        </w:rPr>
      </w:pPr>
      <w:r w:rsidRPr="007F5685">
        <w:rPr>
          <w:rFonts w:hAnsi="Times New Roman" w:ascii="Times New Roman"/>
          <w:sz w:val="24"/>
          <w:szCs w:val="24"/>
        </w:rPr>
        <w:t>DIOBNI POPIS</w:t>
      </w:r>
    </w:p>
    <w:p w:rsidRDefault="00780849" w:rsidP="00780849" w:rsidR="00780849" w:rsidRPr="007F5685">
      <w:pPr>
        <w:pStyle w:val="Odlomakpopisa"/>
        <w:ind w:left="0"/>
        <w:jc w:val="center"/>
        <w:rPr>
          <w:rFonts w:hAnsi="Times New Roman" w:ascii="Times New Roman"/>
          <w:sz w:val="24"/>
          <w:szCs w:val="24"/>
        </w:rPr>
      </w:pPr>
      <w:r w:rsidRPr="007F5685">
        <w:rPr>
          <w:rFonts w:hAnsi="Times New Roman" w:ascii="Times New Roman"/>
          <w:sz w:val="24"/>
          <w:szCs w:val="24"/>
        </w:rPr>
        <w:t xml:space="preserve">Za </w:t>
      </w:r>
      <w:r w:rsidR="00093B25" w:rsidRPr="007F5685">
        <w:rPr>
          <w:rFonts w:hAnsi="Times New Roman" w:ascii="Times New Roman"/>
          <w:sz w:val="24"/>
          <w:szCs w:val="24"/>
        </w:rPr>
        <w:t>2</w:t>
      </w:r>
      <w:r w:rsidRPr="007F5685">
        <w:rPr>
          <w:rFonts w:hAnsi="Times New Roman" w:ascii="Times New Roman"/>
          <w:sz w:val="24"/>
          <w:szCs w:val="24"/>
        </w:rPr>
        <w:t xml:space="preserve">. </w:t>
      </w:r>
      <w:r w:rsidR="008F2A58" w:rsidRPr="007F5685">
        <w:rPr>
          <w:rFonts w:hAnsi="Times New Roman" w:ascii="Times New Roman"/>
          <w:sz w:val="24"/>
          <w:szCs w:val="24"/>
        </w:rPr>
        <w:t>d</w:t>
      </w:r>
      <w:r w:rsidRPr="007F5685">
        <w:rPr>
          <w:rFonts w:hAnsi="Times New Roman" w:ascii="Times New Roman"/>
          <w:sz w:val="24"/>
          <w:szCs w:val="24"/>
        </w:rPr>
        <w:t>jelomičnu diobu sukladno članku 184. SZ</w:t>
      </w:r>
    </w:p>
    <w:p w:rsidRDefault="00780849" w:rsidP="00780849" w:rsidR="00780849" w:rsidRPr="007F5685">
      <w:pPr>
        <w:pStyle w:val="Odlomakpopisa"/>
        <w:ind w:left="0"/>
        <w:jc w:val="both"/>
        <w:rPr>
          <w:rFonts w:hAnsi="Times New Roman" w:ascii="Times New Roman"/>
          <w:b/>
          <w:sz w:val="24"/>
          <w:szCs w:val="24"/>
        </w:rPr>
      </w:pPr>
    </w:p>
    <w:p w:rsidRDefault="00780849" w:rsidP="00780849" w:rsidR="00780849" w:rsidRPr="007F568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7F5685">
        <w:rPr>
          <w:rFonts w:hAnsi="Times New Roman" w:ascii="Times New Roman"/>
          <w:sz w:val="24"/>
          <w:szCs w:val="24"/>
        </w:rPr>
        <w:t xml:space="preserve">Vjerovnicima će se pri ovoj diobi iz stečajne mase raspodijeliti iznos od </w:t>
      </w:r>
      <w:r w:rsidR="00093B25" w:rsidRPr="007F5685">
        <w:rPr>
          <w:rFonts w:hAnsi="Times New Roman" w:ascii="Times New Roman"/>
          <w:sz w:val="24"/>
          <w:szCs w:val="24"/>
        </w:rPr>
        <w:t>8</w:t>
      </w:r>
      <w:r w:rsidR="002A74CB" w:rsidRPr="007F5685">
        <w:rPr>
          <w:rFonts w:hAnsi="Times New Roman" w:ascii="Times New Roman"/>
          <w:sz w:val="24"/>
          <w:szCs w:val="24"/>
        </w:rPr>
        <w:t>00.000</w:t>
      </w:r>
      <w:r w:rsidRPr="007F5685">
        <w:rPr>
          <w:rFonts w:hAnsi="Times New Roman" w:ascii="Times New Roman"/>
          <w:sz w:val="24"/>
          <w:szCs w:val="24"/>
        </w:rPr>
        <w:t>,00 kn</w:t>
      </w:r>
      <w:r w:rsidR="008C71D0" w:rsidRPr="007F5685">
        <w:rPr>
          <w:rFonts w:hAnsi="Times New Roman" w:ascii="Times New Roman"/>
          <w:sz w:val="24"/>
          <w:szCs w:val="24"/>
        </w:rPr>
        <w:t>.</w:t>
      </w:r>
    </w:p>
    <w:p w:rsidRDefault="00780849" w:rsidP="00780849" w:rsidR="00780849" w:rsidRPr="007F568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7F5685">
        <w:rPr>
          <w:rFonts w:hAnsi="Times New Roman" w:ascii="Times New Roman"/>
          <w:sz w:val="24"/>
          <w:szCs w:val="24"/>
        </w:rPr>
        <w:t xml:space="preserve">Zbroj tražbina koje se uzimaju u obzir pri </w:t>
      </w:r>
      <w:r w:rsidR="00093B25" w:rsidRPr="007F5685">
        <w:rPr>
          <w:rFonts w:hAnsi="Times New Roman" w:ascii="Times New Roman"/>
          <w:sz w:val="24"/>
          <w:szCs w:val="24"/>
        </w:rPr>
        <w:t>2</w:t>
      </w:r>
      <w:r w:rsidRPr="007F5685">
        <w:rPr>
          <w:rFonts w:hAnsi="Times New Roman" w:ascii="Times New Roman"/>
          <w:sz w:val="24"/>
          <w:szCs w:val="24"/>
        </w:rPr>
        <w:t xml:space="preserve">. </w:t>
      </w:r>
      <w:r w:rsidR="002A74CB" w:rsidRPr="007F5685">
        <w:rPr>
          <w:rFonts w:hAnsi="Times New Roman" w:ascii="Times New Roman"/>
          <w:sz w:val="24"/>
          <w:szCs w:val="24"/>
        </w:rPr>
        <w:t>d</w:t>
      </w:r>
      <w:r w:rsidRPr="007F5685">
        <w:rPr>
          <w:rFonts w:hAnsi="Times New Roman" w:ascii="Times New Roman"/>
          <w:sz w:val="24"/>
          <w:szCs w:val="24"/>
        </w:rPr>
        <w:t xml:space="preserve">jelomičnoj diobi iznosi </w:t>
      </w:r>
      <w:r w:rsidR="002A74CB" w:rsidRPr="007F5685">
        <w:rPr>
          <w:rFonts w:hAnsi="Times New Roman" w:ascii="Times New Roman"/>
          <w:sz w:val="24"/>
          <w:szCs w:val="24"/>
        </w:rPr>
        <w:t>1.735.846</w:t>
      </w:r>
      <w:r w:rsidR="00BA1B69" w:rsidRPr="007F5685">
        <w:rPr>
          <w:rFonts w:hAnsi="Times New Roman" w:ascii="Times New Roman"/>
          <w:sz w:val="24"/>
          <w:szCs w:val="24"/>
        </w:rPr>
        <w:t>,</w:t>
      </w:r>
      <w:r w:rsidR="00606C8F" w:rsidRPr="007F5685">
        <w:rPr>
          <w:rFonts w:hAnsi="Times New Roman" w:ascii="Times New Roman"/>
          <w:sz w:val="24"/>
          <w:szCs w:val="24"/>
        </w:rPr>
        <w:t>31</w:t>
      </w:r>
      <w:r w:rsidRPr="007F5685">
        <w:rPr>
          <w:rFonts w:hAnsi="Times New Roman" w:ascii="Times New Roman"/>
          <w:sz w:val="24"/>
          <w:szCs w:val="24"/>
        </w:rPr>
        <w:t xml:space="preserve"> kn.</w:t>
      </w:r>
    </w:p>
    <w:p w:rsidRDefault="007F5685" w:rsidP="00780849" w:rsidR="00780849" w:rsidRPr="007F568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7F5685">
        <w:rPr>
          <w:rFonts w:hAnsi="Times New Roman" w:ascii="Times New Roman"/>
          <w:sz w:val="24"/>
          <w:szCs w:val="24"/>
        </w:rPr>
        <w:t xml:space="preserve">Popis </w:t>
      </w:r>
      <w:r w:rsidR="00780849" w:rsidRPr="007F5685">
        <w:rPr>
          <w:rFonts w:hAnsi="Times New Roman" w:ascii="Times New Roman"/>
          <w:sz w:val="24"/>
          <w:szCs w:val="24"/>
        </w:rPr>
        <w:t>tražbina koje se pri diobi uzimaju u obzir:</w:t>
      </w:r>
    </w:p>
    <w:p w:rsidRDefault="00EF2AC0" w:rsidP="00B90F77" w:rsidR="00B90F77" w:rsidRPr="007F5685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7F5685">
        <w:rPr>
          <w:rFonts w:cs="Times New Roman" w:hAnsi="Times New Roman" w:ascii="Times New Roman"/>
          <w:sz w:val="24"/>
          <w:szCs w:val="24"/>
          <w:u w:val="single"/>
        </w:rPr>
        <w:t>1</w:t>
      </w:r>
      <w:r w:rsidR="00B90F77" w:rsidRPr="007F5685">
        <w:rPr>
          <w:rFonts w:cs="Times New Roman" w:hAnsi="Times New Roman" w:ascii="Times New Roman"/>
          <w:bCs/>
          <w:sz w:val="24"/>
          <w:szCs w:val="24"/>
          <w:u w:val="single"/>
        </w:rPr>
        <w:t>. viši isplatni red:</w:t>
      </w:r>
    </w:p>
    <w:p w:rsidRDefault="00B90F77" w:rsidP="00B90F77" w:rsidR="00B90F77" w:rsidRPr="007F5685">
      <w:pPr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</w:rPr>
      </w:pPr>
    </w:p>
    <w:tbl>
      <w:tblPr>
        <w:tblW w:type="dxa" w:w="11340"/>
        <w:tblInd w:type="dxa" w:w="-1026"/>
        <w:tblBorders>
          <w:top w:space="0" w:sz="8" w:color="auto" w:val="single"/>
          <w:left w:space="0" w:sz="8" w:color="auto" w:val="single"/>
          <w:bottom w:space="0" w:sz="8" w:color="auto" w:val="single"/>
          <w:right w:space="0" w:sz="8" w:color="auto" w:val="single"/>
          <w:insideH w:space="0" w:sz="8" w:color="auto" w:val="single"/>
          <w:insideV w:space="0" w:sz="8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850"/>
        <w:gridCol w:w="1560"/>
        <w:gridCol w:w="3260"/>
        <w:gridCol w:w="1418"/>
        <w:gridCol w:w="1417"/>
        <w:gridCol w:w="1418"/>
        <w:gridCol w:w="1417"/>
      </w:tblGrid>
      <w:tr w:rsidTr="00143F1B" w:rsidR="00554FC3" w:rsidRPr="007F5685">
        <w:trPr>
          <w:trHeight w:val="300"/>
        </w:trPr>
        <w:tc>
          <w:tcPr>
            <w:tcW w:type="dxa" w:w="850"/>
            <w:noWrap/>
            <w:vAlign w:val="bottom"/>
          </w:tcPr>
          <w:p w:rsidRDefault="00554FC3" w:rsidP="00554FC3" w:rsidR="00554FC3" w:rsidRPr="007F5685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</w:pPr>
            <w:r w:rsidRPr="007F5685"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  <w:t>Red. broj</w:t>
            </w:r>
          </w:p>
          <w:p w:rsidRDefault="00554FC3" w:rsidP="00554FC3" w:rsidR="00554FC3" w:rsidRPr="007F5685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type="dxa" w:w="1560"/>
            <w:noWrap/>
            <w:vAlign w:val="center"/>
          </w:tcPr>
          <w:p w:rsidRDefault="00554FC3" w:rsidP="00143F1B" w:rsidR="00554FC3" w:rsidRPr="007F5685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</w:pPr>
            <w:r w:rsidRPr="007F5685"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  <w:t>OIB</w:t>
            </w:r>
          </w:p>
        </w:tc>
        <w:tc>
          <w:tcPr>
            <w:tcW w:type="dxa" w:w="3260"/>
            <w:vAlign w:val="center"/>
          </w:tcPr>
          <w:p w:rsidRDefault="00554FC3" w:rsidP="00143F1B" w:rsidR="00554FC3" w:rsidRPr="007F5685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</w:pPr>
            <w:r w:rsidRPr="007F5685"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  <w:t>Vjerovnik</w:t>
            </w:r>
          </w:p>
        </w:tc>
        <w:tc>
          <w:tcPr>
            <w:tcW w:type="dxa" w:w="1418"/>
            <w:noWrap/>
            <w:vAlign w:val="center"/>
          </w:tcPr>
          <w:p w:rsidRDefault="00554FC3" w:rsidP="00143F1B" w:rsidR="00554FC3" w:rsidRPr="007F5685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</w:pPr>
            <w:r w:rsidRPr="007F5685"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  <w:t>Iznos tražbine</w:t>
            </w:r>
          </w:p>
          <w:p w:rsidRDefault="00554FC3" w:rsidP="00143F1B" w:rsidR="00554FC3" w:rsidRPr="007F5685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</w:pPr>
            <w:r w:rsidRPr="007F5685"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  <w:t>(bruto)</w:t>
            </w:r>
          </w:p>
        </w:tc>
        <w:tc>
          <w:tcPr>
            <w:tcW w:type="dxa" w:w="1417"/>
            <w:vAlign w:val="center"/>
          </w:tcPr>
          <w:p w:rsidRDefault="00143F1B" w:rsidP="00143F1B" w:rsidR="00143F1B" w:rsidRPr="007F5685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</w:pPr>
          </w:p>
          <w:p w:rsidRDefault="00235343" w:rsidP="00143F1B" w:rsidR="00143F1B" w:rsidRPr="007F5685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</w:pPr>
            <w:r w:rsidRPr="007F5685"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  <w:t>1</w:t>
            </w:r>
            <w:r w:rsidR="00143F1B" w:rsidRPr="007F5685"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  <w:t>.dioba</w:t>
            </w:r>
          </w:p>
          <w:p w:rsidRDefault="00143F1B" w:rsidP="00143F1B" w:rsidR="00554FC3" w:rsidRPr="007F5685">
            <w:pPr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</w:pPr>
            <w:r w:rsidRPr="007F5685"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  <w:t xml:space="preserve">   23,0435%</w:t>
            </w:r>
          </w:p>
          <w:p w:rsidRDefault="00554FC3" w:rsidP="00143F1B" w:rsidR="00554FC3" w:rsidRPr="007F5685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type="dxa" w:w="1418"/>
            <w:vAlign w:val="center"/>
          </w:tcPr>
          <w:p w:rsidRDefault="00554FC3" w:rsidP="00143F1B" w:rsidR="00554FC3" w:rsidRPr="007F5685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</w:pPr>
            <w:r w:rsidRPr="007F5685"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  <w:t>2.dioba</w:t>
            </w:r>
          </w:p>
          <w:p w:rsidRDefault="002B02A5" w:rsidP="00143F1B" w:rsidR="00554FC3" w:rsidRPr="007F5685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</w:pPr>
            <w:r w:rsidRPr="007F5685"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  <w:t xml:space="preserve"> </w:t>
            </w:r>
            <w:r w:rsidR="00554FC3" w:rsidRPr="007F5685"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  <w:t>46,08</w:t>
            </w:r>
            <w:r w:rsidRPr="007F5685"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  <w:t>7</w:t>
            </w:r>
            <w:r w:rsidR="00554FC3" w:rsidRPr="007F5685"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  <w:t>%</w:t>
            </w:r>
          </w:p>
        </w:tc>
        <w:tc>
          <w:tcPr>
            <w:tcW w:type="dxa" w:w="1417"/>
            <w:vAlign w:val="center"/>
          </w:tcPr>
          <w:p w:rsidRDefault="00554FC3" w:rsidP="00143F1B" w:rsidR="00554FC3" w:rsidRPr="007F5685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</w:pPr>
            <w:r w:rsidRPr="007F5685"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  <w:t>Nenamireno</w:t>
            </w:r>
          </w:p>
        </w:tc>
      </w:tr>
      <w:tr w:rsidTr="00554FC3" w:rsidR="00554FC3" w:rsidRPr="007F5685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8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4FC3" w:rsidP="005D45CE" w:rsidR="00554FC3" w:rsidRPr="007F568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554FC3" w:rsidP="005D45CE" w:rsidR="00554FC3" w:rsidRPr="007F5685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73935891423</w:t>
            </w:r>
          </w:p>
          <w:p w:rsidRDefault="00554FC3" w:rsidP="005D45CE" w:rsidR="00554FC3" w:rsidRPr="007F568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554FC3" w:rsidP="005D45CE" w:rsidR="00554FC3" w:rsidRPr="007F5685">
            <w:pPr>
              <w:pStyle w:val="TableContents"/>
              <w:rPr>
                <w:rFonts w:cs="Times New Roman"/>
              </w:rPr>
            </w:pPr>
            <w:r w:rsidRPr="007F5685">
              <w:rPr>
                <w:rFonts w:cs="Times New Roman"/>
                <w:bCs/>
              </w:rPr>
              <w:t>BORJAN MIRKO</w:t>
            </w:r>
            <w:r w:rsidRPr="007F5685">
              <w:rPr>
                <w:rFonts w:cs="Times New Roman"/>
              </w:rPr>
              <w:t>,</w:t>
            </w:r>
            <w:r w:rsidRPr="007F5685">
              <w:rPr>
                <w:rFonts w:cs="Times New Roman"/>
                <w:bCs/>
              </w:rPr>
              <w:t xml:space="preserve"> Zagreb, I Ferenčica 55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54FC3" w:rsidP="00C056B7" w:rsidR="00554FC3" w:rsidRPr="007F568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20.571,24</w:t>
            </w:r>
          </w:p>
          <w:p w:rsidRDefault="00554FC3" w:rsidP="00C056B7" w:rsidR="00554FC3" w:rsidRPr="007F568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54FC3" w:rsidP="00C056B7" w:rsidR="00554FC3" w:rsidRPr="007F5685">
            <w:pPr>
              <w:jc w:val="right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4.740,33</w:t>
            </w:r>
          </w:p>
          <w:p w:rsidRDefault="00554FC3" w:rsidP="00C056B7" w:rsidR="00554FC3" w:rsidRPr="007F568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35343" w:rsidP="000A1BFF" w:rsidR="00554FC3" w:rsidRPr="007F568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9.480,6</w:t>
            </w:r>
            <w:r w:rsidR="000A1BFF"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97100" w:rsidP="000A1BFF" w:rsidR="00554FC3" w:rsidRPr="007F568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6.350,2</w:t>
            </w:r>
            <w:r w:rsidR="000A1BFF"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</w:t>
            </w:r>
          </w:p>
        </w:tc>
      </w:tr>
      <w:tr w:rsidTr="00554FC3" w:rsidR="00554FC3" w:rsidRPr="007F5685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4FC3" w:rsidP="005D45CE" w:rsidR="00554FC3" w:rsidRPr="007F568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554FC3" w:rsidP="005D45CE" w:rsidR="00554FC3" w:rsidRPr="007F568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bCs/>
                <w:sz w:val="24"/>
                <w:szCs w:val="24"/>
              </w:rPr>
              <w:t>2140721024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554FC3" w:rsidP="005D45CE" w:rsidR="00554FC3" w:rsidRPr="007F5685">
            <w:pPr>
              <w:pStyle w:val="TableContents"/>
              <w:rPr>
                <w:rFonts w:cs="Times New Roman"/>
              </w:rPr>
            </w:pPr>
            <w:r w:rsidRPr="007F5685">
              <w:rPr>
                <w:rFonts w:cs="Times New Roman"/>
                <w:bCs/>
              </w:rPr>
              <w:t>BRODIĆ ZDENKO, ZAGREB, Siječanska 3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4FC3" w:rsidP="00C056B7" w:rsidR="00554FC3" w:rsidRPr="007F5685">
            <w:pPr>
              <w:jc w:val="right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215.825,50</w:t>
            </w:r>
          </w:p>
          <w:p w:rsidRDefault="00554FC3" w:rsidP="00C056B7" w:rsidR="00554FC3" w:rsidRPr="007F568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4FC3" w:rsidP="00C056B7" w:rsidR="00554FC3" w:rsidRPr="007F5685">
            <w:pPr>
              <w:jc w:val="right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49.733,75</w:t>
            </w:r>
          </w:p>
          <w:p w:rsidRDefault="00554FC3" w:rsidP="00C056B7" w:rsidR="00554FC3" w:rsidRPr="007F568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35343" w:rsidP="00C056B7" w:rsidR="00554FC3" w:rsidRPr="007F568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99.467,50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97100" w:rsidP="00C056B7" w:rsidR="00554FC3" w:rsidRPr="007F568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66.624,25</w:t>
            </w:r>
          </w:p>
        </w:tc>
      </w:tr>
      <w:tr w:rsidTr="00554FC3" w:rsidR="00554FC3" w:rsidRPr="007F5685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4FC3" w:rsidP="005D45CE" w:rsidR="00554FC3" w:rsidRPr="007F568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554FC3" w:rsidP="005D45CE" w:rsidR="00554FC3" w:rsidRPr="007F568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bCs/>
                <w:sz w:val="24"/>
                <w:szCs w:val="24"/>
              </w:rPr>
              <w:t>62325473729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554FC3" w:rsidP="005D45CE" w:rsidR="00554FC3" w:rsidRPr="007F5685">
            <w:pPr>
              <w:pStyle w:val="TableContents"/>
              <w:rPr>
                <w:rFonts w:cs="Times New Roman"/>
              </w:rPr>
            </w:pPr>
            <w:r w:rsidRPr="007F5685">
              <w:rPr>
                <w:rFonts w:cs="Times New Roman"/>
                <w:bCs/>
              </w:rPr>
              <w:t>BUNJEVAC IVAN, Zagreb, Siječanska 3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4FC3" w:rsidP="00C056B7" w:rsidR="00554FC3" w:rsidRPr="007F5685">
            <w:pPr>
              <w:jc w:val="right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149.399,85</w:t>
            </w:r>
          </w:p>
          <w:p w:rsidRDefault="00554FC3" w:rsidP="005D45CE" w:rsidR="00554FC3" w:rsidRPr="007F5685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4FC3" w:rsidP="00C056B7" w:rsidR="00554FC3" w:rsidRPr="007F5685">
            <w:pPr>
              <w:jc w:val="right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34.426,95</w:t>
            </w:r>
          </w:p>
          <w:p w:rsidRDefault="00554FC3" w:rsidP="00C056B7" w:rsidR="00554FC3" w:rsidRPr="007F568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35343" w:rsidP="000A1BFF" w:rsidR="00554FC3" w:rsidRPr="007F568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68.853,9</w:t>
            </w:r>
            <w:r w:rsidR="000A1BFF"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97100" w:rsidP="000A1BFF" w:rsidR="00554FC3" w:rsidRPr="007F568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46.11</w:t>
            </w:r>
            <w:r w:rsidR="000A1BFF"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8,</w:t>
            </w:r>
            <w:r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9</w:t>
            </w:r>
            <w:r w:rsidR="000A1BFF"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9</w:t>
            </w:r>
          </w:p>
        </w:tc>
      </w:tr>
      <w:tr w:rsidTr="00554FC3" w:rsidR="00554FC3" w:rsidRPr="007F5685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4FC3" w:rsidP="005D45CE" w:rsidR="00554FC3" w:rsidRPr="007F568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554FC3" w:rsidP="005D45CE" w:rsidR="00554FC3" w:rsidRPr="007F568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bCs/>
                <w:sz w:val="24"/>
                <w:szCs w:val="24"/>
              </w:rPr>
              <w:t>73106208810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554FC3" w:rsidP="005D45CE" w:rsidR="00554FC3" w:rsidRPr="007F5685">
            <w:pPr>
              <w:pStyle w:val="TableContents"/>
              <w:rPr>
                <w:rFonts w:cs="Times New Roman"/>
                <w:bCs/>
              </w:rPr>
            </w:pPr>
            <w:r w:rsidRPr="007F5685">
              <w:rPr>
                <w:rFonts w:cs="Times New Roman"/>
                <w:bCs/>
              </w:rPr>
              <w:t>ĐURAN STJEPAN, Velika Gorica, Vrbovo Posavsko 70,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554FC3" w:rsidP="00C056B7" w:rsidR="00554FC3" w:rsidRPr="007F5685">
            <w:pPr>
              <w:jc w:val="right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115.887,80</w:t>
            </w:r>
          </w:p>
          <w:p w:rsidRDefault="00554FC3" w:rsidP="00C056B7" w:rsidR="00554FC3" w:rsidRPr="007F568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554FC3" w:rsidP="00C056B7" w:rsidR="00554FC3" w:rsidRPr="007F5685">
            <w:pPr>
              <w:jc w:val="right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26.704,61</w:t>
            </w:r>
          </w:p>
          <w:p w:rsidRDefault="00554FC3" w:rsidP="00C056B7" w:rsidR="00554FC3" w:rsidRPr="007F568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235343" w:rsidP="000A1BFF" w:rsidR="00554FC3" w:rsidRPr="007F568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53.409,2</w:t>
            </w:r>
            <w:r w:rsidR="000A1BFF"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E97100" w:rsidP="000A1BFF" w:rsidR="00554FC3" w:rsidRPr="007F568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35.773,9</w:t>
            </w:r>
            <w:r w:rsidR="000A1BFF"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</w:t>
            </w:r>
          </w:p>
        </w:tc>
      </w:tr>
      <w:tr w:rsidTr="00554FC3" w:rsidR="00554FC3" w:rsidRPr="007F5685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4FC3" w:rsidP="005D45CE" w:rsidR="00554FC3" w:rsidRPr="007F568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554FC3" w:rsidP="005D45CE" w:rsidR="00554FC3" w:rsidRPr="007F568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bCs/>
                <w:sz w:val="24"/>
                <w:szCs w:val="24"/>
              </w:rPr>
              <w:t>66067815001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554FC3" w:rsidP="005D45CE" w:rsidR="00554FC3" w:rsidRPr="007F568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bCs/>
                <w:sz w:val="24"/>
                <w:szCs w:val="24"/>
              </w:rPr>
              <w:t>GOGIĆ MONIKA, Zagreb, Grada Čikaga 31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554FC3" w:rsidP="00082C5D" w:rsidR="00554FC3" w:rsidRPr="007F5685">
            <w:pPr>
              <w:jc w:val="right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146.817,42</w:t>
            </w:r>
          </w:p>
          <w:p w:rsidRDefault="00554FC3" w:rsidP="00082C5D" w:rsidR="00554FC3" w:rsidRPr="007F568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554FC3" w:rsidP="00082C5D" w:rsidR="00554FC3" w:rsidRPr="007F5685">
            <w:pPr>
              <w:jc w:val="right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33.831,87</w:t>
            </w:r>
          </w:p>
          <w:p w:rsidRDefault="00554FC3" w:rsidP="00082C5D" w:rsidR="00554FC3" w:rsidRPr="007F568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235343" w:rsidP="00C056B7" w:rsidR="00554FC3" w:rsidRPr="007F568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67.663,74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E97100" w:rsidP="000A1BFF" w:rsidR="00554FC3" w:rsidRPr="007F568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45.321,8</w:t>
            </w:r>
            <w:r w:rsidR="000A1BFF"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</w:t>
            </w:r>
          </w:p>
        </w:tc>
      </w:tr>
      <w:tr w:rsidTr="00554FC3" w:rsidR="00554FC3" w:rsidRPr="007F5685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4FC3" w:rsidP="005D45CE" w:rsidR="00554FC3" w:rsidRPr="007F568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554FC3" w:rsidP="005D45CE" w:rsidR="00554FC3" w:rsidRPr="007F568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bCs/>
                <w:sz w:val="24"/>
                <w:szCs w:val="24"/>
              </w:rPr>
              <w:t>80946294385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554FC3" w:rsidP="005D45CE" w:rsidR="00554FC3" w:rsidRPr="007F568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bCs/>
                <w:sz w:val="24"/>
                <w:szCs w:val="24"/>
              </w:rPr>
              <w:t>GRGURIĆ MATIJA, Zagreb, Savski gaj 3, Put 10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554FC3" w:rsidP="00082C5D" w:rsidR="00554FC3" w:rsidRPr="007F5685">
            <w:pPr>
              <w:jc w:val="right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14.347,62</w:t>
            </w:r>
          </w:p>
          <w:p w:rsidRDefault="00554FC3" w:rsidP="00082C5D" w:rsidR="00554FC3" w:rsidRPr="007F568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554FC3" w:rsidP="00082C5D" w:rsidR="00554FC3" w:rsidRPr="007F5685">
            <w:pPr>
              <w:jc w:val="right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3.306,19</w:t>
            </w:r>
          </w:p>
          <w:p w:rsidRDefault="00554FC3" w:rsidP="00082C5D" w:rsidR="00554FC3" w:rsidRPr="007F568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A1BFF" w:rsidP="000A1BFF" w:rsidR="00554FC3" w:rsidRPr="007F568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7.073,26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A1BFF" w:rsidP="000A1BFF" w:rsidR="00554FC3" w:rsidRPr="007F568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3.737,33</w:t>
            </w:r>
          </w:p>
        </w:tc>
      </w:tr>
      <w:tr w:rsidTr="00554FC3" w:rsidR="00554FC3" w:rsidRPr="007F5685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746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4FC3" w:rsidP="005D45CE" w:rsidR="00554FC3" w:rsidRPr="007F568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554FC3" w:rsidP="005D45CE" w:rsidR="00554FC3" w:rsidRPr="007F568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bCs/>
                <w:sz w:val="24"/>
                <w:szCs w:val="24"/>
              </w:rPr>
              <w:t>82332173173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554FC3" w:rsidP="005D45CE" w:rsidR="00554FC3" w:rsidRPr="007F5685">
            <w:pPr>
              <w:pStyle w:val="TableContents"/>
              <w:rPr>
                <w:rFonts w:cs="Times New Roman"/>
                <w:bCs/>
              </w:rPr>
            </w:pPr>
            <w:r w:rsidRPr="007F5685">
              <w:rPr>
                <w:rFonts w:cs="Times New Roman"/>
                <w:bCs/>
              </w:rPr>
              <w:t>HAJDUK ANICA</w:t>
            </w:r>
          </w:p>
          <w:p w:rsidRDefault="00554FC3" w:rsidP="005D45CE" w:rsidR="00554FC3" w:rsidRPr="007F5685">
            <w:pPr>
              <w:pStyle w:val="TableContents"/>
              <w:rPr>
                <w:rFonts w:cs="Times New Roman"/>
              </w:rPr>
            </w:pPr>
            <w:r w:rsidRPr="007F5685">
              <w:rPr>
                <w:rFonts w:cs="Times New Roman"/>
                <w:bCs/>
              </w:rPr>
              <w:t>42224 Visoko, Presečno Visočko 52,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554FC3" w:rsidP="00C056B7" w:rsidR="00554FC3" w:rsidRPr="007F5685">
            <w:pPr>
              <w:jc w:val="right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118.317,46</w:t>
            </w:r>
          </w:p>
          <w:p w:rsidRDefault="00554FC3" w:rsidP="00C056B7" w:rsidR="00554FC3" w:rsidRPr="007F568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554FC3" w:rsidP="00C056B7" w:rsidR="00554FC3" w:rsidRPr="007F5685">
            <w:pPr>
              <w:jc w:val="right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27.264,48</w:t>
            </w:r>
          </w:p>
          <w:p w:rsidRDefault="00554FC3" w:rsidP="00C056B7" w:rsidR="00554FC3" w:rsidRPr="007F568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235343" w:rsidP="000A1BFF" w:rsidR="00554FC3" w:rsidRPr="007F568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54.528,9</w:t>
            </w:r>
            <w:r w:rsidR="000A1BFF"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E97100" w:rsidP="000A1BFF" w:rsidR="00554FC3" w:rsidRPr="007F568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36.524,0</w:t>
            </w:r>
            <w:r w:rsidR="000A1BFF"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</w:t>
            </w:r>
          </w:p>
        </w:tc>
      </w:tr>
      <w:tr w:rsidTr="00554FC3" w:rsidR="00554FC3" w:rsidRPr="007F5685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4FC3" w:rsidP="005D45CE" w:rsidR="00554FC3" w:rsidRPr="007F568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554FC3" w:rsidP="005D45CE" w:rsidR="00554FC3" w:rsidRPr="007F5685">
            <w:pPr>
              <w:pStyle w:val="TableContents"/>
              <w:jc w:val="center"/>
              <w:rPr>
                <w:rFonts w:cs="Times New Roman"/>
                <w:bCs/>
              </w:rPr>
            </w:pPr>
            <w:r w:rsidRPr="007F5685">
              <w:rPr>
                <w:rFonts w:cs="Times New Roman"/>
                <w:bCs/>
              </w:rPr>
              <w:t>97680981952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554FC3" w:rsidP="005D45CE" w:rsidR="00554FC3" w:rsidRPr="007F5685">
            <w:pPr>
              <w:pStyle w:val="TableContents"/>
              <w:rPr>
                <w:rFonts w:cs="Times New Roman"/>
                <w:bCs/>
              </w:rPr>
            </w:pPr>
            <w:r w:rsidRPr="007F5685">
              <w:rPr>
                <w:rFonts w:cs="Times New Roman"/>
                <w:bCs/>
              </w:rPr>
              <w:t>KRAJINA BLAŽENKA</w:t>
            </w:r>
          </w:p>
          <w:p w:rsidRDefault="00554FC3" w:rsidP="005D45CE" w:rsidR="00554FC3" w:rsidRPr="007F5685">
            <w:pPr>
              <w:pStyle w:val="TableContents"/>
              <w:rPr>
                <w:rFonts w:cs="Times New Roman"/>
              </w:rPr>
            </w:pPr>
            <w:r w:rsidRPr="007F5685">
              <w:rPr>
                <w:rFonts w:cs="Times New Roman"/>
                <w:bCs/>
              </w:rPr>
              <w:t>Zagreb, Žitnjak 38,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554FC3" w:rsidP="00C056B7" w:rsidR="00554FC3" w:rsidRPr="007F5685">
            <w:pPr>
              <w:jc w:val="right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74.407,83</w:t>
            </w:r>
          </w:p>
          <w:p w:rsidRDefault="00554FC3" w:rsidP="00C056B7" w:rsidR="00554FC3" w:rsidRPr="007F568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554FC3" w:rsidP="00C056B7" w:rsidR="00554FC3" w:rsidRPr="007F5685">
            <w:pPr>
              <w:jc w:val="right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17.146,17</w:t>
            </w:r>
          </w:p>
          <w:p w:rsidRDefault="00554FC3" w:rsidP="00C056B7" w:rsidR="00554FC3" w:rsidRPr="007F568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235343" w:rsidP="00C056B7" w:rsidR="00554FC3" w:rsidRPr="007F568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34.292,34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E97100" w:rsidP="000A1BFF" w:rsidR="00554FC3" w:rsidRPr="007F568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22.969,3</w:t>
            </w:r>
            <w:r w:rsidR="000A1BFF"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</w:t>
            </w:r>
          </w:p>
        </w:tc>
      </w:tr>
      <w:tr w:rsidTr="00554FC3" w:rsidR="00554FC3" w:rsidRPr="007F5685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4FC3" w:rsidP="005D45CE" w:rsidR="00554FC3" w:rsidRPr="007F568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554FC3" w:rsidP="005D45CE" w:rsidR="00554FC3" w:rsidRPr="007F568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bCs/>
                <w:sz w:val="24"/>
                <w:szCs w:val="24"/>
              </w:rPr>
              <w:t>85485857679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554FC3" w:rsidP="005D45CE" w:rsidR="00554FC3" w:rsidRPr="007F5685">
            <w:pPr>
              <w:pStyle w:val="TableContents"/>
              <w:rPr>
                <w:rFonts w:cs="Times New Roman"/>
                <w:bCs/>
              </w:rPr>
            </w:pPr>
            <w:r w:rsidRPr="007F5685">
              <w:rPr>
                <w:rFonts w:cs="Times New Roman"/>
                <w:bCs/>
              </w:rPr>
              <w:t>KRALJ IVAN</w:t>
            </w:r>
          </w:p>
          <w:p w:rsidRDefault="00554FC3" w:rsidP="005D45CE" w:rsidR="00554FC3" w:rsidRPr="007F5685">
            <w:pPr>
              <w:pStyle w:val="TableContents"/>
              <w:rPr>
                <w:rFonts w:cs="Times New Roman"/>
                <w:bCs/>
              </w:rPr>
            </w:pPr>
            <w:r w:rsidRPr="007F5685">
              <w:rPr>
                <w:rFonts w:cs="Times New Roman"/>
                <w:bCs/>
              </w:rPr>
              <w:t>Zagreb, Čavoglavska 18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554FC3" w:rsidP="00C056B7" w:rsidR="00554FC3" w:rsidRPr="007F5685">
            <w:pPr>
              <w:jc w:val="right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52.128,11</w:t>
            </w:r>
          </w:p>
          <w:p w:rsidRDefault="00554FC3" w:rsidP="00C056B7" w:rsidR="00554FC3" w:rsidRPr="007F568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554FC3" w:rsidP="00C056B7" w:rsidR="00554FC3" w:rsidRPr="007F5685">
            <w:pPr>
              <w:jc w:val="right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12.012,14</w:t>
            </w:r>
          </w:p>
          <w:p w:rsidRDefault="00554FC3" w:rsidP="00C056B7" w:rsidR="00554FC3" w:rsidRPr="007F568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235343" w:rsidP="00C056B7" w:rsidR="00554FC3" w:rsidRPr="007F568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24.024,28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E97100" w:rsidP="00C056B7" w:rsidR="00554FC3" w:rsidRPr="007F568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16.091,69</w:t>
            </w:r>
          </w:p>
        </w:tc>
      </w:tr>
      <w:tr w:rsidTr="00554FC3" w:rsidR="00554FC3" w:rsidRPr="007F5685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4FC3" w:rsidP="005D45CE" w:rsidR="00554FC3" w:rsidRPr="007F568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554FC3" w:rsidP="005D45CE" w:rsidR="00554FC3" w:rsidRPr="007F568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bCs/>
                <w:sz w:val="24"/>
                <w:szCs w:val="24"/>
              </w:rPr>
              <w:t>48578710620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554FC3" w:rsidP="005D45CE" w:rsidR="00554FC3" w:rsidRPr="007F5685">
            <w:pPr>
              <w:pStyle w:val="TableContents"/>
              <w:rPr>
                <w:rFonts w:cs="Times New Roman"/>
                <w:bCs/>
              </w:rPr>
            </w:pPr>
            <w:r w:rsidRPr="007F5685">
              <w:rPr>
                <w:rFonts w:cs="Times New Roman"/>
                <w:bCs/>
              </w:rPr>
              <w:t>KRUNIĆ ŠTEFANIJA</w:t>
            </w:r>
          </w:p>
          <w:p w:rsidRDefault="00554FC3" w:rsidP="005D45CE" w:rsidR="00554FC3" w:rsidRPr="007F568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bCs/>
                <w:sz w:val="24"/>
                <w:szCs w:val="24"/>
              </w:rPr>
              <w:t>Zagreb, Medvedski breg 4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554FC3" w:rsidP="00082C5D" w:rsidR="00554FC3" w:rsidRPr="007F5685">
            <w:pPr>
              <w:jc w:val="right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52.822,90</w:t>
            </w:r>
          </w:p>
          <w:p w:rsidRDefault="00554FC3" w:rsidP="00082C5D" w:rsidR="00554FC3" w:rsidRPr="007F568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554FC3" w:rsidP="00082C5D" w:rsidR="00554FC3" w:rsidRPr="007F5685">
            <w:pPr>
              <w:jc w:val="right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12.172,24</w:t>
            </w:r>
          </w:p>
          <w:p w:rsidRDefault="00554FC3" w:rsidP="00082C5D" w:rsidR="00554FC3" w:rsidRPr="007F568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235343" w:rsidP="000A1BFF" w:rsidR="00554FC3" w:rsidRPr="007F568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24.344,4</w:t>
            </w:r>
            <w:r w:rsidR="000A1BFF"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E97100" w:rsidP="000A1BFF" w:rsidR="00554FC3" w:rsidRPr="007F568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16.306,1</w:t>
            </w:r>
            <w:r w:rsidR="000A1BFF"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</w:t>
            </w:r>
          </w:p>
        </w:tc>
      </w:tr>
      <w:tr w:rsidTr="000637B9" w:rsidR="00554FC3" w:rsidRPr="007F5685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4FC3" w:rsidP="005D45CE" w:rsidR="00554FC3" w:rsidRPr="007F568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554FC3" w:rsidP="005D45CE" w:rsidR="00554FC3" w:rsidRPr="007F568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bCs/>
                <w:sz w:val="24"/>
                <w:szCs w:val="24"/>
              </w:rPr>
              <w:t>97346195328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554FC3" w:rsidP="005D45CE" w:rsidR="00554FC3" w:rsidRPr="007F5685">
            <w:pPr>
              <w:pStyle w:val="TableContents"/>
              <w:rPr>
                <w:rFonts w:cs="Times New Roman"/>
                <w:bCs/>
              </w:rPr>
            </w:pPr>
            <w:r w:rsidRPr="007F5685">
              <w:rPr>
                <w:rFonts w:cs="Times New Roman"/>
                <w:bCs/>
              </w:rPr>
              <w:t>MARINIĆ MARKO</w:t>
            </w:r>
          </w:p>
          <w:p w:rsidRDefault="00554FC3" w:rsidP="005D45CE" w:rsidR="00554FC3" w:rsidRPr="007F568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bCs/>
                <w:sz w:val="24"/>
                <w:szCs w:val="24"/>
              </w:rPr>
              <w:t>Zagreb, horvaćanska 59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554FC3" w:rsidP="00082C5D" w:rsidR="00554FC3" w:rsidRPr="007F5685">
            <w:pPr>
              <w:jc w:val="right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153.899,47</w:t>
            </w:r>
          </w:p>
          <w:p w:rsidRDefault="00554FC3" w:rsidP="00082C5D" w:rsidR="00554FC3" w:rsidRPr="007F568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554FC3" w:rsidP="00082C5D" w:rsidR="00554FC3" w:rsidRPr="007F5685">
            <w:pPr>
              <w:jc w:val="right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35.463,82</w:t>
            </w:r>
          </w:p>
          <w:p w:rsidRDefault="00554FC3" w:rsidP="00082C5D" w:rsidR="00554FC3" w:rsidRPr="007F568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235343" w:rsidP="000A1BFF" w:rsidR="00554FC3" w:rsidRPr="007F568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70.927,6</w:t>
            </w:r>
            <w:r w:rsidR="000A1BFF"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E97100" w:rsidP="000A1BFF" w:rsidR="00554FC3" w:rsidRPr="007F568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47.508,0</w:t>
            </w:r>
            <w:r w:rsidR="000A1BFF"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</w:t>
            </w:r>
          </w:p>
        </w:tc>
      </w:tr>
      <w:tr w:rsidTr="00554FC3" w:rsidR="00554FC3" w:rsidRPr="007F5685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4FC3" w:rsidP="005D45CE" w:rsidR="00554FC3" w:rsidRPr="007F568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554FC3" w:rsidP="005D45CE" w:rsidR="00554FC3" w:rsidRPr="007F568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bCs/>
                <w:sz w:val="24"/>
                <w:szCs w:val="24"/>
              </w:rPr>
              <w:t>4810959427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554FC3" w:rsidP="005D45CE" w:rsidR="00554FC3" w:rsidRPr="007F5685">
            <w:pPr>
              <w:pStyle w:val="TableContents"/>
              <w:rPr>
                <w:rFonts w:cs="Times New Roman"/>
                <w:bCs/>
              </w:rPr>
            </w:pPr>
            <w:r w:rsidRPr="007F5685">
              <w:rPr>
                <w:rFonts w:cs="Times New Roman"/>
                <w:bCs/>
              </w:rPr>
              <w:t>OŽEGOVIĆ ŽELJKO</w:t>
            </w:r>
          </w:p>
          <w:p w:rsidRDefault="00554FC3" w:rsidP="005D45CE" w:rsidR="00554FC3" w:rsidRPr="007F5685">
            <w:pPr>
              <w:pStyle w:val="TableContents"/>
              <w:rPr>
                <w:rFonts w:cs="Times New Roman"/>
              </w:rPr>
            </w:pPr>
            <w:r w:rsidRPr="007F5685">
              <w:rPr>
                <w:rFonts w:cs="Times New Roman"/>
                <w:bCs/>
              </w:rPr>
              <w:t>Zagreb, Drage Gervaissa 10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554FC3" w:rsidP="00C056B7" w:rsidR="00554FC3" w:rsidRPr="007F5685">
            <w:pPr>
              <w:jc w:val="right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103.249,94</w:t>
            </w:r>
          </w:p>
          <w:p w:rsidRDefault="00554FC3" w:rsidP="00C056B7" w:rsidR="00554FC3" w:rsidRPr="007F568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554FC3" w:rsidP="00C056B7" w:rsidR="00554FC3" w:rsidRPr="007F5685">
            <w:pPr>
              <w:jc w:val="right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23.792,40</w:t>
            </w:r>
          </w:p>
          <w:p w:rsidRDefault="00554FC3" w:rsidP="00C056B7" w:rsidR="00554FC3" w:rsidRPr="007F568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235343" w:rsidP="00C056B7" w:rsidR="00554FC3" w:rsidRPr="007F568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47.584,80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E97100" w:rsidP="00C056B7" w:rsidR="00554FC3" w:rsidRPr="007F568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31.872,74</w:t>
            </w:r>
          </w:p>
        </w:tc>
      </w:tr>
      <w:tr w:rsidTr="00554FC3" w:rsidR="00554FC3" w:rsidRPr="007F5685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4FC3" w:rsidP="005D45CE" w:rsidR="00554FC3" w:rsidRPr="007F568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554FC3" w:rsidP="005D45CE" w:rsidR="00554FC3" w:rsidRPr="007F568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bCs/>
                <w:sz w:val="24"/>
                <w:szCs w:val="24"/>
              </w:rPr>
              <w:t>53900348052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554FC3" w:rsidP="005D45CE" w:rsidR="00554FC3" w:rsidRPr="007F5685">
            <w:pPr>
              <w:pStyle w:val="TableContents"/>
              <w:rPr>
                <w:rFonts w:cs="Times New Roman"/>
                <w:bCs/>
              </w:rPr>
            </w:pPr>
            <w:r w:rsidRPr="007F5685">
              <w:rPr>
                <w:rFonts w:cs="Times New Roman"/>
                <w:bCs/>
              </w:rPr>
              <w:t>SEVER LILJANA,</w:t>
            </w:r>
          </w:p>
          <w:p w:rsidRDefault="00554FC3" w:rsidP="005D45CE" w:rsidR="00554FC3" w:rsidRPr="007F568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bCs/>
                <w:sz w:val="24"/>
                <w:szCs w:val="24"/>
              </w:rPr>
              <w:t>Zagreb,Balokovićeva 3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554FC3" w:rsidP="00082C5D" w:rsidR="00554FC3" w:rsidRPr="007F5685">
            <w:pPr>
              <w:jc w:val="right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85.522,09</w:t>
            </w:r>
          </w:p>
          <w:p w:rsidRDefault="00554FC3" w:rsidP="00082C5D" w:rsidR="00554FC3" w:rsidRPr="007F568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554FC3" w:rsidP="00082C5D" w:rsidR="00554FC3" w:rsidRPr="007F5685">
            <w:pPr>
              <w:jc w:val="right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19.707,28</w:t>
            </w:r>
          </w:p>
          <w:p w:rsidRDefault="00554FC3" w:rsidP="00082C5D" w:rsidR="00554FC3" w:rsidRPr="007F568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235343" w:rsidP="000A1BFF" w:rsidR="00554FC3" w:rsidRPr="007F568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39.414,5</w:t>
            </w:r>
            <w:r w:rsidR="000A1BFF"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E97100" w:rsidP="000A1BFF" w:rsidR="00554FC3" w:rsidRPr="007F568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26.400,2</w:t>
            </w:r>
            <w:r w:rsidR="000A1BFF"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</w:t>
            </w:r>
          </w:p>
        </w:tc>
      </w:tr>
      <w:tr w:rsidTr="00554FC3" w:rsidR="00554FC3" w:rsidRPr="007F5685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525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4FC3" w:rsidP="005D45CE" w:rsidR="00554FC3" w:rsidRPr="007F568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sz w:val="24"/>
                <w:szCs w:val="24"/>
              </w:rPr>
              <w:t>14.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554FC3" w:rsidP="005D45CE" w:rsidR="00554FC3" w:rsidRPr="007F568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bCs/>
                <w:sz w:val="24"/>
                <w:szCs w:val="24"/>
              </w:rPr>
              <w:t>2315974857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554FC3" w:rsidP="005D45CE" w:rsidR="00554FC3" w:rsidRPr="007F5685">
            <w:pPr>
              <w:pStyle w:val="TableContents"/>
              <w:rPr>
                <w:rFonts w:cs="Times New Roman"/>
                <w:bCs/>
              </w:rPr>
            </w:pPr>
            <w:r w:rsidRPr="007F5685">
              <w:rPr>
                <w:rFonts w:cs="Times New Roman"/>
                <w:bCs/>
              </w:rPr>
              <w:t>VINČIĆ IVANKA,</w:t>
            </w:r>
          </w:p>
          <w:p w:rsidRDefault="00554FC3" w:rsidP="005D45CE" w:rsidR="00554FC3" w:rsidRPr="007F5685">
            <w:pPr>
              <w:pStyle w:val="TableContents"/>
              <w:rPr>
                <w:rFonts w:cs="Times New Roman"/>
              </w:rPr>
            </w:pPr>
            <w:r w:rsidRPr="007F5685">
              <w:rPr>
                <w:rFonts w:cs="Times New Roman"/>
                <w:bCs/>
              </w:rPr>
              <w:t>Sesvete, Stanka Šatovića 15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554FC3" w:rsidP="00C056B7" w:rsidR="00554FC3" w:rsidRPr="007F5685">
            <w:pPr>
              <w:jc w:val="right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132.802,71</w:t>
            </w:r>
          </w:p>
          <w:p w:rsidRDefault="00554FC3" w:rsidP="00C056B7" w:rsidR="00554FC3" w:rsidRPr="007F568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554FC3" w:rsidP="00C056B7" w:rsidR="00554FC3" w:rsidRPr="007F5685">
            <w:pPr>
              <w:jc w:val="right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30.602,39</w:t>
            </w:r>
          </w:p>
          <w:p w:rsidRDefault="00554FC3" w:rsidP="00C056B7" w:rsidR="00554FC3" w:rsidRPr="007F568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DA1F68" w:rsidP="00C056B7" w:rsidR="00554FC3" w:rsidRPr="007F568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61.204,78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E97100" w:rsidP="000A1BFF" w:rsidR="00554FC3" w:rsidRPr="007F568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40.995,5</w:t>
            </w:r>
            <w:r w:rsidR="000A1BFF"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</w:t>
            </w:r>
          </w:p>
        </w:tc>
      </w:tr>
      <w:tr w:rsidTr="00554FC3" w:rsidR="00554FC3" w:rsidRPr="007F5685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550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4FC3" w:rsidP="005D45CE" w:rsidR="00554FC3" w:rsidRPr="007F568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sz w:val="24"/>
                <w:szCs w:val="24"/>
              </w:rPr>
              <w:t>15.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554FC3" w:rsidP="005D45CE" w:rsidR="00554FC3" w:rsidRPr="007F568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554FC3" w:rsidP="005D45CE" w:rsidR="00554FC3" w:rsidRPr="007F568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sz w:val="24"/>
                <w:szCs w:val="24"/>
              </w:rPr>
              <w:t>Republika Hrvatska,  Ministarstvo financija, Porezna uprava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554FC3" w:rsidP="00082C5D" w:rsidR="00554FC3" w:rsidRPr="007F5685">
            <w:pPr>
              <w:jc w:val="right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222.892,41</w:t>
            </w:r>
          </w:p>
          <w:p w:rsidRDefault="00554FC3" w:rsidP="00082C5D" w:rsidR="00554FC3" w:rsidRPr="007F568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554FC3" w:rsidP="00082C5D" w:rsidR="00554FC3" w:rsidRPr="007F5685">
            <w:pPr>
              <w:jc w:val="right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51.362,21</w:t>
            </w:r>
          </w:p>
          <w:p w:rsidRDefault="00554FC3" w:rsidP="00082C5D" w:rsidR="00554FC3" w:rsidRPr="007F568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DA1F68" w:rsidP="000A1BFF" w:rsidR="00554FC3" w:rsidRPr="007F568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102.</w:t>
            </w:r>
            <w:r w:rsidR="000A1BFF"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264,06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E97100" w:rsidP="000A1BFF" w:rsidR="00554FC3" w:rsidRPr="007F568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</w:t>
            </w:r>
            <w:r w:rsidR="000A1BFF"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9</w:t>
            </w:r>
            <w:r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.</w:t>
            </w:r>
            <w:r w:rsidR="000A1BFF"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496,32</w:t>
            </w:r>
          </w:p>
        </w:tc>
      </w:tr>
      <w:tr w:rsidTr="00554FC3" w:rsidR="00554FC3" w:rsidRPr="007F5685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4FC3" w:rsidP="005D45CE" w:rsidR="00554FC3" w:rsidRPr="007F568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sz w:val="24"/>
                <w:szCs w:val="24"/>
              </w:rPr>
              <w:t>16.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554FC3" w:rsidP="005D45CE" w:rsidR="00554FC3" w:rsidRPr="007F568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sz w:val="24"/>
                <w:szCs w:val="24"/>
              </w:rPr>
              <w:t>04323472109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554FC3" w:rsidP="005D45CE" w:rsidR="00554FC3" w:rsidRPr="007F568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sz w:val="24"/>
                <w:szCs w:val="24"/>
              </w:rPr>
              <w:t xml:space="preserve">Agencija za osiguranje </w:t>
            </w:r>
            <w:r w:rsidRPr="007F568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radničkih potraživanja u slučaju stečaja poslodavca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554FC3" w:rsidP="00C056B7" w:rsidR="00554FC3" w:rsidRPr="007F5685">
            <w:pPr>
              <w:jc w:val="right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lastRenderedPageBreak/>
              <w:t>76.953,96</w:t>
            </w:r>
          </w:p>
          <w:p w:rsidRDefault="00554FC3" w:rsidP="00C056B7" w:rsidR="00554FC3" w:rsidRPr="007F568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554FC3" w:rsidP="00C056B7" w:rsidR="00554FC3" w:rsidRPr="007F5685">
            <w:pPr>
              <w:jc w:val="right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lastRenderedPageBreak/>
              <w:t>17.732,89</w:t>
            </w:r>
          </w:p>
          <w:p w:rsidRDefault="00554FC3" w:rsidP="00C056B7" w:rsidR="00554FC3" w:rsidRPr="007F568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DA1F68" w:rsidP="00DA1F68" w:rsidR="00554FC3" w:rsidRPr="007F568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lastRenderedPageBreak/>
              <w:t>35.466,40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E97100" w:rsidP="000A1BFF" w:rsidR="00554FC3" w:rsidRPr="007F568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23.75</w:t>
            </w:r>
            <w:r w:rsidR="000A1BFF"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5,30</w:t>
            </w:r>
          </w:p>
        </w:tc>
      </w:tr>
      <w:tr w:rsidTr="00E97100" w:rsidR="00554FC3" w:rsidRPr="007F5685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493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54FC3" w:rsidP="005D45CE" w:rsidR="00554FC3" w:rsidRPr="007F568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54FC3" w:rsidP="005D45CE" w:rsidR="00554FC3" w:rsidRPr="007F568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54FC3" w:rsidP="005D45CE" w:rsidR="00554FC3" w:rsidRPr="007F568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554FC3" w:rsidP="00E97100" w:rsidR="00554FC3" w:rsidRPr="007F568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1.735.846,31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554FC3" w:rsidP="00E97100" w:rsidR="00554FC3" w:rsidRPr="007F568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400.000,00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E97100" w:rsidP="00E97100" w:rsidR="00554FC3" w:rsidRPr="007F568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800.000,00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E97100" w:rsidP="00E97100" w:rsidR="00554FC3" w:rsidRPr="007F568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F568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535.846,31</w:t>
            </w:r>
          </w:p>
        </w:tc>
      </w:tr>
    </w:tbl>
    <w:p w:rsidRDefault="005B0C7E" w:rsidP="00606C8F" w:rsidR="005B0C7E" w:rsidRPr="007F568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D45CE" w:rsidP="005B0C7E" w:rsidR="005D45CE" w:rsidRPr="007F5685">
      <w:pPr>
        <w:ind w:left="7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F2A58" w:rsidP="005B0C7E" w:rsidR="00C34FDD" w:rsidRPr="007F5685">
      <w:pPr>
        <w:ind w:left="7080"/>
        <w:jc w:val="both"/>
        <w:rPr>
          <w:rFonts w:cs="Times New Roman" w:hAnsi="Times New Roman" w:ascii="Times New Roman"/>
          <w:sz w:val="24"/>
          <w:szCs w:val="24"/>
        </w:rPr>
      </w:pPr>
      <w:r w:rsidRPr="007F5685">
        <w:rPr>
          <w:rFonts w:cs="Times New Roman" w:hAnsi="Times New Roman" w:ascii="Times New Roman"/>
          <w:sz w:val="24"/>
          <w:szCs w:val="24"/>
        </w:rPr>
        <w:t>Stečajni upravitelj</w:t>
      </w:r>
    </w:p>
    <w:p w:rsidRDefault="007F5685" w:rsidP="00606C8F" w:rsidR="00AC6DCA" w:rsidRPr="007F5685">
      <w:pPr>
        <w:ind w:left="7080"/>
        <w:jc w:val="both"/>
        <w:rPr>
          <w:rFonts w:cs="Times New Roman" w:hAnsi="Times New Roman" w:ascii="Times New Roman"/>
          <w:sz w:val="24"/>
          <w:szCs w:val="24"/>
        </w:rPr>
      </w:pPr>
      <w:r w:rsidRPr="007F5685">
        <w:rPr>
          <w:rFonts w:cs="Times New Roman" w:hAnsi="Times New Roman" w:ascii="Times New Roman"/>
          <w:sz w:val="24"/>
          <w:szCs w:val="24"/>
        </w:rPr>
        <w:t xml:space="preserve"> </w:t>
      </w:r>
      <w:r w:rsidR="008F2A58" w:rsidRPr="007F5685">
        <w:rPr>
          <w:rFonts w:cs="Times New Roman" w:hAnsi="Times New Roman" w:ascii="Times New Roman"/>
          <w:sz w:val="24"/>
          <w:szCs w:val="24"/>
        </w:rPr>
        <w:t>Jure Marušić</w:t>
      </w:r>
      <w:r w:rsidRPr="007F5685">
        <w:rPr>
          <w:rFonts w:cs="Times New Roman" w:hAnsi="Times New Roman" w:ascii="Times New Roman"/>
          <w:sz w:val="24"/>
          <w:szCs w:val="24"/>
        </w:rPr>
        <w:t>, v.r.</w:t>
      </w:r>
    </w:p>
    <w:sectPr w:rsidSect="005D45CE" w:rsidR="00AC6DCA" w:rsidRPr="007F5685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418" w:bottom="426" w:right="1531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16B2" w:rsidR="00E116B2">
      <w:r>
        <w:separator/>
      </w:r>
    </w:p>
  </w:endnote>
  <w:endnote w:id="0" w:type="continuationSeparator">
    <w:p w:rsidRDefault="00E116B2" w:rsidR="00E116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16B2" w:rsidR="00E116B2">
      <w:r>
        <w:separator/>
      </w:r>
    </w:p>
  </w:footnote>
  <w:footnote w:id="0" w:type="continuationSeparator">
    <w:p w:rsidRDefault="00E116B2" w:rsidR="00E116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E9A" w:rsidP="00FB64FF" w:rsidR="00B46E9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46E9A" w:rsidR="00B46E9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E9A" w:rsidP="00FB64FF" w:rsidR="00B46E9A" w:rsidRPr="0049526A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</w:rPr>
    </w:pPr>
    <w:r w:rsidRPr="0049526A">
      <w:rPr>
        <w:rStyle w:val="Brojstranice"/>
        <w:rFonts w:hAnsi="Calibri" w:ascii="Calibri"/>
      </w:rPr>
      <w:t xml:space="preserve">- </w:t>
    </w:r>
    <w:r w:rsidRPr="0049526A">
      <w:rPr>
        <w:rStyle w:val="Brojstranice"/>
        <w:rFonts w:hAnsi="Calibri" w:ascii="Calibri"/>
      </w:rPr>
      <w:fldChar w:fldCharType="begin"/>
    </w:r>
    <w:r w:rsidRPr="0049526A">
      <w:rPr>
        <w:rStyle w:val="Brojstranice"/>
        <w:rFonts w:hAnsi="Calibri" w:ascii="Calibri"/>
      </w:rPr>
      <w:instrText xml:space="preserve">PAGE  </w:instrText>
    </w:r>
    <w:r w:rsidRPr="0049526A">
      <w:rPr>
        <w:rStyle w:val="Brojstranice"/>
        <w:rFonts w:hAnsi="Calibri" w:ascii="Calibri"/>
      </w:rPr>
      <w:fldChar w:fldCharType="separate"/>
    </w:r>
    <w:r w:rsidR="009E7F17">
      <w:rPr>
        <w:rStyle w:val="Brojstranice"/>
        <w:rFonts w:hAnsi="Calibri" w:ascii="Calibri"/>
        <w:noProof/>
      </w:rPr>
      <w:t>2</w:t>
    </w:r>
    <w:r w:rsidRPr="0049526A">
      <w:rPr>
        <w:rStyle w:val="Brojstranice"/>
        <w:rFonts w:hAnsi="Calibri" w:ascii="Calibri"/>
      </w:rPr>
      <w:fldChar w:fldCharType="end"/>
    </w:r>
    <w:r w:rsidRPr="0049526A">
      <w:rPr>
        <w:rStyle w:val="Brojstranice"/>
        <w:rFonts w:hAnsi="Calibri" w:ascii="Calibri"/>
      </w:rPr>
      <w:t xml:space="preserve"> -</w:t>
    </w:r>
  </w:p>
  <w:p w:rsidRDefault="00B46E9A" w:rsidP="002916D5" w:rsidR="00B46E9A" w:rsidRPr="00AB3065">
    <w:pPr>
      <w:jc w:val="right"/>
      <w:rPr>
        <w:rFonts w:hAnsi="Calibri" w:ascii="Calibri"/>
      </w:rPr>
    </w:pPr>
    <w:r w:rsidRPr="00AB3065">
      <w:rPr>
        <w:rFonts w:hAnsi="Calibri" w:ascii="Calibri"/>
      </w:rPr>
      <w:t xml:space="preserve"> St-10</w:t>
    </w:r>
    <w:r w:rsidR="006E32AF">
      <w:rPr>
        <w:rFonts w:hAnsi="Calibri" w:ascii="Calibri"/>
      </w:rPr>
      <w:t>52</w:t>
    </w:r>
    <w:r w:rsidRPr="00AB3065">
      <w:rPr>
        <w:rFonts w:hAnsi="Calibri" w:ascii="Calibri"/>
      </w:rPr>
      <w:t>/2012</w:t>
    </w:r>
    <w:r w:rsidR="009E7F17">
      <w:rPr>
        <w:rFonts w:hAnsi="Calibri" w:ascii="Calibri"/>
      </w:rPr>
      <w:t>-68</w:t>
    </w:r>
  </w:p>
  <w:p w:rsidRDefault="00B46E9A" w:rsidR="00B46E9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E9A" w:rsidR="00B46E9A">
    <w:pPr>
      <w:pStyle w:val="Zaglavlje"/>
    </w:pPr>
  </w:p>
  <w:p w:rsidRDefault="00B46E9A" w:rsidR="00B46E9A">
    <w:pPr>
      <w:pStyle w:val="Zaglavlje"/>
    </w:pPr>
  </w:p>
  <w:p w:rsidRDefault="00B46E9A" w:rsidR="00B46E9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BC1075"/>
    <w:multiLevelType w:val="hybridMultilevel"/>
    <w:tmpl w:val="3CD04140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681246BD"/>
    <w:multiLevelType w:val="hybridMultilevel"/>
    <w:tmpl w:val="E68E708E"/>
    <w:lvl w:tplc="ABC8CDC8" w:ilvl="0"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8FC"/>
    <w:rsid w:val="00002E94"/>
    <w:rsid w:val="00020BA4"/>
    <w:rsid w:val="000215C7"/>
    <w:rsid w:val="0002450A"/>
    <w:rsid w:val="00027233"/>
    <w:rsid w:val="0003267D"/>
    <w:rsid w:val="0004428D"/>
    <w:rsid w:val="00055F16"/>
    <w:rsid w:val="00060788"/>
    <w:rsid w:val="000637B9"/>
    <w:rsid w:val="0006417A"/>
    <w:rsid w:val="0006505A"/>
    <w:rsid w:val="000664AF"/>
    <w:rsid w:val="00071D41"/>
    <w:rsid w:val="00082920"/>
    <w:rsid w:val="00082C5D"/>
    <w:rsid w:val="00082E7D"/>
    <w:rsid w:val="00083474"/>
    <w:rsid w:val="00085434"/>
    <w:rsid w:val="00093B25"/>
    <w:rsid w:val="000A1BFF"/>
    <w:rsid w:val="000A3AC6"/>
    <w:rsid w:val="000A6EDF"/>
    <w:rsid w:val="000B0A5A"/>
    <w:rsid w:val="000D34A4"/>
    <w:rsid w:val="000D642A"/>
    <w:rsid w:val="000E786A"/>
    <w:rsid w:val="000F279B"/>
    <w:rsid w:val="00106248"/>
    <w:rsid w:val="00110294"/>
    <w:rsid w:val="001141F9"/>
    <w:rsid w:val="00134265"/>
    <w:rsid w:val="00143F1B"/>
    <w:rsid w:val="00145935"/>
    <w:rsid w:val="001524EA"/>
    <w:rsid w:val="00152BDA"/>
    <w:rsid w:val="001734F5"/>
    <w:rsid w:val="00173990"/>
    <w:rsid w:val="001834AE"/>
    <w:rsid w:val="001918F3"/>
    <w:rsid w:val="0019658F"/>
    <w:rsid w:val="00197A2C"/>
    <w:rsid w:val="001A04D0"/>
    <w:rsid w:val="001D2FA0"/>
    <w:rsid w:val="001E4E5F"/>
    <w:rsid w:val="001F2F12"/>
    <w:rsid w:val="00207B14"/>
    <w:rsid w:val="00224D2A"/>
    <w:rsid w:val="002268F7"/>
    <w:rsid w:val="00235343"/>
    <w:rsid w:val="00235AAE"/>
    <w:rsid w:val="00241F04"/>
    <w:rsid w:val="0025654A"/>
    <w:rsid w:val="002638EC"/>
    <w:rsid w:val="002653B1"/>
    <w:rsid w:val="002654CD"/>
    <w:rsid w:val="002715EE"/>
    <w:rsid w:val="002751F1"/>
    <w:rsid w:val="00286FBB"/>
    <w:rsid w:val="002916D5"/>
    <w:rsid w:val="002A74CB"/>
    <w:rsid w:val="002B0024"/>
    <w:rsid w:val="002B02A5"/>
    <w:rsid w:val="002B3843"/>
    <w:rsid w:val="002B3948"/>
    <w:rsid w:val="002D0C0B"/>
    <w:rsid w:val="002D3B6B"/>
    <w:rsid w:val="002E0B4C"/>
    <w:rsid w:val="003003D2"/>
    <w:rsid w:val="00302EBD"/>
    <w:rsid w:val="00320107"/>
    <w:rsid w:val="00341100"/>
    <w:rsid w:val="0036341C"/>
    <w:rsid w:val="003B13AF"/>
    <w:rsid w:val="003B300A"/>
    <w:rsid w:val="003B63FD"/>
    <w:rsid w:val="003C6959"/>
    <w:rsid w:val="003D31E5"/>
    <w:rsid w:val="003E7EDE"/>
    <w:rsid w:val="00405993"/>
    <w:rsid w:val="00407AA2"/>
    <w:rsid w:val="0041022D"/>
    <w:rsid w:val="00413263"/>
    <w:rsid w:val="00421DF0"/>
    <w:rsid w:val="004233F7"/>
    <w:rsid w:val="004316B9"/>
    <w:rsid w:val="00433051"/>
    <w:rsid w:val="00435DB6"/>
    <w:rsid w:val="00446967"/>
    <w:rsid w:val="00456235"/>
    <w:rsid w:val="00472414"/>
    <w:rsid w:val="00473DB3"/>
    <w:rsid w:val="00475E64"/>
    <w:rsid w:val="00483BC5"/>
    <w:rsid w:val="00490A69"/>
    <w:rsid w:val="0049526A"/>
    <w:rsid w:val="004976A1"/>
    <w:rsid w:val="004A0079"/>
    <w:rsid w:val="004A01AE"/>
    <w:rsid w:val="004C0ED9"/>
    <w:rsid w:val="004C6B88"/>
    <w:rsid w:val="004E0BFA"/>
    <w:rsid w:val="004F69EE"/>
    <w:rsid w:val="0050243E"/>
    <w:rsid w:val="005272EF"/>
    <w:rsid w:val="00551629"/>
    <w:rsid w:val="00554FC3"/>
    <w:rsid w:val="00575AA2"/>
    <w:rsid w:val="005764D5"/>
    <w:rsid w:val="005774B3"/>
    <w:rsid w:val="00594FEE"/>
    <w:rsid w:val="005A1CAA"/>
    <w:rsid w:val="005B0C7E"/>
    <w:rsid w:val="005C0A9D"/>
    <w:rsid w:val="005C329D"/>
    <w:rsid w:val="005C3453"/>
    <w:rsid w:val="005C7A9C"/>
    <w:rsid w:val="005D45CE"/>
    <w:rsid w:val="005D5865"/>
    <w:rsid w:val="005E772C"/>
    <w:rsid w:val="005F0F0D"/>
    <w:rsid w:val="005F358B"/>
    <w:rsid w:val="005F3910"/>
    <w:rsid w:val="00604D90"/>
    <w:rsid w:val="00606C8F"/>
    <w:rsid w:val="0061156F"/>
    <w:rsid w:val="006211EC"/>
    <w:rsid w:val="006235E3"/>
    <w:rsid w:val="00625439"/>
    <w:rsid w:val="0062775C"/>
    <w:rsid w:val="006368F5"/>
    <w:rsid w:val="0066488A"/>
    <w:rsid w:val="00676A07"/>
    <w:rsid w:val="006824AB"/>
    <w:rsid w:val="00685DD9"/>
    <w:rsid w:val="006B2568"/>
    <w:rsid w:val="006B427D"/>
    <w:rsid w:val="006B5783"/>
    <w:rsid w:val="006C03AD"/>
    <w:rsid w:val="006C081D"/>
    <w:rsid w:val="006C422B"/>
    <w:rsid w:val="006E32AF"/>
    <w:rsid w:val="006E3E04"/>
    <w:rsid w:val="006E7063"/>
    <w:rsid w:val="006F2A7E"/>
    <w:rsid w:val="007025A1"/>
    <w:rsid w:val="0072695E"/>
    <w:rsid w:val="00727277"/>
    <w:rsid w:val="007278DD"/>
    <w:rsid w:val="00731D64"/>
    <w:rsid w:val="007478AE"/>
    <w:rsid w:val="007519B3"/>
    <w:rsid w:val="007627B3"/>
    <w:rsid w:val="00764AEE"/>
    <w:rsid w:val="00767483"/>
    <w:rsid w:val="00767D67"/>
    <w:rsid w:val="00780849"/>
    <w:rsid w:val="00797367"/>
    <w:rsid w:val="007A1294"/>
    <w:rsid w:val="007A6703"/>
    <w:rsid w:val="007B23AE"/>
    <w:rsid w:val="007C37C9"/>
    <w:rsid w:val="007C3E6D"/>
    <w:rsid w:val="007C422F"/>
    <w:rsid w:val="007C444B"/>
    <w:rsid w:val="007E3E9B"/>
    <w:rsid w:val="007E687B"/>
    <w:rsid w:val="007E6B57"/>
    <w:rsid w:val="007F3EB9"/>
    <w:rsid w:val="007F5685"/>
    <w:rsid w:val="0080660B"/>
    <w:rsid w:val="00811661"/>
    <w:rsid w:val="00816948"/>
    <w:rsid w:val="00821FF3"/>
    <w:rsid w:val="00822439"/>
    <w:rsid w:val="00841F3D"/>
    <w:rsid w:val="00854BE1"/>
    <w:rsid w:val="00862700"/>
    <w:rsid w:val="00875068"/>
    <w:rsid w:val="00881589"/>
    <w:rsid w:val="00887D6E"/>
    <w:rsid w:val="00890596"/>
    <w:rsid w:val="00890B59"/>
    <w:rsid w:val="00896490"/>
    <w:rsid w:val="008A1B6B"/>
    <w:rsid w:val="008A1B79"/>
    <w:rsid w:val="008B2551"/>
    <w:rsid w:val="008C304C"/>
    <w:rsid w:val="008C7042"/>
    <w:rsid w:val="008C71D0"/>
    <w:rsid w:val="008D355A"/>
    <w:rsid w:val="008E13C9"/>
    <w:rsid w:val="008E2A0B"/>
    <w:rsid w:val="008F2A58"/>
    <w:rsid w:val="008F569D"/>
    <w:rsid w:val="0090223B"/>
    <w:rsid w:val="00902FE2"/>
    <w:rsid w:val="00923B8F"/>
    <w:rsid w:val="009247E0"/>
    <w:rsid w:val="00927031"/>
    <w:rsid w:val="009348FC"/>
    <w:rsid w:val="00950CBF"/>
    <w:rsid w:val="00950EFB"/>
    <w:rsid w:val="00953DED"/>
    <w:rsid w:val="00957111"/>
    <w:rsid w:val="00963F34"/>
    <w:rsid w:val="009655BD"/>
    <w:rsid w:val="00967689"/>
    <w:rsid w:val="00981BDB"/>
    <w:rsid w:val="00987533"/>
    <w:rsid w:val="009A4C3B"/>
    <w:rsid w:val="009A647D"/>
    <w:rsid w:val="009B749B"/>
    <w:rsid w:val="009C06B7"/>
    <w:rsid w:val="009C1009"/>
    <w:rsid w:val="009C4A6A"/>
    <w:rsid w:val="009C6833"/>
    <w:rsid w:val="009D0ED3"/>
    <w:rsid w:val="009D767A"/>
    <w:rsid w:val="009E0912"/>
    <w:rsid w:val="009E0DB5"/>
    <w:rsid w:val="009E7F17"/>
    <w:rsid w:val="00A00E54"/>
    <w:rsid w:val="00A03F84"/>
    <w:rsid w:val="00A07BFC"/>
    <w:rsid w:val="00A140F3"/>
    <w:rsid w:val="00A21522"/>
    <w:rsid w:val="00A24F25"/>
    <w:rsid w:val="00A26151"/>
    <w:rsid w:val="00A26EAF"/>
    <w:rsid w:val="00A41D55"/>
    <w:rsid w:val="00A45008"/>
    <w:rsid w:val="00A56F4A"/>
    <w:rsid w:val="00A6541F"/>
    <w:rsid w:val="00A709F0"/>
    <w:rsid w:val="00A76E40"/>
    <w:rsid w:val="00A936D7"/>
    <w:rsid w:val="00AA0C7F"/>
    <w:rsid w:val="00AA754E"/>
    <w:rsid w:val="00AB3065"/>
    <w:rsid w:val="00AB314A"/>
    <w:rsid w:val="00AC3305"/>
    <w:rsid w:val="00AC4626"/>
    <w:rsid w:val="00AC6DCA"/>
    <w:rsid w:val="00AD14C3"/>
    <w:rsid w:val="00AE0DDB"/>
    <w:rsid w:val="00B06605"/>
    <w:rsid w:val="00B067BF"/>
    <w:rsid w:val="00B31372"/>
    <w:rsid w:val="00B330D1"/>
    <w:rsid w:val="00B3404E"/>
    <w:rsid w:val="00B41C63"/>
    <w:rsid w:val="00B46E9A"/>
    <w:rsid w:val="00B472C2"/>
    <w:rsid w:val="00B52A3A"/>
    <w:rsid w:val="00B6554E"/>
    <w:rsid w:val="00B70980"/>
    <w:rsid w:val="00B723DA"/>
    <w:rsid w:val="00B74D7B"/>
    <w:rsid w:val="00B759BA"/>
    <w:rsid w:val="00B80644"/>
    <w:rsid w:val="00B80712"/>
    <w:rsid w:val="00B90F77"/>
    <w:rsid w:val="00B96157"/>
    <w:rsid w:val="00BA1B69"/>
    <w:rsid w:val="00BB128D"/>
    <w:rsid w:val="00BB40FF"/>
    <w:rsid w:val="00BB7A7C"/>
    <w:rsid w:val="00BC01F7"/>
    <w:rsid w:val="00BD0112"/>
    <w:rsid w:val="00BF3CF4"/>
    <w:rsid w:val="00C02BC7"/>
    <w:rsid w:val="00C056B7"/>
    <w:rsid w:val="00C1589C"/>
    <w:rsid w:val="00C16795"/>
    <w:rsid w:val="00C34FDD"/>
    <w:rsid w:val="00C646FF"/>
    <w:rsid w:val="00C671CF"/>
    <w:rsid w:val="00C73B25"/>
    <w:rsid w:val="00C871C3"/>
    <w:rsid w:val="00CA22FE"/>
    <w:rsid w:val="00CA4547"/>
    <w:rsid w:val="00CA4666"/>
    <w:rsid w:val="00CB1462"/>
    <w:rsid w:val="00CE6259"/>
    <w:rsid w:val="00CF5032"/>
    <w:rsid w:val="00D00B0D"/>
    <w:rsid w:val="00D32F2E"/>
    <w:rsid w:val="00D373D4"/>
    <w:rsid w:val="00D41D05"/>
    <w:rsid w:val="00D41EC4"/>
    <w:rsid w:val="00D4738F"/>
    <w:rsid w:val="00D52FB2"/>
    <w:rsid w:val="00D61D33"/>
    <w:rsid w:val="00D74871"/>
    <w:rsid w:val="00D84175"/>
    <w:rsid w:val="00DA0460"/>
    <w:rsid w:val="00DA1F68"/>
    <w:rsid w:val="00DA4B1B"/>
    <w:rsid w:val="00DB085A"/>
    <w:rsid w:val="00DB2769"/>
    <w:rsid w:val="00DD7B24"/>
    <w:rsid w:val="00DF0FBE"/>
    <w:rsid w:val="00DF3E9A"/>
    <w:rsid w:val="00DF55D9"/>
    <w:rsid w:val="00E116B2"/>
    <w:rsid w:val="00E21B3F"/>
    <w:rsid w:val="00E33D47"/>
    <w:rsid w:val="00E46B2C"/>
    <w:rsid w:val="00E57229"/>
    <w:rsid w:val="00E617D8"/>
    <w:rsid w:val="00E66B4A"/>
    <w:rsid w:val="00E726D3"/>
    <w:rsid w:val="00E74E73"/>
    <w:rsid w:val="00E8366C"/>
    <w:rsid w:val="00E90960"/>
    <w:rsid w:val="00E97100"/>
    <w:rsid w:val="00EA7127"/>
    <w:rsid w:val="00EB1EE5"/>
    <w:rsid w:val="00EC63A0"/>
    <w:rsid w:val="00EC6731"/>
    <w:rsid w:val="00EF165D"/>
    <w:rsid w:val="00EF2AC0"/>
    <w:rsid w:val="00EF59C6"/>
    <w:rsid w:val="00EF7C47"/>
    <w:rsid w:val="00F06F7D"/>
    <w:rsid w:val="00F128F9"/>
    <w:rsid w:val="00F206F2"/>
    <w:rsid w:val="00F257A7"/>
    <w:rsid w:val="00F30C56"/>
    <w:rsid w:val="00F561DF"/>
    <w:rsid w:val="00F65BED"/>
    <w:rsid w:val="00F849E3"/>
    <w:rsid w:val="00FB46C8"/>
    <w:rsid w:val="00FB64FF"/>
    <w:rsid w:val="00FB718B"/>
    <w:rsid w:val="00FC5A4F"/>
    <w:rsid w:val="00FD2F97"/>
    <w:rsid w:val="00FD427D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780849"/>
    <w:pPr>
      <w:spacing w:lineRule="auto" w:line="276" w:after="200"/>
      <w:ind w:left="720"/>
      <w:contextualSpacing/>
    </w:pPr>
    <w:rPr>
      <w:rFonts w:cs="Times New Roman" w:eastAsia="Calibri" w:hAnsi="Calibri" w:ascii="Calibri"/>
      <w:lang w:eastAsia="en-US"/>
    </w:rPr>
  </w:style>
  <w:style w:customStyle="true" w:styleId="Standard" w:type="paragraph">
    <w:name w:val="Standard"/>
    <w:rsid w:val="002A74CB"/>
    <w:pPr>
      <w:widowControl w:val="false"/>
      <w:suppressAutoHyphens/>
      <w:autoSpaceDN w:val="false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true" w:styleId="TableContents" w:type="paragraph">
    <w:name w:val="Table Contents"/>
    <w:basedOn w:val="Standard"/>
    <w:rsid w:val="00A03F84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9E7F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7F1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7F17"/>
    <w:rPr>
      <w:rFonts w:cs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7F1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7F1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780849"/>
    <w:pPr>
      <w:spacing w:after="200" w:line="276" w:lineRule="auto"/>
      <w:ind w:left="720"/>
      <w:contextualSpacing/>
    </w:pPr>
    <w:rPr>
      <w:rFonts w:ascii="Calibri" w:cs="Times New Roman" w:eastAsia="Calibri" w:hAnsi="Calibri"/>
      <w:lang w:eastAsia="en-US"/>
    </w:rPr>
  </w:style>
  <w:style w:customStyle="1" w:styleId="Standard" w:type="paragraph">
    <w:name w:val="Standard"/>
    <w:rsid w:val="002A74CB"/>
    <w:pPr>
      <w:widowControl w:val="0"/>
      <w:suppressAutoHyphens/>
      <w:autoSpaceDN w:val="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1" w:styleId="TableContents" w:type="paragraph">
    <w:name w:val="Table Contents"/>
    <w:basedOn w:val="Standard"/>
    <w:rsid w:val="00A03F84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9E7F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7F1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7F17"/>
    <w:rPr>
      <w:rFonts w:cs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7F1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7F1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23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74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5050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9836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010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86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746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263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7947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593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17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125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20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503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786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898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959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393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035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4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280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181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966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41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99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473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02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255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71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733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297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405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346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636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601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333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2543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674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77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Diobeni popis</izvorni_sadrzaj>
    <derivirana_varijabla naziv="DomainObject.Primjedba_1">Diobeni popis</derivirana_varijabla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2012.</izvorni_sadrzaj>
    <derivirana_varijabla naziv="DomainObject.Predmet.DatumOsnivanja_1">4.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St-1052/2012</izvorni_sadrzaj>
    <derivirana_varijabla naziv="DomainObject.Predmet.OznakaBroj_1">St-1052/2012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CHROMOS ORGANSKE BOJE, proizvodnja i plasman organskih boja, pigmentnih vodenih disperzija i pomoćnih sredstava, dioničko druš</izvorni_sadrzaj>
    <derivirana_varijabla naziv="DomainObject.Predmet.ProtustrankaFormated_1">  CHROMOS ORGANSKE BOJE, proizvodnja i plasman organskih boja, pigmentnih vodenih disperzija i pomoćnih sredstava, dioničko druš</derivirana_varijabla>
  </DomainObject.Predmet.ProtustrankaFormated>
  <DomainObject.Predmet.ProtustrankaFormatedOIB>
    <izvorni_sadrzaj>  CHROMOS ORGANSKE BOJE, proizvodnja i plasman organskih boja, pigmentnih vodenih disperzija i pomoćnih sredstava, dioničko druš, OIB 27166383413</izvorni_sadrzaj>
    <derivirana_varijabla naziv="DomainObject.Predmet.ProtustrankaFormatedOIB_1">  CHROMOS ORGANSKE BOJE, proizvodnja i plasman organskih boja, pigmentnih vodenih disperzija i pomoćnih sredstava, dioničko druš, OIB 27166383413</derivirana_varijabla>
  </DomainObject.Predmet.ProtustrankaFormatedOIB>
  <DomainObject.Predmet.ProtustrankaFormatedWithAdress>
    <izvorni_sadrzaj> CHROMOS ORGANSKE BOJE, proizvodnja i plasman organskih boja, pigmentnih vodenih disperzija i pomoćnih sredstava, dioničko druš, Žitnjak/bb, 10000 Zagreb</izvorni_sadrzaj>
    <derivirana_varijabla naziv="DomainObject.Predmet.ProtustrankaFormatedWithAdress_1"> CHROMOS ORGANSKE BOJE, proizvodnja i plasman organskih boja, pigmentnih vodenih disperzija i pomoćnih sredstava, dioničko druš, Žitnjak/bb, 10000 Zagreb</derivirana_varijabla>
  </DomainObject.Predmet.ProtustrankaFormatedWithAdress>
  <DomainObject.Predmet.ProtustrankaFormatedWithAdressOIB>
    <izvorni_sadrzaj> CHROMOS ORGANSKE BOJE, proizvodnja i plasman organskih boja, pigmentnih vodenih disperzija i pomoćnih sredstava, dioničko druš, OIB 27166383413, Žitnjak/bb, 10000 Zagreb</izvorni_sadrzaj>
    <derivirana_varijabla naziv="DomainObject.Predmet.ProtustrankaFormatedWithAdressOIB_1"> CHROMOS ORGANSKE BOJE, proizvodnja i plasman organskih boja, pigmentnih vodenih disperzija i pomoćnih sredstava, dioničko druš, OIB 27166383413, Žitnjak/bb, 10000 Zagreb</derivirana_varijabla>
  </DomainObject.Predmet.ProtustrankaFormatedWithAdressOIB>
  <DomainObject.Predmet.ProtustrankaWithAdress>
    <izvorni_sadrzaj>CHROMOS ORGANSKE BOJE, proizvodnja i plasman organskih boja, pigmentnih vodenih disperzija i pomoćnih sredstava, dioničko druš Žitnjak/bb, 10000 Zagreb</izvorni_sadrzaj>
    <derivirana_varijabla naziv="DomainObject.Predmet.ProtustrankaWithAdress_1">CHROMOS ORGANSKE BOJE, proizvodnja i plasman organskih boja, pigmentnih vodenih disperzija i pomoćnih sredstava, dioničko druš Žitnjak/bb, 10000 Zagreb</derivirana_varijabla>
  </DomainObject.Predmet.ProtustrankaWithAdress>
  <DomainObject.Predmet.ProtustrankaWithAdressOIB>
    <izvorni_sadrzaj>CHROMOS ORGANSKE BOJE, proizvodnja i plasman organskih boja, pigmentnih vodenih disperzija i pomoćnih sredstava, dioničko druš, OIB 27166383413, Žitnjak/bb, 10000 Zagreb</izvorni_sadrzaj>
    <derivirana_varijabla naziv="DomainObject.Predmet.ProtustrankaWithAdressOIB_1">CHROMOS ORGANSKE BOJE, proizvodnja i plasman organskih boja, pigmentnih vodenih disperzija i pomoćnih sredstava, dioničko druš, OIB 27166383413, Žitnjak/bb, 10000 Zagreb</derivirana_varijabla>
  </DomainObject.Predmet.ProtustrankaWithAdressOIB>
  <DomainObject.Predmet.ProtustrankaNazivFormated>
    <izvorni_sadrzaj>CHROMOS ORGANSKE BOJE, proizvodnja i plasman organskih boja, pigmentnih vodenih disperzija i pomoćnih sredstava, dioničko druš</izvorni_sadrzaj>
    <derivirana_varijabla naziv="DomainObject.Predmet.ProtustrankaNazivFormated_1">CHROMOS ORGANSKE BOJE, proizvodnja i plasman organskih boja, pigmentnih vodenih disperzija i pomoćnih sredstava, dioničko druš</derivirana_varijabla>
  </DomainObject.Predmet.ProtustrankaNazivFormated>
  <DomainObject.Predmet.ProtustrankaNazivFormatedOIB>
    <izvorni_sadrzaj>CHROMOS ORGANSKE BOJE, proizvodnja i plasman organskih boja, pigmentnih vodenih disperzija i pomoćnih sredstava, dioničko druš, OIB 27166383413</izvorni_sadrzaj>
    <derivirana_varijabla naziv="DomainObject.Predmet.ProtustrankaNazivFormatedOIB_1">CHROMOS ORGANSKE BOJE, proizvodnja i plasman organskih boja, pigmentnih vodenih disperzija i pomoćnih sredstava, dioničko druš, OIB 27166383413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OŽEGOVIĆ</izvorni_sadrzaj>
    <derivirana_varijabla naziv="DomainObject.Predmet.StrankaFormated_1">  ŽELJKO OŽEGOVIĆ</derivirana_varijabla>
  </DomainObject.Predmet.StrankaFormated>
  <DomainObject.Predmet.StrankaFormatedOIB>
    <izvorni_sadrzaj>  ŽELJKO OŽEGOVIĆ, OIB 04810959427</izvorni_sadrzaj>
    <derivirana_varijabla naziv="DomainObject.Predmet.StrankaFormatedOIB_1">  ŽELJKO OŽEGOVIĆ, OIB 04810959427</derivirana_varijabla>
  </DomainObject.Predmet.StrankaFormatedOIB>
  <DomainObject.Predmet.StrankaFormatedWithAdress>
    <izvorni_sadrzaj> ŽELJKO OŽEGOVIĆ, DRAGE GERVAISA 10, 10000 Zagreb</izvorni_sadrzaj>
    <derivirana_varijabla naziv="DomainObject.Predmet.StrankaFormatedWithAdress_1"> ŽELJKO OŽEGOVIĆ, DRAGE GERVAISA 10, 10000 Zagreb</derivirana_varijabla>
  </DomainObject.Predmet.StrankaFormatedWithAdress>
  <DomainObject.Predmet.StrankaFormatedWithAdressOIB>
    <izvorni_sadrzaj> ŽELJKO OŽEGOVIĆ, OIB 04810959427, DRAGE GERVAISA 10, 10000 Zagreb</izvorni_sadrzaj>
    <derivirana_varijabla naziv="DomainObject.Predmet.StrankaFormatedWithAdressOIB_1"> ŽELJKO OŽEGOVIĆ, OIB 04810959427, DRAGE GERVAISA 10, 10000 Zagreb</derivirana_varijabla>
  </DomainObject.Predmet.StrankaFormatedWithAdressOIB>
  <DomainObject.Predmet.StrankaWithAdress>
    <izvorni_sadrzaj>ŽELJKO OŽEGOVIĆ DRAGE GERVAISA 10,10000 Zagreb</izvorni_sadrzaj>
    <derivirana_varijabla naziv="DomainObject.Predmet.StrankaWithAdress_1">ŽELJKO OŽEGOVIĆ DRAGE GERVAISA 10,10000 Zagreb</derivirana_varijabla>
  </DomainObject.Predmet.StrankaWithAdress>
  <DomainObject.Predmet.StrankaWithAdressOIB>
    <izvorni_sadrzaj>ŽELJKO OŽEGOVIĆ, OIB 04810959427, DRAGE GERVAISA 10,10000 Zagreb</izvorni_sadrzaj>
    <derivirana_varijabla naziv="DomainObject.Predmet.StrankaWithAdressOIB_1">ŽELJKO OŽEGOVIĆ, OIB 04810959427, DRAGE GERVAISA 10,10000 Zagreb</derivirana_varijabla>
  </DomainObject.Predmet.StrankaWithAdressOIB>
  <DomainObject.Predmet.StrankaNazivFormated>
    <izvorni_sadrzaj>ŽELJKO OŽEGOVIĆ</izvorni_sadrzaj>
    <derivirana_varijabla naziv="DomainObject.Predmet.StrankaNazivFormated_1">ŽELJKO OŽEGOVIĆ</derivirana_varijabla>
  </DomainObject.Predmet.StrankaNazivFormated>
  <DomainObject.Predmet.StrankaNazivFormatedOIB>
    <izvorni_sadrzaj>ŽELJKO OŽEGOVIĆ, OIB 04810959427</izvorni_sadrzaj>
    <derivirana_varijabla naziv="DomainObject.Predmet.StrankaNazivFormatedOIB_1">ŽELJKO OŽEGOVIĆ, OIB 04810959427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ŽELJKO OŽEGOVIĆ</item>
    </izvorni_sadrzaj>
    <derivirana_varijabla naziv="DomainObject.Predmet.StrankaListFormated_1">
      <item>ŽELJKO OŽEGOVIĆ</item>
    </derivirana_varijabla>
  </DomainObject.Predmet.StrankaListFormated>
  <DomainObject.Predmet.StrankaListFormatedOIB>
    <izvorni_sadrzaj>
      <item>ŽELJKO OŽEGOVIĆ, OIB 04810959427</item>
    </izvorni_sadrzaj>
    <derivirana_varijabla naziv="DomainObject.Predmet.StrankaListFormatedOIB_1">
      <item>ŽELJKO OŽEGOVIĆ, OIB 04810959427</item>
    </derivirana_varijabla>
  </DomainObject.Predmet.StrankaListFormatedOIB>
  <DomainObject.Predmet.StrankaListFormatedWithAdress>
    <izvorni_sadrzaj>
      <item>ŽELJKO OŽEGOVIĆ, DRAGE GERVAISA 10, 10000 Zagreb</item>
    </izvorni_sadrzaj>
    <derivirana_varijabla naziv="DomainObject.Predmet.StrankaListFormatedWithAdress_1">
      <item>ŽELJKO OŽEGOVIĆ, DRAGE GERVAISA 10, 10000 Zagreb</item>
    </derivirana_varijabla>
  </DomainObject.Predmet.StrankaListFormatedWithAdress>
  <DomainObject.Predmet.StrankaListFormatedWithAdressOIB>
    <izvorni_sadrzaj>
      <item>ŽELJKO OŽEGOVIĆ, OIB 04810959427, DRAGE GERVAISA 10, 10000 Zagreb</item>
    </izvorni_sadrzaj>
    <derivirana_varijabla naziv="DomainObject.Predmet.StrankaListFormatedWithAdressOIB_1">
      <item>ŽELJKO OŽEGOVIĆ, OIB 04810959427, DRAGE GERVAISA 10, 10000 Zagreb</item>
    </derivirana_varijabla>
  </DomainObject.Predmet.StrankaListFormatedWithAdressOIB>
  <DomainObject.Predmet.StrankaListNazivFormated>
    <izvorni_sadrzaj>
      <item>ŽELJKO OŽEGOVIĆ</item>
    </izvorni_sadrzaj>
    <derivirana_varijabla naziv="DomainObject.Predmet.StrankaListNazivFormated_1">
      <item>ŽELJKO OŽEGOVIĆ</item>
    </derivirana_varijabla>
  </DomainObject.Predmet.StrankaListNazivFormated>
  <DomainObject.Predmet.StrankaListNazivFormatedOIB>
    <izvorni_sadrzaj>
      <item>ŽELJKO OŽEGOVIĆ, OIB 04810959427</item>
    </izvorni_sadrzaj>
    <derivirana_varijabla naziv="DomainObject.Predmet.StrankaListNazivFormatedOIB_1">
      <item>ŽELJKO OŽEGOVIĆ, OIB 04810959427</item>
    </derivirana_varijabla>
  </DomainObject.Predmet.StrankaListNazivFormatedOIB>
  <DomainObject.Predmet.ProtuStrankaListFormated>
    <izvorni_sadrzaj>
      <item>CHROMOS ORGANSKE BOJE, proizvodnja i plasman organskih boja, pigmentnih vodenih disperzija i pomoćnih sredstava, dioničko druš</item>
    </izvorni_sadrzaj>
    <derivirana_varijabla naziv="DomainObject.Predmet.ProtuStrankaListFormated_1">
      <item>CHROMOS ORGANSKE BOJE, proizvodnja i plasman organskih boja, pigmentnih vodenih disperzija i pomoćnih sredstava, dioničko druš</item>
    </derivirana_varijabla>
  </DomainObject.Predmet.ProtuStrankaListFormated>
  <DomainObject.Predmet.ProtuStrankaListFormatedOIB>
    <izvorni_sadrzaj>
      <item>CHROMOS ORGANSKE BOJE, proizvodnja i plasman organskih boja, pigmentnih vodenih disperzija i pomoćnih sredstava, dioničko druš, OIB 27166383413</item>
    </izvorni_sadrzaj>
    <derivirana_varijabla naziv="DomainObject.Predmet.ProtuStrankaListFormatedOIB_1">
      <item>CHROMOS ORGANSKE BOJE, proizvodnja i plasman organskih boja, pigmentnih vodenih disperzija i pomoćnih sredstava, dioničko druš, OIB 27166383413</item>
    </derivirana_varijabla>
  </DomainObject.Predmet.ProtuStrankaListFormatedOIB>
  <DomainObject.Predmet.ProtuStrankaListFormatedWithAdress>
    <izvorni_sadrzaj>
      <item>CHROMOS ORGANSKE BOJE, proizvodnja i plasman organskih boja, pigmentnih vodenih disperzija i pomoćnih sredstava, dioničko druš, Žitnjak/bb, 10000 Zagreb</item>
    </izvorni_sadrzaj>
    <derivirana_varijabla naziv="DomainObject.Predmet.ProtuStrankaListFormatedWithAdress_1">
      <item>CHROMOS ORGANSKE BOJE, proizvodnja i plasman organskih boja, pigmentnih vodenih disperzija i pomoćnih sredstava, dioničko druš, Žitnjak/bb, 10000 Zagreb</item>
    </derivirana_varijabla>
  </DomainObject.Predmet.ProtuStrankaListFormatedWithAdress>
  <DomainObject.Predmet.ProtuStrankaListFormatedWithAdressOIB>
    <izvorni_sadrzaj>
      <item>CHROMOS ORGANSKE BOJE, proizvodnja i plasman organskih boja, pigmentnih vodenih disperzija i pomoćnih sredstava, dioničko druš, OIB 27166383413, Žitnjak/bb, 10000 Zagreb</item>
    </izvorni_sadrzaj>
    <derivirana_varijabla naziv="DomainObject.Predmet.ProtuStrankaListFormatedWithAdressOIB_1">
      <item>CHROMOS ORGANSKE BOJE, proizvodnja i plasman organskih boja, pigmentnih vodenih disperzija i pomoćnih sredstava, dioničko druš, OIB 27166383413, Žitnjak/bb, 10000 Zagreb</item>
    </derivirana_varijabla>
  </DomainObject.Predmet.ProtuStrankaListFormatedWithAdressOIB>
  <DomainObject.Predmet.ProtuStrankaListNazivFormated>
    <izvorni_sadrzaj>
      <item>CHROMOS ORGANSKE BOJE, proizvodnja i plasman organskih boja, pigmentnih vodenih disperzija i pomoćnih sredstava, dioničko druš</item>
    </izvorni_sadrzaj>
    <derivirana_varijabla naziv="DomainObject.Predmet.ProtuStrankaListNazivFormated_1">
      <item>CHROMOS ORGANSKE BOJE, proizvodnja i plasman organskih boja, pigmentnih vodenih disperzija i pomoćnih sredstava, dioničko druš</item>
    </derivirana_varijabla>
  </DomainObject.Predmet.ProtuStrankaListNazivFormated>
  <DomainObject.Predmet.ProtuStrankaListNazivFormatedOIB>
    <izvorni_sadrzaj>
      <item>CHROMOS ORGANSKE BOJE, proizvodnja i plasman organskih boja, pigmentnih vodenih disperzija i pomoćnih sredstava, dioničko druš, OIB 27166383413</item>
    </izvorni_sadrzaj>
    <derivirana_varijabla naziv="DomainObject.Predmet.ProtuStrankaListNazivFormatedOIB_1">
      <item>CHROMOS ORGANSKE BOJE, proizvodnja i plasman organskih boja, pigmentnih vodenih disperzija i pomoćnih sredstava, dioničko druš, OIB 27166383413</item>
    </derivirana_varijabla>
  </DomainObject.Predmet.ProtuStrankaListNazivFormatedOIB>
  <DomainObject.Predmet.OstaliListFormated>
    <izvorni_sadrzaj>
      <item>Grad Zagreb</item>
      <item>Jure Marušić</item>
    </izvorni_sadrzaj>
    <derivirana_varijabla naziv="DomainObject.Predmet.OstaliListFormated_1">
      <item>Grad Zagreb</item>
      <item>Jure Marušić</item>
    </derivirana_varijabla>
  </DomainObject.Predmet.OstaliListFormated>
  <DomainObject.Predmet.OstaliListFormatedOIB>
    <izvorni_sadrzaj>
      <item>Grad Zagreb</item>
      <item>Jure Marušić, OIB 52703189678</item>
    </izvorni_sadrzaj>
    <derivirana_varijabla naziv="DomainObject.Predmet.OstaliListFormatedOIB_1">
      <item>Grad Zagreb</item>
      <item>Jure Marušić, OIB 52703189678</item>
    </derivirana_varijabla>
  </DomainObject.Predmet.OstaliListFormatedOIB>
  <DomainObject.Predmet.OstaliListFormatedWithAdress>
    <izvorni_sadrzaj>
      <item>Grad Zagreb, Trg S. Radića 1, 10000 Zagreb</item>
      <item>Jure Marušić, Bleiweisova 21, 10000 Zagreb</item>
    </izvorni_sadrzaj>
    <derivirana_varijabla naziv="DomainObject.Predmet.OstaliListFormatedWithAdress_1">
      <item>Grad Zagreb, Trg S. Radića 1, 10000 Zagreb</item>
      <item>Jure Marušić, Bleiweisova 21, 10000 Zagreb</item>
    </derivirana_varijabla>
  </DomainObject.Predmet.OstaliListFormatedWithAdress>
  <DomainObject.Predmet.OstaliListFormatedWithAdressOIB>
    <izvorni_sadrzaj>
      <item>Grad Zagreb, Trg S. Radića 1, 10000 Zagreb</item>
      <item>Jure Marušić, OIB 52703189678, Bleiweisova 21, 10000 Zagreb</item>
    </izvorni_sadrzaj>
    <derivirana_varijabla naziv="DomainObject.Predmet.OstaliListFormatedWithAdressOIB_1">
      <item>Grad Zagreb, Trg S. Radića 1, 10000 Zagreb</item>
      <item>Jure Marušić, OIB 52703189678, Bleiweisova 21, 10000 Zagreb</item>
    </derivirana_varijabla>
  </DomainObject.Predmet.OstaliListFormatedWithAdressOIB>
  <DomainObject.Predmet.OstaliListNazivFormated>
    <izvorni_sadrzaj>
      <item>Grad Zagreb</item>
      <item>Jure Marušić</item>
    </izvorni_sadrzaj>
    <derivirana_varijabla naziv="DomainObject.Predmet.OstaliListNazivFormated_1">
      <item>Grad Zagreb</item>
      <item>Jure Marušić</item>
    </derivirana_varijabla>
  </DomainObject.Predmet.OstaliListNazivFormated>
  <DomainObject.Predmet.OstaliListNazivFormatedOIB>
    <izvorni_sadrzaj>
      <item>Grad Zagreb</item>
      <item>Jure Marušić, OIB 52703189678</item>
    </izvorni_sadrzaj>
    <derivirana_varijabla naziv="DomainObject.Predmet.OstaliListNazivFormatedOIB_1">
      <item>Grad Zagreb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OŽEGOVIĆ</izvorni_sadrzaj>
    <derivirana_varijabla naziv="DomainObject.Predmet.StrankaIDrugi_1">ŽELJKO OŽEGOVIĆ</derivirana_varijabla>
  </DomainObject.Predmet.StrankaIDrugi>
  <DomainObject.Predmet.ProtustrankaIDrugi>
    <izvorni_sadrzaj>CHROMOS ORGANSKE BOJE, proizvodnja i plasman organskih boja, pigmentnih vodenih disperzija i pomoćnih sredstava, dioničko druš</izvorni_sadrzaj>
    <derivirana_varijabla naziv="DomainObject.Predmet.ProtustrankaIDrugi_1">CHROMOS ORGANSKE BOJE, proizvodnja i plasman organskih boja, pigmentnih vodenih disperzija i pomoćnih sredstava, dioničko druš</derivirana_varijabla>
  </DomainObject.Predmet.ProtustrankaIDrugi>
  <DomainObject.Predmet.StrankaIDrugiAdressOIB>
    <izvorni_sadrzaj>ŽELJKO OŽEGOVIĆ, OIB 04810959427, DRAGE GERVAISA 10, 10000 Zagreb</izvorni_sadrzaj>
    <derivirana_varijabla naziv="DomainObject.Predmet.StrankaIDrugiAdressOIB_1">ŽELJKO OŽEGOVIĆ, OIB 04810959427, DRAGE GERVAISA 10, 10000 Zagreb</derivirana_varijabla>
  </DomainObject.Predmet.StrankaIDrugiAdressOIB>
  <DomainObject.Predmet.ProtustrankaIDrugiAdressOIB>
    <izvorni_sadrzaj>CHROMOS ORGANSKE BOJE, proizvodnja i plasman organskih boja, pigmentnih vodenih disperzija i pomoćnih sredstava, dioničko druš, OIB 27166383413, Žitnjak/bb, 10000 Zagreb</izvorni_sadrzaj>
    <derivirana_varijabla naziv="DomainObject.Predmet.ProtustrankaIDrugiAdressOIB_1">CHROMOS ORGANSKE BOJE, proizvodnja i plasman organskih boja, pigmentnih vodenih disperzija i pomoćnih sredstava, dioničko druš, OIB 27166383413, Žitnjak/bb,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CHROMOS ORGANSKE BOJE, proizvodnja i plasman organskih boja, pigmentnih vodenih disperzija i pomoćnih sredstava, dioničko druš</item>
      <item>ŽELJKO OŽEGOVIĆ</item>
      <item>Grad Zagreb</item>
      <item>Jure Marušić</item>
    </izvorni_sadrzaj>
    <derivirana_varijabla naziv="DomainObject.Predmet.SudioniciListNaziv_1">
      <item>CHROMOS ORGANSKE BOJE, proizvodnja i plasman organskih boja, pigmentnih vodenih disperzija i pomoćnih sredstava, dioničko druš</item>
      <item>ŽELJKO OŽEGOVIĆ</item>
      <item>Grad Zagreb</item>
      <item>Jure Marušić</item>
    </derivirana_varijabla>
  </DomainObject.Predmet.SudioniciListNaziv>
  <DomainObject.Predmet.SudioniciListAdressOIB>
    <izvorni_sadrzaj>
      <item>CHROMOS ORGANSKE BOJE, proizvodnja i plasman organskih boja, pigmentnih vodenih disperzija i pomoćnih sredstava, dioničko druš, OIB 27166383413, Žitnjak/bb,10000 Zagreb</item>
      <item>ŽELJKO OŽEGOVIĆ, OIB 04810959427, DRAGE GERVAISA 10,10000 Zagreb</item>
      <item>Grad Zagreb, Trg S. Radića 1,10000 Zagreb</item>
      <item>Jure Marušić, OIB 52703189678, Bleiweisova 21,10000 Zagreb</item>
    </izvorni_sadrzaj>
    <derivirana_varijabla naziv="DomainObject.Predmet.SudioniciListAdressOIB_1">
      <item>CHROMOS ORGANSKE BOJE, proizvodnja i plasman organskih boja, pigmentnih vodenih disperzija i pomoćnih sredstava, dioničko druš, OIB 27166383413, Žitnjak/bb,10000 Zagreb</item>
      <item>ŽELJKO OŽEGOVIĆ, OIB 04810959427, DRAGE GERVAISA 10,10000 Zagreb</item>
      <item>Grad Zagreb, Trg S. Radića 1,10000 Zagreb</item>
      <item>Jure Marušić, OIB 52703189678,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27166383413</item>
      <item>, OIB 04810959427</item>
      <item>, OIB null</item>
      <item>, OIB 52703189678</item>
    </izvorni_sadrzaj>
    <derivirana_varijabla naziv="DomainObject.Predmet.SudioniciListNazivOIB_1">
      <item>, OIB 27166383413</item>
      <item>, OIB 04810959427</item>
      <item>, OIB null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C6248F-9B24-44D7-BD56-14ABBC8055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271</properties:Words>
  <properties:Characters>1851</properties:Characters>
  <properties:Lines>204</properties:Lines>
  <properties:Paragraphs>144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III St-</vt:lpstr>
    </vt:vector>
  </properties:TitlesOfParts>
  <properties:LinksUpToDate>false</properties:LinksUpToDate>
  <properties:CharactersWithSpaces>2003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2016-05-25T11:31:00Z</dcterms:created>
  <dc:creator>M</dc:creator>
  <cp:lastModifiedBy>Sonja Pilić</cp:lastModifiedBy>
  <cp:lastPrinted>2016-05-25T11:38:00Z</cp:lastPrinted>
  <dcterms:modified xmlns:xsi="http://www.w3.org/2001/XMLSchema-instance" xsi:type="dcterms:W3CDTF">2016-05-25T11:38:00Z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