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f5ca" w14:paraId="cc9f5ca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6C6F2F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9D2F88">
        <w:t>POLJOPRIVREDNA ZADRUGA AGRO PODRAVINA, Kalinovac, Dravska 4</w:t>
      </w:r>
      <w:r w:rsidR="004133DA">
        <w:t xml:space="preserve">, OIB: </w:t>
      </w:r>
      <w:r w:rsidR="009D2F88">
        <w:t>99759697626</w:t>
      </w:r>
      <w:r w:rsidR="002E00D7">
        <w:t xml:space="preserve">, dana </w:t>
      </w:r>
      <w:r w:rsidR="009D2F88">
        <w:t>6</w:t>
      </w:r>
      <w:r w:rsidR="00BB7C9D">
        <w:t>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6C6F2F">
        <w:t xml:space="preserve"> </w:t>
      </w:r>
      <w:r w:rsidR="009D2F88">
        <w:t>POLJOPRIVREDNA ZADRUGA AGRO PODRAVINA, Kalinovac, Dravska 4</w:t>
      </w:r>
      <w:r w:rsidR="006C6F2F">
        <w:t xml:space="preserve">, OIB: </w:t>
      </w:r>
      <w:r w:rsidR="009D2F88">
        <w:t>99759697626</w:t>
      </w:r>
      <w:r w:rsidR="004133DA">
        <w:t xml:space="preserve">, iznosi </w:t>
      </w:r>
      <w:r w:rsidR="009D2F88">
        <w:t>185.518,80</w:t>
      </w:r>
      <w:r w:rsidR="006C6F2F">
        <w:t xml:space="preserve"> kn.  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</w:t>
      </w:r>
      <w:r w:rsidR="009D2F88">
        <w:t xml:space="preserve"> upravitelj zadruge Boško Obranović iz Podravske Sesvete, Ivana Mažuranića 10</w:t>
      </w:r>
      <w:r w:rsidR="004133DA">
        <w:t xml:space="preserve">, OIB: </w:t>
      </w:r>
      <w:r w:rsidR="009D2F88">
        <w:t>90686846449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9D2F88">
        <w:t>upravitelj zadruge</w:t>
      </w:r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</w:t>
      </w:r>
      <w:r w:rsidR="006C6F2F">
        <w:t>/</w:t>
      </w:r>
      <w:r w:rsidR="0090775E">
        <w:t xml:space="preserve">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9D2F88">
        <w:rPr>
          <w:lang w:val="hr-HR"/>
        </w:rPr>
        <w:t>6</w:t>
      </w:r>
      <w:r w:rsidR="00031118">
        <w:rPr>
          <w:lang w:val="hr-HR"/>
        </w:rPr>
        <w:t>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21466" w:rsidRPr="00E21466">
      <w:rPr>
        <w:noProof/>
        <w:lang w:val="hr-HR"/>
      </w:rPr>
      <w:t>2</w:t>
    </w:r>
    <w:r>
      <w:fldChar w:fldCharType="end"/>
    </w:r>
  </w:p>
  <w:p w:rsidRDefault="009D2F88" w:rsidP="009D2F88" w:rsidR="009D2F88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St-673/15-4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9D2F88">
      <w:rPr>
        <w:lang w:val="hr-HR"/>
      </w:rPr>
      <w:t>673/15-4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2F88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1466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4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146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14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14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46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146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146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146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St-673/2015</izvorni_sadrzaj>
    <derivirana_varijabla naziv="DomainObject.Predmet.OznakaBroj_1">St-673/2015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AGRO PODRAVINA</izvorni_sadrzaj>
    <derivirana_varijabla naziv="DomainObject.Predmet.ProtustrankaFormated_1">  POLJOPRIVREDNA ZADRUGA AGRO PODRAVINA</derivirana_varijabla>
  </DomainObject.Predmet.ProtustrankaFormated>
  <DomainObject.Predmet.ProtustrankaFormatedOIB>
    <izvorni_sadrzaj>  POLJOPRIVREDNA ZADRUGA AGRO PODRAVINA, OIB 99759697626</izvorni_sadrzaj>
    <derivirana_varijabla naziv="DomainObject.Predmet.ProtustrankaFormatedOIB_1">  POLJOPRIVREDNA ZADRUGA AGRO PODRAVINA, OIB 99759697626</derivirana_varijabla>
  </DomainObject.Predmet.ProtustrankaFormatedOIB>
  <DomainObject.Predmet.ProtustrankaFormatedWithAdress>
    <izvorni_sadrzaj> POLJOPRIVREDNA ZADRUGA AGRO PODRAVINA, Dravska 4, 48350 Kalinovac</izvorni_sadrzaj>
    <derivirana_varijabla naziv="DomainObject.Predmet.ProtustrankaFormatedWithAdress_1"> POLJOPRIVREDNA ZADRUGA AGRO PODRAVINA, Dravska 4, 48350 Kalinovac</derivirana_varijabla>
  </DomainObject.Predmet.ProtustrankaFormatedWithAdress>
  <DomainObject.Predmet.ProtustrankaFormatedWithAdressOIB>
    <izvorni_sadrzaj> POLJOPRIVREDNA ZADRUGA AGRO PODRAVINA, OIB 99759697626, Dravska 4, 48350 Kalinovac</izvorni_sadrzaj>
    <derivirana_varijabla naziv="DomainObject.Predmet.ProtustrankaFormatedWithAdressOIB_1"> POLJOPRIVREDNA ZADRUGA AGRO PODRAVINA, OIB 99759697626, Dravska 4, 48350 Kalinovac</derivirana_varijabla>
  </DomainObject.Predmet.ProtustrankaFormatedWithAdressOIB>
  <DomainObject.Predmet.ProtustrankaWithAdress>
    <izvorni_sadrzaj>POLJOPRIVREDNA ZADRUGA AGRO PODRAVINA Dravska 4, 48350 Kalinovac</izvorni_sadrzaj>
    <derivirana_varijabla naziv="DomainObject.Predmet.ProtustrankaWithAdress_1">POLJOPRIVREDNA ZADRUGA AGRO PODRAVINA Dravska 4, 48350 Kalinovac</derivirana_varijabla>
  </DomainObject.Predmet.ProtustrankaWithAdress>
  <DomainObject.Predmet.ProtustrankaWithAdressOIB>
    <izvorni_sadrzaj>POLJOPRIVREDNA ZADRUGA AGRO PODRAVINA, OIB 99759697626, Dravska 4, 48350 Kalinovac</izvorni_sadrzaj>
    <derivirana_varijabla naziv="DomainObject.Predmet.ProtustrankaWithAdressOIB_1">POLJOPRIVREDNA ZADRUGA AGRO PODRAVINA, OIB 99759697626, Dravska 4, 48350 Kalinovac</derivirana_varijabla>
  </DomainObject.Predmet.ProtustrankaWithAdressOIB>
  <DomainObject.Predmet.ProtustrankaNazivFormated>
    <izvorni_sadrzaj>POLJOPRIVREDNA ZADRUGA AGRO PODRAVINA</izvorni_sadrzaj>
    <derivirana_varijabla naziv="DomainObject.Predmet.ProtustrankaNazivFormated_1">POLJOPRIVREDNA ZADRUGA AGRO PODRAVINA</derivirana_varijabla>
  </DomainObject.Predmet.ProtustrankaNazivFormated>
  <DomainObject.Predmet.ProtustrankaNazivFormatedOIB>
    <izvorni_sadrzaj>POLJOPRIVREDNA ZADRUGA AGRO PODRAVINA, OIB 99759697626</izvorni_sadrzaj>
    <derivirana_varijabla naziv="DomainObject.Predmet.ProtustrankaNazivFormatedOIB_1">POLJOPRIVREDNA ZADRUGA AGRO PODRAVINA, OIB 99759697626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185518.80</izvorni_sadrzaj>
    <derivirana_varijabla naziv="DomainObject.Predmet.TrenutnaVrijednost_1">185518.80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AGRO PODRAVINA</item>
    </izvorni_sadrzaj>
    <derivirana_varijabla naziv="DomainObject.Predmet.ProtuStrankaListFormated_1">
      <item>POLJOPRIVREDNA ZADRUGA AGRO PODRAVINA</item>
    </derivirana_varijabla>
  </DomainObject.Predmet.ProtuStrankaListFormated>
  <DomainObject.Predmet.ProtuStrankaListFormatedOIB>
    <izvorni_sadrzaj>
      <item>POLJOPRIVREDNA ZADRUGA AGRO PODRAVINA, OIB 99759697626</item>
    </izvorni_sadrzaj>
    <derivirana_varijabla naziv="DomainObject.Predmet.ProtuStrankaListFormatedOIB_1">
      <item>POLJOPRIVREDNA ZADRUGA AGRO PODRAVINA, OIB 99759697626</item>
    </derivirana_varijabla>
  </DomainObject.Predmet.ProtuStrankaListFormatedOIB>
  <DomainObject.Predmet.ProtuStrankaListFormatedWithAdress>
    <izvorni_sadrzaj>
      <item>POLJOPRIVREDNA ZADRUGA AGRO PODRAVINA, Dravska 4, 48350 Kalinovac</item>
    </izvorni_sadrzaj>
    <derivirana_varijabla naziv="DomainObject.Predmet.ProtuStrankaListFormatedWithAdress_1">
      <item>POLJOPRIVREDNA ZADRUGA AGRO PODRAVINA, Dravska 4, 48350 Kalinovac</item>
    </derivirana_varijabla>
  </DomainObject.Predmet.ProtuStrankaListFormatedWithAdress>
  <DomainObject.Predmet.ProtuStrankaListFormatedWithAdressOIB>
    <izvorni_sadrzaj>
      <item>POLJOPRIVREDNA ZADRUGA AGRO PODRAVINA, OIB 99759697626, Dravska 4, 48350 Kalinovac</item>
    </izvorni_sadrzaj>
    <derivirana_varijabla naziv="DomainObject.Predmet.ProtuStrankaListFormatedWithAdressOIB_1">
      <item>POLJOPRIVREDNA ZADRUGA AGRO PODRAVINA, OIB 99759697626, Dravska 4, 48350 Kalinovac</item>
    </derivirana_varijabla>
  </DomainObject.Predmet.ProtuStrankaListFormatedWithAdressOIB>
  <DomainObject.Predmet.ProtuStrankaListNazivFormated>
    <izvorni_sadrzaj>
      <item>POLJOPRIVREDNA ZADRUGA AGRO PODRAVINA</item>
    </izvorni_sadrzaj>
    <derivirana_varijabla naziv="DomainObject.Predmet.ProtuStrankaListNazivFormated_1">
      <item>POLJOPRIVREDNA ZADRUGA AGRO PODRAVINA</item>
    </derivirana_varijabla>
  </DomainObject.Predmet.ProtuStrankaListNazivFormated>
  <DomainObject.Predmet.ProtuStrankaListNazivFormatedOIB>
    <izvorni_sadrzaj>
      <item>POLJOPRIVREDNA ZADRUGA AGRO PODRAVINA, OIB 99759697626</item>
    </izvorni_sadrzaj>
    <derivirana_varijabla naziv="DomainObject.Predmet.ProtuStrankaListNazivFormatedOIB_1">
      <item>POLJOPRIVREDNA ZADRUGA AGRO PODRAVINA, OIB 99759697626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AGRO PODRAVINA</izvorni_sadrzaj>
    <derivirana_varijabla naziv="DomainObject.Predmet.ProtustrankaIDrugi_1">POLJOPRIVREDNA ZADRUGA AGRO PODRAVINA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AGRO PODRAVINA, OIB 99759697626, Dravska 4, 48350 Kalinovac</izvorni_sadrzaj>
    <derivirana_varijabla naziv="DomainObject.Predmet.ProtustrankaIDrugiAdressOIB_1">POLJOPRIVREDNA ZADRUGA AGRO PODRAVINA, OIB 99759697626, Dravska 4,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AGRO PODRAVINA</item>
      <item>E-oglasna ploča</item>
      <item>Sudski registar, Trgovački sud u Varaždinu</item>
    </izvorni_sadrzaj>
    <derivirana_varijabla naziv="DomainObject.Predmet.SudioniciListNaziv_1">
      <item>Financijska agencija</item>
      <item>POLJOPRIVREDNA ZADRUGA AGRO PODRAVINA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POLJOPRIVREDNA ZADRUGA AGRO PODRAVINA, OIB 99759697626, Dravska 4,48350 Kalinovac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POLJOPRIVREDNA ZADRUGA AGRO PODRAVINA, OIB 99759697626, Dravska 4,48350 Kalinovac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99759697626</item>
      <item>, OIB null</item>
      <item>, OIB null</item>
    </izvorni_sadrzaj>
    <derivirana_varijabla naziv="DomainObject.Predmet.SudioniciListNazivOIB_1">
      <item>, OIB 85821130368</item>
      <item>, OIB 99759697626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391</properties:Words>
  <properties:Characters>2087</properties:Characters>
  <properties:Lines>57</properties:Lines>
  <properties:Paragraphs>16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2015-11-06T10:59:00Z</dcterms:modified>
  <cp:revision>19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