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ffa0" w14:paraId="f8affa0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947264" w:rsidR="00403F01" w:rsidRPr="0094096C">
      <w:pPr>
        <w:pStyle w:val="Naslov1"/>
        <w:spacing w:after="140" w:before="2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947264" w:rsidR="00D4027A" w:rsidRPr="0094096C">
      <w:pPr>
        <w:pStyle w:val="Naslov2"/>
        <w:spacing w:after="140" w:before="2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65F48" w:rsidRPr="00D65F48">
        <w:rPr>
          <w:lang w:val="hr-HR"/>
        </w:rPr>
        <w:t>CARIĆ-HVAR j.d.o.o., OIB: 65839025968, Hvar, Obala Fabrika 34,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947264">
        <w:rPr>
          <w:lang w:val="hr-HR"/>
        </w:rPr>
        <w:t>2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947264" w:rsidR="00D4027A" w:rsidRPr="0094096C">
      <w:pPr>
        <w:spacing w:after="100" w:before="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D65F48" w:rsidRPr="00D65F48">
        <w:rPr>
          <w:lang w:val="hr-HR"/>
        </w:rPr>
        <w:t>CARIĆ-HVAR j.d.o.o., OIB: 6583</w:t>
      </w:r>
      <w:r w:rsidR="00D65F48">
        <w:rPr>
          <w:lang w:val="hr-HR"/>
        </w:rPr>
        <w:t>9025968, Hvar, Obala Fabrika 34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947264">
        <w:rPr>
          <w:lang w:val="hr-HR"/>
        </w:rPr>
        <w:t>2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47264">
        <w:rPr>
          <w:lang w:val="hr-HR"/>
        </w:rPr>
        <w:t>2: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7264" w:rsidR="006318A8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947264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D65F48" w:rsidRPr="00D65F48">
        <w:rPr>
          <w:lang w:val="hr-HR"/>
        </w:rPr>
        <w:t>CARIĆ-HVAR j.d.o.o., OIB: 6583</w:t>
      </w:r>
      <w:r w:rsidR="00D65F48">
        <w:rPr>
          <w:lang w:val="hr-HR"/>
        </w:rPr>
        <w:t>9025968, Hvar, Obala Fabrika 34.</w:t>
      </w:r>
    </w:p>
    <w:p w:rsidRDefault="00634348" w:rsidP="00947264" w:rsidR="00634348">
      <w:pPr>
        <w:spacing w:before="1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D309B" w:rsidP="00947264" w:rsidR="006D309B" w:rsidRPr="0094096C">
      <w:pPr>
        <w:spacing w:before="100"/>
        <w:ind w:firstLine="708"/>
        <w:jc w:val="both"/>
        <w:rPr>
          <w:lang w:val="hr-HR"/>
        </w:rPr>
      </w:pPr>
      <w:r w:rsidRPr="006D309B">
        <w:rPr>
          <w:lang w:val="hr-HR"/>
        </w:rPr>
        <w:t xml:space="preserve">V. Nalaže se Financijskoj agenciji </w:t>
      </w:r>
      <w:r w:rsidR="003F6F09">
        <w:rPr>
          <w:lang w:val="hr-HR"/>
        </w:rPr>
        <w:t xml:space="preserve">u roku od 8 dana </w:t>
      </w:r>
      <w:r w:rsidRPr="006D309B">
        <w:rPr>
          <w:lang w:val="hr-HR"/>
        </w:rPr>
        <w:t xml:space="preserve">naložiti </w:t>
      </w:r>
      <w:r w:rsidR="00E675BC">
        <w:rPr>
          <w:lang w:val="hr-HR"/>
        </w:rPr>
        <w:t>Privrednoj banci</w:t>
      </w:r>
      <w:r w:rsidRPr="006D309B">
        <w:rPr>
          <w:lang w:val="hr-HR"/>
        </w:rPr>
        <w:t xml:space="preserve"> d.d. </w:t>
      </w:r>
      <w:r w:rsidR="00E675BC">
        <w:rPr>
          <w:lang w:val="hr-HR"/>
        </w:rPr>
        <w:t xml:space="preserve">Zagreb </w:t>
      </w:r>
      <w:r w:rsidRPr="006D309B">
        <w:rPr>
          <w:lang w:val="hr-HR"/>
        </w:rPr>
        <w:t xml:space="preserve">novčana sredstva u iznosu od </w:t>
      </w:r>
      <w:r>
        <w:rPr>
          <w:lang w:val="hr-HR"/>
        </w:rPr>
        <w:t>227,37</w:t>
      </w:r>
      <w:r w:rsidRPr="006D309B">
        <w:rPr>
          <w:lang w:val="hr-HR"/>
        </w:rPr>
        <w:t xml:space="preserve"> kn zaplijenjena na ime predujma za namirenje troškova stečajnog postupka s računa dužnika prenijeti </w:t>
      </w:r>
      <w:r w:rsidR="00947264" w:rsidRPr="00947264">
        <w:rPr>
          <w:lang w:val="hr-HR"/>
        </w:rPr>
        <w:t>u korist računa ovog suda br. HR1623900011300000664, otvorenog kod Hrvatske poštanske ba</w:t>
      </w:r>
      <w:r w:rsidR="00947264">
        <w:rPr>
          <w:lang w:val="hr-HR"/>
        </w:rPr>
        <w:t xml:space="preserve">nke d. d., Zagreb, model HR 02 </w:t>
      </w:r>
      <w:r w:rsidR="00947264" w:rsidRPr="00947264">
        <w:rPr>
          <w:lang w:val="hr-HR"/>
        </w:rPr>
        <w:t>i poziv na broj odobrenja (</w:t>
      </w:r>
      <w:r w:rsidR="00947264">
        <w:rPr>
          <w:lang w:val="hr-HR"/>
        </w:rPr>
        <w:t>1118</w:t>
      </w:r>
      <w:r w:rsidR="00947264" w:rsidRPr="00947264">
        <w:rPr>
          <w:lang w:val="hr-HR"/>
        </w:rPr>
        <w:t>-2016)</w:t>
      </w:r>
      <w:r w:rsidRPr="006D309B">
        <w:rPr>
          <w:lang w:val="hr-HR"/>
        </w:rPr>
        <w:t>, te se nalaže obustava daljnje pljenidbe.</w:t>
      </w:r>
    </w:p>
    <w:p w:rsidRDefault="006C0489" w:rsidP="00947264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D65F48">
        <w:rPr>
          <w:lang w:val="hr-HR"/>
        </w:rPr>
        <w:t>20</w:t>
      </w:r>
      <w:r w:rsidR="00D73449">
        <w:rPr>
          <w:lang w:val="hr-HR"/>
        </w:rPr>
        <w:t>. travnja</w:t>
      </w:r>
      <w:r w:rsidR="00DC27EF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D65F48" w:rsidRPr="00D65F48">
        <w:rPr>
          <w:lang w:val="hr-HR"/>
        </w:rPr>
        <w:t>CARIĆ-HVAR j.d.o.o., OIB: 6583</w:t>
      </w:r>
      <w:r w:rsidR="00D65F48">
        <w:rPr>
          <w:lang w:val="hr-HR"/>
        </w:rPr>
        <w:t>9025968, Hvar, Obala Fabrika 34</w:t>
      </w:r>
      <w:r w:rsidR="00D73449">
        <w:rPr>
          <w:lang w:val="hr-HR"/>
        </w:rPr>
        <w:t>.</w:t>
      </w:r>
    </w:p>
    <w:p w:rsidRDefault="00634348" w:rsidP="00947264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</w:t>
      </w:r>
      <w:r w:rsidR="00D65F48">
        <w:rPr>
          <w:lang w:val="hr-HR"/>
        </w:rPr>
        <w:t>8</w:t>
      </w:r>
      <w:r w:rsidR="00D73449">
        <w:rPr>
          <w:lang w:val="hr-HR"/>
        </w:rPr>
        <w:t>. travnja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D73449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D65F48">
        <w:rPr>
          <w:lang w:val="hr-HR"/>
        </w:rPr>
        <w:t>13.399,49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947264" w:rsidR="00A30F4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>ka iz sudskog registra (list 2-5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31. listopada 2016. godine proizlazi da dužnik nema zaposlenih (list </w:t>
      </w:r>
      <w:r w:rsidR="00D65F48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14.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>tom razdoblju od 32</w:t>
      </w:r>
      <w:r w:rsidR="00D65F48">
        <w:rPr>
          <w:lang w:val="hr-HR"/>
        </w:rPr>
        <w:t>6</w:t>
      </w:r>
      <w:r>
        <w:rPr>
          <w:lang w:val="hr-HR"/>
        </w:rPr>
        <w:t xml:space="preserve"> dana (list </w:t>
      </w:r>
      <w:r w:rsidR="00D65F48">
        <w:rPr>
          <w:lang w:val="hr-HR"/>
        </w:rPr>
        <w:t>10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D73449">
        <w:rPr>
          <w:lang w:val="hr-HR"/>
        </w:rPr>
        <w:t>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7264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7264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7264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7264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7264" w:rsidR="009966BF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6D309B" w:rsidP="00947264" w:rsidR="006D309B" w:rsidRPr="006D309B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U zahtjevu za provedbu skraćenog stečajnog postupka, FINA je obavijestila</w:t>
      </w:r>
      <w:r w:rsidRPr="006D309B">
        <w:rPr>
          <w:lang w:val="hr-HR"/>
        </w:rPr>
        <w:t xml:space="preserve"> sud da dužnik na ime predujma za namirenje troškova stečajnog postupka ima zaplijenjena novčana sredstva u iznosu od </w:t>
      </w:r>
      <w:r>
        <w:rPr>
          <w:lang w:val="hr-HR"/>
        </w:rPr>
        <w:t>227,37</w:t>
      </w:r>
      <w:r w:rsidRPr="006D309B">
        <w:rPr>
          <w:lang w:val="hr-HR"/>
        </w:rPr>
        <w:t xml:space="preserve"> kn. Slijedom navedenog, a temeljem odredbe čl. 112. st. 6. SZ-a odlučeno je kao u izreci ovog rješenja pod točkom V.</w:t>
      </w:r>
    </w:p>
    <w:p w:rsidRDefault="00D4027A" w:rsidP="00947264" w:rsidR="00D4027A" w:rsidRPr="0094096C">
      <w:pPr>
        <w:spacing w:before="14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947264">
        <w:rPr>
          <w:lang w:val="hr-HR"/>
        </w:rPr>
        <w:t>2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7264" w:rsidR="0094096C" w:rsidRPr="009E0E12">
      <w:pPr>
        <w:spacing w:before="1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B4B" w:rsidRPr="006B1B4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St-1118/2016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D65F48">
      <w:t>1118</w:t>
    </w:r>
    <w:r w:rsidR="00DC27EF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B1B4B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CARIĆ-HVAR jednostavno društvo s ograničenom odgovornošću za usluge</izvorni_sadrzaj>
    <derivirana_varijabla naziv="DomainObject.Predmet.ProtustrankaFormated_1">  CARIĆ-HVAR jednostavno društvo s ograničenom odgovornošću za usluge</derivirana_varijabla>
  </DomainObject.Predmet.ProtustrankaFormated>
  <DomainObject.Predmet.ProtustrankaFormatedOIB>
    <izvorni_sadrzaj>  CARIĆ-HVAR jednostavno društvo s ograničenom odgovornošću za usluge, OIB 65839025968</izvorni_sadrzaj>
    <derivirana_varijabla naziv="DomainObject.Predmet.ProtustrankaFormatedOIB_1">  CARIĆ-HVAR jednostavno društvo s ograničenom odgovornošću za usluge, OIB 65839025968</derivirana_varijabla>
  </DomainObject.Predmet.ProtustrankaFormatedOIB>
  <DomainObject.Predmet.ProtustrankaFormatedWithAdress>
    <izvorni_sadrzaj> CARIĆ-HVAR jednostavno društvo s ograničenom odgovornošću za usluge, Obala Fabrika 34, 21450 Hvar</izvorni_sadrzaj>
    <derivirana_varijabla naziv="DomainObject.Predmet.ProtustrankaFormatedWithAdress_1"> CARIĆ-HVAR jednostavno društvo s ograničenom odgovornošću za usluge, Obala Fabrika 34, 21450 Hvar</derivirana_varijabla>
  </DomainObject.Predmet.ProtustrankaFormatedWithAdress>
  <DomainObject.Predmet.ProtustrankaFormatedWithAdressOIB>
    <izvorni_sadrzaj> CARIĆ-HVAR jednostavno društvo s ograničenom odgovornošću za usluge, OIB 65839025968, Obala Fabrika 34, 21450 Hvar</izvorni_sadrzaj>
    <derivirana_varijabla naziv="DomainObject.Predmet.ProtustrankaFormatedWithAdressOIB_1"> CARIĆ-HVAR jednostavno društvo s ograničenom odgovornošću za usluge, OIB 65839025968, Obala Fabrika 34, 21450 Hvar</derivirana_varijabla>
  </DomainObject.Predmet.ProtustrankaFormatedWithAdressOIB>
  <DomainObject.Predmet.ProtustrankaWithAdress>
    <izvorni_sadrzaj>CARIĆ-HVAR jednostavno društvo s ograničenom odgovornošću za usluge Obala Fabrika 34, 21450 Hvar</izvorni_sadrzaj>
    <derivirana_varijabla naziv="DomainObject.Predmet.ProtustrankaWithAdress_1">CARIĆ-HVAR jednostavno društvo s ograničenom odgovornošću za usluge Obala Fabrika 34, 21450 Hvar</derivirana_varijabla>
  </DomainObject.Predmet.ProtustrankaWithAdress>
  <DomainObject.Predmet.ProtustrankaWithAdressOIB>
    <izvorni_sadrzaj>CARIĆ-HVAR jednostavno društvo s ograničenom odgovornošću za usluge, OIB 65839025968, Obala Fabrika 34, 21450 Hvar</izvorni_sadrzaj>
    <derivirana_varijabla naziv="DomainObject.Predmet.ProtustrankaWithAdressOIB_1">CARIĆ-HVAR jednostavno društvo s ograničenom odgovornošću za usluge, OIB 65839025968, Obala Fabrika 34, 21450 Hvar</derivirana_varijabla>
  </DomainObject.Predmet.ProtustrankaWithAdressOIB>
  <DomainObject.Predmet.ProtustrankaNazivFormated>
    <izvorni_sadrzaj>CARIĆ-HVAR jednostavno društvo s ograničenom odgovornošću za usluge</izvorni_sadrzaj>
    <derivirana_varijabla naziv="DomainObject.Predmet.ProtustrankaNazivFormated_1">CARIĆ-HVAR jednostavno društvo s ograničenom odgovornošću za usluge</derivirana_varijabla>
  </DomainObject.Predmet.ProtustrankaNazivFormated>
  <DomainObject.Predmet.ProtustrankaNazivFormatedOIB>
    <izvorni_sadrzaj>CARIĆ-HVAR jednostavno društvo s ograničenom odgovornošću za usluge, OIB 65839025968</izvorni_sadrzaj>
    <derivirana_varijabla naziv="DomainObject.Predmet.ProtustrankaNazivFormatedOIB_1">CARIĆ-HVAR jednostavno društvo s ograničenom odgovornošću za usluge, OIB 65839025968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13399.49</izvorni_sadrzaj>
    <derivirana_varijabla naziv="DomainObject.Predmet.TrenutnaVrijednost_1">13399.49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CARIĆ-HVAR jednostavno društvo s ograničenom odgovornošću za usluge</item>
    </izvorni_sadrzaj>
    <derivirana_varijabla naziv="DomainObject.Predmet.ProtuStrankaListFormated_1">
      <item>CARIĆ-HVAR jednostavno društvo s ograničenom odgovornošću za usluge</item>
    </derivirana_varijabla>
  </DomainObject.Predmet.ProtuStrankaListFormated>
  <DomainObject.Predmet.ProtuStrankaListFormatedOIB>
    <izvorni_sadrzaj>
      <item>CARIĆ-HVAR jednostavno društvo s ograničenom odgovornošću za usluge, OIB 65839025968</item>
    </izvorni_sadrzaj>
    <derivirana_varijabla naziv="DomainObject.Predmet.ProtuStrankaListFormatedOIB_1">
      <item>CARIĆ-HVAR jednostavno društvo s ograničenom odgovornošću za usluge, OIB 65839025968</item>
    </derivirana_varijabla>
  </DomainObject.Predmet.ProtuStrankaListFormatedOIB>
  <DomainObject.Predmet.ProtuStrankaListFormatedWithAdress>
    <izvorni_sadrzaj>
      <item>CARIĆ-HVAR jednostavno društvo s ograničenom odgovornošću za usluge, Obala Fabrika 34, 21450 Hvar</item>
    </izvorni_sadrzaj>
    <derivirana_varijabla naziv="DomainObject.Predmet.ProtuStrankaListFormatedWithAdress_1">
      <item>CARIĆ-HVAR jednostavno društvo s ograničenom odgovornošću za usluge, Obala Fabrika 34, 21450 Hvar</item>
    </derivirana_varijabla>
  </DomainObject.Predmet.ProtuStrankaListFormatedWithAdress>
  <DomainObject.Predmet.ProtuStrankaListFormatedWithAdressOIB>
    <izvorni_sadrzaj>
      <item>CARIĆ-HVAR jednostavno društvo s ograničenom odgovornošću za usluge, OIB 65839025968, Obala Fabrika 34, 21450 Hvar</item>
    </izvorni_sadrzaj>
    <derivirana_varijabla naziv="DomainObject.Predmet.ProtuStrankaListFormatedWithAdressOIB_1">
      <item>CARIĆ-HVAR jednostavno društvo s ograničenom odgovornošću za usluge, OIB 65839025968, Obala Fabrika 34, 21450 Hvar</item>
    </derivirana_varijabla>
  </DomainObject.Predmet.ProtuStrankaListFormatedWithAdressOIB>
  <DomainObject.Predmet.ProtuStrankaListNazivFormated>
    <izvorni_sadrzaj>
      <item>CARIĆ-HVAR jednostavno društvo s ograničenom odgovornošću za usluge</item>
    </izvorni_sadrzaj>
    <derivirana_varijabla naziv="DomainObject.Predmet.ProtuStrankaListNazivFormated_1">
      <item>CARIĆ-HVAR jednostavno društvo s ograničenom odgovornošću za usluge</item>
    </derivirana_varijabla>
  </DomainObject.Predmet.ProtuStrankaListNazivFormated>
  <DomainObject.Predmet.ProtuStrankaListNazivFormatedOIB>
    <izvorni_sadrzaj>
      <item>CARIĆ-HVAR jednostavno društvo s ograničenom odgovornošću za usluge, OIB 65839025968</item>
    </izvorni_sadrzaj>
    <derivirana_varijabla naziv="DomainObject.Predmet.ProtuStrankaListNazivFormatedOIB_1">
      <item>CARIĆ-HVAR jednostavno društvo s ograničenom odgovornošću za usluge, OIB 65839025968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CARIĆ-HVAR jednostavno društvo s ograničenom odgovornošću za usluge</izvorni_sadrzaj>
    <derivirana_varijabla naziv="DomainObject.Predmet.ProtustrankaIDrugi_1">CARIĆ-HVAR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CARIĆ-HVAR jednostavno društvo s ograničenom odgovornošću za usluge, OIB 65839025968, Obala Fabrika 34, 21450 Hvar</izvorni_sadrzaj>
    <derivirana_varijabla naziv="DomainObject.Predmet.ProtustrankaIDrugiAdressOIB_1">CARIĆ-HVAR jednostavno društvo s ograničenom odgovornošću za usluge, OIB 65839025968, Obala Fabrika 34,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CARIĆ-HVAR jednostavno društvo s ograničenom odgovornošću za usluge</item>
      <item>FINANCIJSKA AGENCIJA, RC SPLIT</item>
    </izvorni_sadrzaj>
    <derivirana_varijabla naziv="DomainObject.Predmet.SudioniciListNaziv_1">
      <item>CARIĆ-HVAR jednostavno društvo s ograničenom odgovornošću za usluge</item>
      <item>FINANCIJSKA AGENCIJA, RC SPLIT</item>
    </derivirana_varijabla>
  </DomainObject.Predmet.SudioniciListNaziv>
  <DomainObject.Predmet.SudioniciListAdressOIB>
    <izvorni_sadrzaj>
      <item>CARIĆ-HVAR jednostavno društvo s ograničenom odgovornošću za usluge, OIB 65839025968, Obala Fabrika 34,21450 Hvar</item>
      <item>FINANCIJSKA AGENCIJA, RC SPLIT, OIB 85821130368, Mažuranićevo šetalište 24 b,21000 Split</item>
    </izvorni_sadrzaj>
    <derivirana_varijabla naziv="DomainObject.Predmet.SudioniciListAdressOIB_1">
      <item>CARIĆ-HVAR jednostavno društvo s ograničenom odgovornošću za usluge, OIB 65839025968, Obala Fabrika 34,21450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65839025968</item>
      <item>, OIB 85821130368</item>
    </izvorni_sadrzaj>
    <derivirana_varijabla naziv="DomainObject.Predmet.SudioniciListNazivOIB_1">
      <item>, OIB 65839025968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6C339-A899-4BB5-9DA5-898E16A13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5069</properties:Characters>
  <properties:Lines>96</properties:Lines>
  <properties:Paragraphs>39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2017-01-12T09:11:00Z</cp:lastPrinted>
  <dcterms:modified xmlns:xsi="http://www.w3.org/2001/XMLSchema-instance" xsi:type="dcterms:W3CDTF">2017-01-12T09:12:00Z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