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57452" w14:paraId="3557452" w:rsidRDefault="0011085F" w:rsidP="0011085F" w:rsidR="0011085F" w:rsidRPr="005B51EC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B51E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75F3"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</w:t>
      </w:r>
    </w:p>
    <w:p w:rsidRDefault="0011085F" w:rsidP="0011085F" w:rsidR="0011085F" w:rsidRPr="005B51EC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5B51E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11085F" w:rsidP="0011085F" w:rsidR="0011085F" w:rsidRPr="005B51EC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5B51E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Trgovački sud u Zagrebu</w:t>
      </w:r>
    </w:p>
    <w:p w:rsidRDefault="0011085F" w:rsidP="0011085F" w:rsidR="0011085F" w:rsidRPr="005B51EC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B51E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Zagreb, Amruševa 2/II                                                                            </w:t>
      </w:r>
    </w:p>
    <w:p w:rsidRDefault="0011085F" w:rsidP="0011085F" w:rsidR="0011085F" w:rsidRPr="005B51EC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11085F" w:rsidP="0011085F" w:rsidR="0011085F" w:rsidRPr="005B51EC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11085F" w:rsidP="0011085F" w:rsidR="0011085F" w:rsidRPr="005B51EC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11085F" w:rsidP="003F3ECD" w:rsidR="0011085F" w:rsidRPr="005B51EC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predstečajnom postupku nad dužnikom </w:t>
      </w:r>
      <w:r w:rsidR="00E66508" w:rsidRPr="005B51EC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>GRANOLIO d.d. za proizvodnju, trgovinu i usluge iz Zagreba, Budmanijeva 5, OIB: 59064993527</w:t>
      </w:r>
      <w:r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temeljem članka 57. Stečajnog zakona („Narodne novine“ broj: 71/15, </w:t>
      </w:r>
      <w:r w:rsidR="00E66508"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104/17, </w:t>
      </w:r>
      <w:r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>dalje: SZ)</w:t>
      </w:r>
      <w:r w:rsidR="00C237BC"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sastavio te javno objavljuje </w:t>
      </w:r>
    </w:p>
    <w:p w:rsidRDefault="0011085F" w:rsidP="0011085F" w:rsidR="0011085F" w:rsidRPr="005B51EC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11085F" w:rsidP="0011085F" w:rsidR="0011085F" w:rsidRPr="005B51EC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30BF5" w:rsidP="0011085F" w:rsidR="0011085F" w:rsidRPr="005B51EC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IZMIJENJENI </w:t>
      </w:r>
      <w:r w:rsidR="0011085F"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POPIS VJEROVNIKA I PRAVA GLASA </w:t>
      </w:r>
    </w:p>
    <w:p w:rsidRDefault="0011085F" w:rsidP="0011085F" w:rsidR="0011085F" w:rsidRPr="005B51EC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>KOJA VJEROVNICIMA PRIPADAJU</w:t>
      </w:r>
    </w:p>
    <w:p w:rsidRDefault="0011085F" w:rsidP="0011085F" w:rsidR="0011085F" w:rsidRPr="005B51EC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1085F" w:rsidP="0011085F" w:rsidR="0011085F" w:rsidRPr="005B51EC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ind w:firstLine="708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1085F" w:rsidP="0011085F" w:rsidR="0011085F" w:rsidRPr="005B51EC">
      <w:pPr>
        <w:widowControl w:val="false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>Planom restrukturiranja vjerovnici utvrđenih tražbina raspoređeni su sukladno čl. 308.</w:t>
      </w:r>
      <w:r w:rsidR="008E4E21"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>, a u svezi s člankom 56</w:t>
      </w:r>
      <w:r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SZ-a</w:t>
      </w:r>
      <w:r w:rsidR="00E66508"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prema kriteriju gospodarske istovrsnosti</w:t>
      </w:r>
      <w:r w:rsidR="00E66508"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237BC"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sljedeće skupine (grupe) i to: </w:t>
      </w:r>
    </w:p>
    <w:p w:rsidRDefault="006669D3" w:rsidP="006669D3" w:rsidR="006669D3">
      <w:pPr>
        <w:spacing w:after="0"/>
        <w:rPr>
          <w:b/>
        </w:rPr>
      </w:pPr>
    </w:p>
    <w:p w:rsidRDefault="006669D3" w:rsidP="006669D3" w:rsidR="006669D3" w:rsidRPr="00557D80">
      <w:pPr>
        <w:spacing w:after="0"/>
        <w:rPr>
          <w:b/>
        </w:rPr>
      </w:pPr>
      <w:r w:rsidRPr="00557D80">
        <w:rPr>
          <w:b/>
        </w:rPr>
        <w:t>Grupa 1.1. - Razlučni vjerovnici</w:t>
      </w:r>
    </w:p>
    <w:tbl>
      <w:tblPr>
        <w:tblpPr w:tblpY="224" w:tblpXSpec="center" w:horzAnchor="margin" w:vertAnchor="text" w:rightFromText="180" w:leftFromText="180"/>
        <w:tblW w:type="dxa" w:w="10447"/>
        <w:tblLook w:val="04A0" w:noVBand="1" w:noHBand="0" w:lastColumn="0" w:firstColumn="1" w:lastRow="0" w:firstRow="1"/>
      </w:tblPr>
      <w:tblGrid>
        <w:gridCol w:w="659"/>
        <w:gridCol w:w="1035"/>
        <w:gridCol w:w="2971"/>
        <w:gridCol w:w="1822"/>
        <w:gridCol w:w="2080"/>
        <w:gridCol w:w="1880"/>
      </w:tblGrid>
      <w:tr w:rsidTr="006669D3" w:rsidR="006669D3" w:rsidRPr="00557D80">
        <w:trPr>
          <w:trHeight w:val="288"/>
        </w:trPr>
        <w:tc>
          <w:tcPr>
            <w:tcW w:type="dxa" w:w="466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u w:val="single"/>
                <w:lang w:eastAsia="hr-HR"/>
              </w:rPr>
            </w:pPr>
          </w:p>
        </w:tc>
        <w:tc>
          <w:tcPr>
            <w:tcW w:type="dxa" w:w="18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u w:val="single"/>
                <w:lang w:eastAsia="hr-HR"/>
              </w:rPr>
            </w:pPr>
          </w:p>
        </w:tc>
        <w:tc>
          <w:tcPr>
            <w:tcW w:type="dxa" w:w="20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space="0" w:sz="4" w:color="305496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R.Br.</w:t>
            </w:r>
          </w:p>
        </w:tc>
        <w:tc>
          <w:tcPr>
            <w:tcW w:type="dxa" w:w="1035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R.br.prij. traž.</w:t>
            </w:r>
          </w:p>
        </w:tc>
        <w:tc>
          <w:tcPr>
            <w:tcW w:type="dxa" w:w="2971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Ime i prezime / Naziv vjerovnika</w:t>
            </w:r>
          </w:p>
        </w:tc>
        <w:tc>
          <w:tcPr>
            <w:tcW w:type="dxa" w:w="1822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9B50AC" w:rsidR="006669D3" w:rsidRPr="00557D80">
            <w:pPr>
              <w:spacing w:lineRule="auto" w:line="240" w:after="0"/>
              <w:ind w:firstLineChars="100" w:firstLine="221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OIB vjerovnika</w:t>
            </w:r>
          </w:p>
        </w:tc>
        <w:tc>
          <w:tcPr>
            <w:tcW w:type="dxa" w:w="2080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Adresa vjerovnika</w:t>
            </w:r>
          </w:p>
        </w:tc>
        <w:tc>
          <w:tcPr>
            <w:tcW w:type="dxa" w:w="1880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Priznata tražbina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396.</w:t>
            </w:r>
          </w:p>
        </w:tc>
        <w:tc>
          <w:tcPr>
            <w:tcW w:type="dxa" w:w="2971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ERSTE &amp; STEIERMÄRKISCHE BANK d.d.</w:t>
            </w:r>
          </w:p>
        </w:tc>
        <w:tc>
          <w:tcPr>
            <w:tcW w:type="dxa" w:w="182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100" w:firstLine="22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23057039320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Jadranski trg 3a, 51000 Rijeka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95.465.099,02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397.</w:t>
            </w:r>
          </w:p>
        </w:tc>
        <w:tc>
          <w:tcPr>
            <w:tcW w:type="dxa" w:w="2971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HRVATSKA POŠTANSKA BANKA, d.d.</w:t>
            </w:r>
          </w:p>
        </w:tc>
        <w:tc>
          <w:tcPr>
            <w:tcW w:type="dxa" w:w="182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100" w:firstLine="22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87939104217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Jurišićeva 4,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19.903.847,25</w:t>
            </w:r>
          </w:p>
        </w:tc>
      </w:tr>
      <w:tr w:rsidTr="006669D3" w:rsidR="006669D3" w:rsidRPr="00557D80">
        <w:trPr>
          <w:trHeight w:val="95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>
              <w:rPr>
                <w:rFonts w:cs="Calibri" w:eastAsia="Times New Roman" w:hAnsi="Calibri" w:ascii="Calibri"/>
                <w:lang w:eastAsia="hr-HR"/>
              </w:rPr>
              <w:t>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399.</w:t>
            </w:r>
          </w:p>
        </w:tc>
        <w:tc>
          <w:tcPr>
            <w:tcW w:type="dxa" w:w="2971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B2 KAPITAL d.o.o. (Prije: PRIVREDNA BANKA ZAGREB d.d</w:t>
            </w:r>
            <w:r>
              <w:rPr>
                <w:rFonts w:cs="Calibri" w:eastAsia="Times New Roman" w:hAnsi="Calibri" w:ascii="Calibri"/>
                <w:lang w:eastAsia="hr-HR"/>
              </w:rPr>
              <w:t>.</w:t>
            </w:r>
            <w:r w:rsidR="00A864A9">
              <w:rPr>
                <w:rFonts w:cs="Calibri" w:eastAsia="Times New Roman" w:hAnsi="Calibri" w:ascii="Calibri"/>
                <w:lang w:eastAsia="hr-HR"/>
              </w:rPr>
              <w:t xml:space="preserve"> i ZAGREBAČKA BANKA d.d.</w:t>
            </w:r>
            <w:r>
              <w:rPr>
                <w:rFonts w:cs="Calibri" w:eastAsia="Times New Roman" w:hAnsi="Calibri" w:ascii="Calibri"/>
                <w:lang w:eastAsia="hr-HR"/>
              </w:rPr>
              <w:t>)</w:t>
            </w:r>
          </w:p>
        </w:tc>
        <w:tc>
          <w:tcPr>
            <w:tcW w:type="dxa" w:w="182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100" w:firstLine="22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57509775367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Radnička cesta 41,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</w:tcPr>
          <w:p w:rsidRDefault="00A864A9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>
              <w:rPr>
                <w:rFonts w:cs="Calibri" w:eastAsia="Times New Roman" w:hAnsi="Calibri" w:ascii="Calibri"/>
                <w:lang w:eastAsia="hr-HR"/>
              </w:rPr>
              <w:t>211.342.186,17</w:t>
            </w:r>
          </w:p>
        </w:tc>
      </w:tr>
      <w:tr w:rsidTr="006669D3" w:rsidR="006669D3" w:rsidRPr="00557D80">
        <w:trPr>
          <w:trHeight w:val="288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UKUPNO</w:t>
            </w:r>
          </w:p>
        </w:tc>
        <w:tc>
          <w:tcPr>
            <w:tcW w:type="dxa" w:w="2971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182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326.711.132,44</w:t>
            </w:r>
          </w:p>
        </w:tc>
      </w:tr>
    </w:tbl>
    <w:p w:rsidRDefault="00CF1A86" w:rsidP="006669D3" w:rsidR="00CF1A86"/>
    <w:p w:rsidRDefault="00993D64" w:rsidP="006669D3" w:rsidR="00993D64"/>
    <w:p w:rsidRDefault="00993D64" w:rsidP="006669D3" w:rsidR="00993D64"/>
    <w:p w:rsidRDefault="00993D64" w:rsidP="006669D3" w:rsidR="00993D64"/>
    <w:p w:rsidRDefault="00993D64" w:rsidP="006669D3" w:rsidR="00993D64"/>
    <w:p w:rsidRDefault="00993D64" w:rsidP="006669D3" w:rsidR="00993D64" w:rsidRPr="00557D80"/>
    <w:p w:rsidRDefault="006669D3" w:rsidP="006669D3" w:rsidR="006669D3" w:rsidRPr="00557D80">
      <w:pPr>
        <w:rPr>
          <w:b/>
        </w:rPr>
      </w:pPr>
      <w:r w:rsidRPr="00557D80">
        <w:rPr>
          <w:b/>
        </w:rPr>
        <w:lastRenderedPageBreak/>
        <w:t>Grupa 2.1. - Vjerovnici iz kreditnih poslova bez založnog prava nastalih putem redovnih poslovnih odnosa</w:t>
      </w:r>
    </w:p>
    <w:tbl>
      <w:tblPr>
        <w:tblW w:type="dxa" w:w="10086"/>
        <w:tblInd w:type="dxa" w:w="-581"/>
        <w:tblLook w:val="04A0" w:noVBand="1" w:noHBand="0" w:lastColumn="0" w:firstColumn="1" w:lastRow="0" w:firstRow="1"/>
      </w:tblPr>
      <w:tblGrid>
        <w:gridCol w:w="659"/>
        <w:gridCol w:w="1035"/>
        <w:gridCol w:w="2564"/>
        <w:gridCol w:w="1567"/>
        <w:gridCol w:w="2587"/>
        <w:gridCol w:w="1772"/>
      </w:tblGrid>
      <w:tr w:rsidTr="006669D3" w:rsidR="006669D3" w:rsidRPr="00557D80">
        <w:trPr>
          <w:trHeight w:val="565"/>
        </w:trPr>
        <w:tc>
          <w:tcPr>
            <w:tcW w:type="dxa" w:w="621"/>
            <w:tcBorders>
              <w:top w:space="0" w:sz="4" w:color="305496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R.Br.</w:t>
            </w:r>
          </w:p>
        </w:tc>
        <w:tc>
          <w:tcPr>
            <w:tcW w:type="dxa" w:w="975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R.br.prij. traž.</w:t>
            </w:r>
          </w:p>
        </w:tc>
        <w:tc>
          <w:tcPr>
            <w:tcW w:type="dxa" w:w="2564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Ime i prezime / Naziv vjerovnika</w:t>
            </w:r>
          </w:p>
        </w:tc>
        <w:tc>
          <w:tcPr>
            <w:tcW w:type="dxa" w:w="1567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9B50AC" w:rsidR="006669D3" w:rsidRPr="00557D80">
            <w:pPr>
              <w:spacing w:lineRule="auto" w:line="240" w:after="0"/>
              <w:ind w:firstLineChars="100" w:firstLine="221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OIB vjerovnika</w:t>
            </w:r>
          </w:p>
        </w:tc>
        <w:tc>
          <w:tcPr>
            <w:tcW w:type="dxa" w:w="2587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Adresa vjerovnika</w:t>
            </w:r>
          </w:p>
        </w:tc>
        <w:tc>
          <w:tcPr>
            <w:tcW w:type="dxa" w:w="1772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Priznata tražbina</w:t>
            </w:r>
          </w:p>
        </w:tc>
      </w:tr>
      <w:tr w:rsidTr="006669D3" w:rsidR="006669D3" w:rsidRPr="00557D80">
        <w:trPr>
          <w:trHeight w:val="565"/>
        </w:trPr>
        <w:tc>
          <w:tcPr>
            <w:tcW w:type="dxa" w:w="621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395.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CIM BANQUE SA Geneve</w:t>
            </w:r>
          </w:p>
        </w:tc>
        <w:tc>
          <w:tcPr>
            <w:tcW w:type="dxa" w:w="1567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100" w:firstLine="22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          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Rue merle d Aubigne 16, 1207 Geneve, Švicarska</w:t>
            </w:r>
          </w:p>
        </w:tc>
        <w:tc>
          <w:tcPr>
            <w:tcW w:type="dxa" w:w="177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7.499.165,00</w:t>
            </w:r>
          </w:p>
        </w:tc>
      </w:tr>
      <w:tr w:rsidTr="006669D3" w:rsidR="006669D3" w:rsidRPr="00557D80">
        <w:trPr>
          <w:trHeight w:val="1130"/>
        </w:trPr>
        <w:tc>
          <w:tcPr>
            <w:tcW w:type="dxa" w:w="621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403.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PRIMORSKA BANKA d.d. RIJEKA (3 prijave s osnova kredita, bank. garancije i naknada)</w:t>
            </w:r>
          </w:p>
        </w:tc>
        <w:tc>
          <w:tcPr>
            <w:tcW w:type="dxa" w:w="1567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100" w:firstLine="22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96675880337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Scarpina 7, 51000 Rijeka</w:t>
            </w:r>
          </w:p>
        </w:tc>
        <w:tc>
          <w:tcPr>
            <w:tcW w:type="dxa" w:w="177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6.751.606,18</w:t>
            </w:r>
          </w:p>
        </w:tc>
      </w:tr>
      <w:tr w:rsidTr="006669D3" w:rsidR="006669D3" w:rsidRPr="00557D80">
        <w:trPr>
          <w:trHeight w:val="565"/>
        </w:trPr>
        <w:tc>
          <w:tcPr>
            <w:tcW w:type="dxa" w:w="621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404.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ŠTEDBANKA d.d.</w:t>
            </w:r>
          </w:p>
        </w:tc>
        <w:tc>
          <w:tcPr>
            <w:tcW w:type="dxa" w:w="1567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100" w:firstLine="22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58063088591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Slavonska avenija 3, 10000 Zagreb</w:t>
            </w:r>
          </w:p>
        </w:tc>
        <w:tc>
          <w:tcPr>
            <w:tcW w:type="dxa" w:w="177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9.936.329,52</w:t>
            </w:r>
          </w:p>
        </w:tc>
      </w:tr>
      <w:tr w:rsidTr="006669D3" w:rsidR="006669D3" w:rsidRPr="00557D80">
        <w:trPr>
          <w:trHeight w:val="282"/>
        </w:trPr>
        <w:tc>
          <w:tcPr>
            <w:tcW w:type="dxa" w:w="621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UKUPNO</w:t>
            </w:r>
          </w:p>
        </w:tc>
        <w:tc>
          <w:tcPr>
            <w:tcW w:type="dxa" w:w="2564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1567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2587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177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24.187.100,70</w:t>
            </w:r>
          </w:p>
        </w:tc>
      </w:tr>
    </w:tbl>
    <w:p w:rsidRDefault="006669D3" w:rsidP="006669D3" w:rsidR="006669D3" w:rsidRPr="00557D80"/>
    <w:p w:rsidRDefault="006669D3" w:rsidP="006669D3" w:rsidR="006669D3" w:rsidRPr="00557D80">
      <w:pPr>
        <w:rPr>
          <w:b/>
        </w:rPr>
      </w:pPr>
      <w:r w:rsidRPr="00557D80">
        <w:rPr>
          <w:b/>
        </w:rPr>
        <w:t xml:space="preserve"> Grupa 2.2. - Vjerovnici iz kreditnih poslova koji nisu osigurani založnim pravom, a koji su nastali putem kreditnih obveza od Agrokor Grupe</w:t>
      </w:r>
    </w:p>
    <w:tbl>
      <w:tblPr>
        <w:tblpPr w:tblpY="131" w:tblpXSpec="center" w:horzAnchor="margin" w:vertAnchor="text" w:rightFromText="180" w:leftFromText="180"/>
        <w:tblW w:type="dxa" w:w="10217"/>
        <w:tblLook w:val="04A0" w:noVBand="1" w:noHBand="0" w:lastColumn="0" w:firstColumn="1" w:lastRow="0" w:firstRow="1"/>
      </w:tblPr>
      <w:tblGrid>
        <w:gridCol w:w="659"/>
        <w:gridCol w:w="1035"/>
        <w:gridCol w:w="2720"/>
        <w:gridCol w:w="1818"/>
        <w:gridCol w:w="2105"/>
        <w:gridCol w:w="1880"/>
      </w:tblGrid>
      <w:tr w:rsidTr="006669D3" w:rsidR="006669D3" w:rsidRPr="00557D80">
        <w:trPr>
          <w:trHeight w:val="576"/>
        </w:trPr>
        <w:tc>
          <w:tcPr>
            <w:tcW w:type="dxa" w:w="659"/>
            <w:tcBorders>
              <w:top w:space="0" w:sz="4" w:color="305496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R.Br.</w:t>
            </w:r>
          </w:p>
        </w:tc>
        <w:tc>
          <w:tcPr>
            <w:tcW w:type="dxa" w:w="1035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R.br.prij. traž.</w:t>
            </w:r>
          </w:p>
        </w:tc>
        <w:tc>
          <w:tcPr>
            <w:tcW w:type="dxa" w:w="2720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Ime i prezime / Naziv vjerovnika</w:t>
            </w:r>
          </w:p>
        </w:tc>
        <w:tc>
          <w:tcPr>
            <w:tcW w:type="dxa" w:w="1818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9B50AC" w:rsidR="006669D3" w:rsidRPr="00557D80">
            <w:pPr>
              <w:spacing w:lineRule="auto" w:line="240" w:after="0"/>
              <w:ind w:firstLineChars="100" w:firstLine="221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OIB vjerovnika</w:t>
            </w:r>
          </w:p>
        </w:tc>
        <w:tc>
          <w:tcPr>
            <w:tcW w:type="dxa" w:w="2105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Adresa vjerovnika</w:t>
            </w:r>
          </w:p>
        </w:tc>
        <w:tc>
          <w:tcPr>
            <w:tcW w:type="dxa" w:w="1880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Priznata tražbina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ERSTE FACTORING d.o.o. za factoring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100" w:firstLine="22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10194059689</w:t>
            </w:r>
          </w:p>
        </w:tc>
        <w:tc>
          <w:tcPr>
            <w:tcW w:type="dxa" w:w="210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Ivana Lučića 2,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66.427.573,24</w:t>
            </w:r>
          </w:p>
        </w:tc>
      </w:tr>
      <w:tr w:rsidTr="006669D3" w:rsidR="006669D3" w:rsidRPr="00557D80">
        <w:trPr>
          <w:trHeight w:val="288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UKUPNO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210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66.427.573,24</w:t>
            </w:r>
          </w:p>
        </w:tc>
      </w:tr>
    </w:tbl>
    <w:p w:rsidRDefault="006669D3" w:rsidP="006669D3" w:rsidR="006669D3" w:rsidRPr="00557D80"/>
    <w:p w:rsidRDefault="006669D3" w:rsidP="006669D3" w:rsidR="006669D3" w:rsidRPr="00557D80">
      <w:pPr>
        <w:spacing w:after="0"/>
        <w:rPr>
          <w:b/>
        </w:rPr>
      </w:pPr>
      <w:r w:rsidRPr="00557D80">
        <w:rPr>
          <w:b/>
        </w:rPr>
        <w:t>Grupa 2.3. Tražbine prema dobavljačima za isporučenu robu i usluge i prema državi</w:t>
      </w:r>
    </w:p>
    <w:tbl>
      <w:tblPr>
        <w:tblpPr w:tblpY="420" w:tblpXSpec="center" w:horzAnchor="margin" w:vertAnchor="text" w:rightFromText="180" w:leftFromText="180"/>
        <w:tblW w:type="dxa" w:w="10596"/>
        <w:tblLook w:val="04A0" w:noVBand="1" w:noHBand="0" w:lastColumn="0" w:firstColumn="1" w:lastRow="0" w:firstRow="1"/>
      </w:tblPr>
      <w:tblGrid>
        <w:gridCol w:w="659"/>
        <w:gridCol w:w="1035"/>
        <w:gridCol w:w="2720"/>
        <w:gridCol w:w="2042"/>
        <w:gridCol w:w="2260"/>
        <w:gridCol w:w="1880"/>
      </w:tblGrid>
      <w:tr w:rsidTr="006669D3" w:rsidR="006669D3" w:rsidRPr="00557D80">
        <w:trPr>
          <w:trHeight w:val="576"/>
        </w:trPr>
        <w:tc>
          <w:tcPr>
            <w:tcW w:type="dxa" w:w="659"/>
            <w:tcBorders>
              <w:top w:space="0" w:sz="4" w:color="305496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R.Br.</w:t>
            </w:r>
          </w:p>
        </w:tc>
        <w:tc>
          <w:tcPr>
            <w:tcW w:type="dxa" w:w="1035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R.br.prij. traž.</w:t>
            </w:r>
          </w:p>
        </w:tc>
        <w:tc>
          <w:tcPr>
            <w:tcW w:type="dxa" w:w="2720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Ime i prezime / Naziv vjerovnika</w:t>
            </w:r>
          </w:p>
        </w:tc>
        <w:tc>
          <w:tcPr>
            <w:tcW w:type="dxa" w:w="2042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9B50AC" w:rsidR="006669D3" w:rsidRPr="00557D80">
            <w:pPr>
              <w:spacing w:lineRule="auto" w:line="240" w:after="0"/>
              <w:ind w:firstLineChars="100" w:firstLine="221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OIB vjerovnika</w:t>
            </w:r>
          </w:p>
        </w:tc>
        <w:tc>
          <w:tcPr>
            <w:tcW w:type="dxa" w:w="2260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Adresa vjerovnika</w:t>
            </w:r>
          </w:p>
        </w:tc>
        <w:tc>
          <w:tcPr>
            <w:tcW w:type="dxa" w:w="1880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Priznata tražbina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ABRAHAM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22441384946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Ivana Granđe 37, 43000 Bjelovar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770,63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ADRIATICA DUNAV, d.o.o. za proizvodnju gnojiva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19669028337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Vinkovačka 56, 32000 Vukovar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1.629.658,52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AGENCIJA ZA INTEGRALNI TRANSPORT, d.o.o. (AGIT d.o.o.)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42650506038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Heinzelova 51,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1.224.474,21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AGIĆ-OBRT ZA PRIJEVOZ I USLUGE vl.ĐURO AGIĆ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97527094729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Radićeva 1, 35250 Oriovac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9.654,43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AGRA-INVEST d.o.o. za proizvodnju i trgovinu na veliko i malo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89898008345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J.Haulika 25, 43000 Bjelovar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1.859,90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AGRALIS d.o.o. za proizvodnju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13722938070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Vj.Augusta Cesarca 16,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2.267,87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AGRIMATCO d.o.o. za proizvodnju, trgovinu i usluge u poljoprivrednoj djelatnosti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24373689835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Jelengradska 12, 31208 Petrijevci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825,01</w:t>
            </w:r>
          </w:p>
        </w:tc>
      </w:tr>
      <w:tr w:rsidTr="00993D64" w:rsidR="006669D3" w:rsidRPr="00557D80">
        <w:trPr>
          <w:trHeight w:val="864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8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AGRO TRANSPORT d.o.o. javni prijevoz, trgovina i proizvodnja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43002544205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Bračka 17, 31400 Đakovo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5.409,39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AGROBEKETINCI d.o.o. za poljoprivrednu proizvodnju, usluge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00081039067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Čepinska 38, 31403 Beketinci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345,00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AGROCHEM-MAKS d.o.o. za trgovinu, proizvodnju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74907633394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Trg žrtava fašizma 6,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4F1E27">
              <w:rPr>
                <w:rFonts w:cs="Calibri" w:eastAsia="Times New Roman" w:hAnsi="Calibri" w:ascii="Calibri"/>
                <w:lang w:eastAsia="hr-HR"/>
              </w:rPr>
              <w:t>16</w:t>
            </w:r>
            <w:r>
              <w:rPr>
                <w:rFonts w:cs="Calibri" w:eastAsia="Times New Roman" w:hAnsi="Calibri" w:ascii="Calibri"/>
                <w:lang w:eastAsia="hr-HR"/>
              </w:rPr>
              <w:t>.</w:t>
            </w:r>
            <w:r w:rsidRPr="004F1E27">
              <w:rPr>
                <w:rFonts w:cs="Calibri" w:eastAsia="Times New Roman" w:hAnsi="Calibri" w:ascii="Calibri"/>
                <w:lang w:eastAsia="hr-HR"/>
              </w:rPr>
              <w:t>538</w:t>
            </w:r>
            <w:r>
              <w:rPr>
                <w:rFonts w:cs="Calibri" w:eastAsia="Times New Roman" w:hAnsi="Calibri" w:ascii="Calibri"/>
                <w:lang w:eastAsia="hr-HR"/>
              </w:rPr>
              <w:t>.</w:t>
            </w:r>
            <w:r w:rsidRPr="004F1E27">
              <w:rPr>
                <w:rFonts w:cs="Calibri" w:eastAsia="Times New Roman" w:hAnsi="Calibri" w:ascii="Calibri"/>
                <w:lang w:eastAsia="hr-HR"/>
              </w:rPr>
              <w:t>762,36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AGRO-IM, obrt za proizvodnju, usluge i trgovinu, vl. Mijo Matković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83219556748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Glavina Donja 337 B, 21260 Glavina Donja - Imotski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191.872,28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AGRO-KON d.o.o. za uvoz-izvoz,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06305051964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Moslavačka 20,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1.315,76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AGROKOR - TRGOVINA d.o.o. za proizvodnju i trgovinu poljoprivrednim proizvodima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40715974731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Trg Dražena Petrovića 3,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9.685.937,08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AGROPROTEINKA d.d. za zbrinjavanje i toplinsku preradu nusproizvoda životinjskog podrijetla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80695452345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Strojarska cesta 11, 10360 Sesvete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169,00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AGROSAN d.o.o. za DDD poslove, kontrolu robe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46882399204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Hermanova 13,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14.843,75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AKADEMIJA ZA JEZIK, GOVOR I TEKST d.o.o. za poduku i prevođenje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41852522819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Trnac 47,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393,75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ALCA ZAGREB d.o.o. za uvoz, izvoz i trgovinu na veliko i malo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58353015102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Koledovčina 2,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287,50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ALEKSANDAR MIHAJLOVIĆ PR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Milana Džanića 17, 21000 Novi Sad, Srbija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2.752,20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ALETA d.o.o. za proizvodnju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40382428949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Tribanjska Ulica 2, 23000 Zadar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202,50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ALIVOJVODIĆ STEVO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67814700946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Antuna Mihanovića 50, 43293 Mali Zdenci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61,62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ALTICOM d.o.o. za graditeljstvo,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83630676739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Stjepana Radića 17, 31220 Višnjevac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10.125,00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AMARILIS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35063921066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Kralja Zvonimira 99, 32100 Vinkovci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205.929,55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ANDRIĆ JASMINA samostal. poljoprivrednik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92923711490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Mostarska  6, 10310 Ivanić-Grad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756,00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ANTONIO-VAG d.o.o. za trgovinu i ugostiteljstvo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42708759864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Podbablje Gornje bb, 21262 Podbablje Gornje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6.010,25</w:t>
            </w:r>
          </w:p>
        </w:tc>
      </w:tr>
      <w:tr w:rsidTr="00993D64" w:rsidR="006669D3" w:rsidRPr="00557D80">
        <w:trPr>
          <w:trHeight w:val="576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25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AP Anđelić-uslužni obrt vl.ANTE ANĐELIĆ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84908086138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Dolenica 12B, 10250 Lučko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5.000,00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AQUALIS LINEA d.o.o. za graditeljstvo,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87413647239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Trg Ljube Babića 8, 10450 Jastrebarsko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13.641,98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ARDENTER d.o.o. za servisiranje vatrogasnih aparata,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57293115850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Omladinska 17, 31431 Livana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3.350,00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ARENA 2, OBRT ZA PROIZVODNJU I TRGOVINU, vl. NEDŽAT SAMAHODAJ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21411158312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Ivana Pergošića 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2.850,00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ASTRON jednostavno d.o.o. za trgovinu, prijevoz i usluge u stečaju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37528042025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Kralja Zvonimira 7a, 31326 Novi Čeminac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1.047,37</w:t>
            </w:r>
          </w:p>
        </w:tc>
      </w:tr>
      <w:tr w:rsidTr="006669D3" w:rsidR="006669D3" w:rsidRPr="00557D80">
        <w:trPr>
          <w:trHeight w:val="1440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ATEST-KONTROLA d.o.o. za stručne poslove zaštite na radu, tehničko ispitivanje i analizu, kontrolu i druge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14013273931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Ul. Svetog Mateja 124,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12.918,75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ATLAS COPCO d.o.o. za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80829168312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Zagrebačka cesta 143A,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7.487,90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AUCTOR d.o.o. za poslovno savjetovanje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19203050598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Dežmanova 5,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483,33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 CENTAR DUO d.o.o. za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80359058633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Svetog Leopolda Mandića 111 C,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579,87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 "ČESNIK" vl. ROZALIJA ČESNIK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25618332891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Kralja Tomislava 81, 33410 Suhopolje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65.097,55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 "KOZINA" vl. VESNA KOZINA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83014080925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Vukovarska 2, 34000 Požega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8.325,62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 KRIJAN vl.VESNA KRIJAN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81906572691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Osječka 252,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56.874,87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 KRIŽIĆ vl. MATO KRIŽIĆ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34727887922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Branimirova 146A,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211,60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 LUKŠA vl. RENATA LUKŠA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58896556536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Franje fujsa 6, 33000 Virovitica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658,45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Autoprijevoznički obrt "AUTOPRIJEVOZNIK" vl. DAVOR HEROUT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34939705288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Mate Lovraka 97, 43293 Veliki Zdenci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138.888,13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AUTOPRIJEVOZNIČKI OBRT ANĐELIĆ vl.IVICA ANĐELIĆ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07342537692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Dragutina Rakovca 81, 35000 Bukovlje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91.971,73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AUTOPRIJEVOZNIČKI OBRT vl. ZLATAN JERKOVIĆ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75781726322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Vrbskih žrtava 34, 35207 Gornja Vrba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2.500,00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 FRANJO ANĐELIĆ-Prijevoz tereta cestom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32016775911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Slavonska 33, 10410 Gradići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33.935,31</w:t>
            </w:r>
          </w:p>
        </w:tc>
      </w:tr>
      <w:tr w:rsidTr="00993D64" w:rsidR="006669D3" w:rsidRPr="00557D80">
        <w:trPr>
          <w:trHeight w:val="576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43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55.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 TIHOMIR GAICA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27112811469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Narta 115, 43247 Narta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23.302,60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GORAN BEVANDA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20471128754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Dunavska 2, 10360 Sesvete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31.028,05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IVAN MILOŠ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05380330833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PetrovacC 8, 31512 Feričanci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219.454,50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IVIĆ JERKOVIĆ vl MARIO JERKOVIĆ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58700981967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Augustina Jarića 74a,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267.524,30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JOSIP ŽIGER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23424346180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Novi Glog 39, 48214 Sveti Ivan Žabno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94.973,24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MATO JARIĆ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41344816833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Kardinala Alojzija Stepinca 55, 35224 Sikirevci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35,34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MLADEN PERVAN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05799563517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Zagrebačka  165, 10370 Velika Ostrna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67.037,41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NIKOLA PERVAN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69667049067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Zagrebačka  165, 10370 Velika Ostrna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37.535,73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PERO KRIJAN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62186779677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B.Kašića 10A,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518,05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STANKO BARIŠIĆ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56705576304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Vesela 4A, 34310 Vesela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48.405,90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STJEPAN PERVAN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91005558240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Zagrebačka  165, 10370 Velika Ostrna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254.107,60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VLADIMIR MEZNARIĆ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32922634835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Koče Racina 5, 40000 Čakovec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10.967,56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 ŽELJKO PRUSINA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91754190784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Šestinac 3/3,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955,44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AUTOPRIJEVOZNIK, autoprijevoznički obrt vl. IVICA KATINIĆ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14998078863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Kolara IV 38,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11.462,04</w:t>
            </w:r>
          </w:p>
        </w:tc>
      </w:tr>
      <w:tr w:rsidTr="006669D3" w:rsidR="006669D3" w:rsidRPr="00557D80">
        <w:trPr>
          <w:trHeight w:val="3168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AUTO-REMETINEC d.d. za autoservisne i remontne usluge, promet auto dijelova i vozila, ispitivanje tehničke ispravnosti, registraciju vozila i zastupanje u obaveznom osiguranju od automobilske odgovornosti i u osiguranju vozača i putnika od posljedica nesretnog slučaja-nezgode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12933687795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Remetinec 5f,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1.562,40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AUTO-REOR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57868130781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Sv.Lepolda Mandića 48b,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6.250,00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AUTOZUBAK d.o.o. za popravak, održavanje i trgovinu automobilima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39135989747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Zagrebačka 117, 10410 Velika Gorica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8.957,35</w:t>
            </w:r>
          </w:p>
        </w:tc>
      </w:tr>
      <w:tr w:rsidTr="00993D64" w:rsidR="006669D3" w:rsidRPr="00557D80">
        <w:trPr>
          <w:trHeight w:val="576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60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71.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AZURIT USLUGE d.o.o. za trgovinu i usluge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84719307039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Trpanjska 47, 10000 Zagreb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69,51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BAGUDIĆ, Obrt za prijevoz, trgovinu i usluge vl. IVAN BAGUDIĆ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30344262968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Perićeva 47, 31422 Gorjani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7.875,00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BALOG d.o.o. za cestovni prijevoz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19637898751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Lovre Matačića 18, 31500 Našice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262.209,99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BALTAZAR izdavačka i tiskarska djelatnost, trgovina i usluge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59861399113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Obrtnička 6, 48000 Koprivnica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31.840,50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BARANJA d.o.o. za zastupanje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49878710561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Vincenta iz Kastva 2,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98.737,52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Baranjski vodovod d.o.o. za vodoopskrbu i odvodnju Beli Manastir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15843910109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A. Stepinca 7, 31300 Beli Manastir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26,26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BEIĆ PRIJEVOZ, Obrt za cestovni prijevoz vl. KATICA PERIĆ-LUŠIĆ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87509474658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Ante Starčevića 26, 35210 Vrpolje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1.149,75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BEK-PROMET d.o.o. za trgovinu u stečaju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15704634798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Augusta Šenoe 14, 43000 Bjelovar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110,10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BENUSSI d.o.o. za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87971197112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Fažanska cesta 86, 52212 Fažana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2.645,25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BEUK MIRUŠKA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87788615872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Ignaca franciškovića 57, 43270 Veliki Grđevac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594,00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BIKIĆ, Obrt za prijevoz i poljoprivredu vl.ANTO BIKIĆ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74433142639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Kolodvorska 43, 31403 Široko Polje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35,26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BILEN PRIJEVOZ, PRIJEVOZNIČKO-TRGOVAČKI OBRT vl.ANA BILEN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97779853635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Antuna Mihanovića 18, 32271 Andrijaševci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24.604,83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BILIĆ - OBRT U POLJOPRIVREDI, VL. ZVONKO BILIĆ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85807620505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Zagrebačka  25, 31417 Piškorevci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121,68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BIOGAL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37341468914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N.Š.Zrinskog 2f, 31220 Višnjevac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4.999,39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BIONATURA BIDON VODE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34227393978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Rakitnica 3,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486,25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BIRTIĆ FILIP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76057322557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Luke Klaića 63, 35210 Stari Perkovci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45,05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BIRTIĆ FINKA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14644467680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Luke Klaića 63, 35210 Stari Perkovci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47,38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BLANKA NOVA-OBRT ZA PRIJEVOZ I POLJOPRIVREDU vl.KATICA FOGADIĆ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46179057835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Josipa Jurja Strossmayera 19, 31411 Trnava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1.802,36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BOLF d.o.o. za trgovinu, usluge i proizvodnju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95449332614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Rendićeva 3,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3.125,00</w:t>
            </w:r>
          </w:p>
        </w:tc>
      </w:tr>
      <w:tr w:rsidTr="00993D64" w:rsidR="006669D3" w:rsidRPr="00557D80">
        <w:trPr>
          <w:trHeight w:val="576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79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98.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BOŠNJAKOVIĆ JANJA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30067208694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Sredanci 29, 35216 Sredanci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694,73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BOŽJAKOVINA, d.d. za proizvodnju i promet poljoprivrednim proizvodima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66671729980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Božjakovečka 6, 10370 Božjakovina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3.075,00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BUDISELIĆ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39056801293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Franje Gažija 20, 10340 Vrbovec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54.253,88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BURE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30311115193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Odranska 15, 23210 Biograd Na Moru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40,62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BUTERIN&amp;POSAVEC odvjetničko društvo,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88443826619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Draškovićeva 82,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8.359,37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CARGO AS, međunarodno otpremništvo,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23324195434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Bjelovarska 32, 10360 Sesvete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4.811,55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CENTAR ZA KOMBINIRANI TRANSPORT ZAGREB, d.d. za proizvodnju, prijevoz, otpremništvo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49800593791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Trg senjskih uskoka 7-8,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367.169,75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CEZAREJA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44343542645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Kolodvorska 2, 32245 Nijemci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667.082,70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CHROMOS AGRO d.d. proizvodnja sredstava za zaštitu bilja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82790074844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Radnička cesta 173n,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440,70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COLONELLO trgovina na veliko i malo vl. VLADIMIR KRAJNOVIĆ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82296832702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Donjodravska obala 14,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1.384,00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COMP-ASTOR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Rakani bb, 79220 Novi Grad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38.002,67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CORNI jednostavno d.o.o. za proizvodnju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83128984419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Palešnik 146A, 43284 Palešnik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3.965,77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CORNMILL-TRADE Kft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Kepiro utca 9, 1053, Budimpešta, Mađarska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1.864.071,03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COSMOSOL društvo za sanitarnu zaštitu, proizvodnju, promet i usluge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97908240621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Sv. L.B.Mandića 111g,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216.215,62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CROATIA osiguranje d.d.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26187994862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Vatroslava Jagića 33,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3.978,83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CROATIAKONTROLA VUKOVAR d.o.o. za kontrolu robe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91298369970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Dunavski prilaz 3, 32000 Vukovar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113.702,65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CRODUX PLIN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50388109754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Savska Opatovina 36,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7.441,60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ČIKO TRANSPORT d.o.o. za prijevoz, usluge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92832783840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Vranduk 125, 34000 Požega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611.902,37</w:t>
            </w:r>
          </w:p>
        </w:tc>
      </w:tr>
      <w:tr w:rsidTr="00993D64" w:rsidR="006669D3" w:rsidRPr="00557D80">
        <w:trPr>
          <w:trHeight w:val="576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97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122.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ČOLAK, obrt za trgovinu i prijevoz vl. SNJEŽANA ČOLAK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27925733223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Vinkovačka ulica 43, 32271 Rokovci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54.845,28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649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ČVEK ŽELJKO - PG RASTINA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77278542733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Ante Starčevića 57, 31400 Kuševac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140.574,50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DA-DA TEHNIKA d.o.o. za proizvodnju, usluge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69339541244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Krapinska 19,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1.687,50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DANON d.o.o. za trgovinu na veliko i malo, uvoz i izvoz, zastupanje stranih tvrtki i turizam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08285160598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Ledinska 7, 10255 Donji Stupnik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3.732,62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DAS-TRANS d.o.o. za prijevoz i trgovinu u stečaju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10398113166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Novo Pračno 111, 44000 Sisak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14.832,52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DAVEL d.o.o. za inženjering, montažu i održavanje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42356431391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Svilajska 30E,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14.100,00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DENA-ŠPED COMPANY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Dositeja Obradovića 10, 22320 Inđija, Srbija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188.702,53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DIM-MES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71968165400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Poljana br. 7, 22320 Drniš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1.508,57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DIMNJAČAR NENADIĆ, Dimnjačarski obrt  vl. JOSIP NENADIĆ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83877824201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Vjekoslava Bacha 32,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2.500,00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DIRECTUS d.o.o. za transport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35573612931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Josipa Bašića 67,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29.696,48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DOBRANIĆ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96522057450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Rade Končara 71, 40315 Mursko Središće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33.373,30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DOM ZDRAVLJA NAŠICE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03460102126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Bana Jelačića 10, 31500 Našice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2.760,00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DORON, d.o.o. za unutarnju i vanjsku trgovinu, transport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22692239697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Kneza Trpimira 45, 34000 Požega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2.250,00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DRINKOMATIC d.o.o.B152 za trgovinu, usluge i ugostiteljstvo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76549264157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Juraši 34, 51216 Viškovo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1.460,00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DT LOGISTIKA, obrt za usluge i prijevoz  vl.DAVID ŠARIĆ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86623183139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Industrijska 30, 34000 Požega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46.437,50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DUDAŠ, obrt za prijevoz i trgovinu vl.ŽELJKO  DUDAŠ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03215263136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Zmajevac 24, 31400 Ivanovci Đakovački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332,13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ELEKTROMEHANIKA "BERGER" vl. ROBERT BERGER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39651558047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Štefa Kuzmića 13, 10373 Ivanja Reka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23.255,00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ELEKTROSERVIS "ELMES" vl.JOSIP ŠUFLAJ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90335026098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Slavka Kolara 50, 43231 Ivanska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3.169,80</w:t>
            </w:r>
          </w:p>
        </w:tc>
      </w:tr>
      <w:tr w:rsidTr="00993D64" w:rsidR="006669D3" w:rsidRPr="00557D80">
        <w:trPr>
          <w:trHeight w:val="576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115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151.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ENZIM d.o.o. za trgovinu i usluge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58627407452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Franje Račkoga 12, 10000 Zagreb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5.616,95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EOS-Z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12837854839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Dežmanova 5,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1.615,89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ERDEG PRIJEVOZ, prijevoznički obrt  vl.TOMISLAV ERDEG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26508194027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J.Kozarca 5, 31226 Dalj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17.485,52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EUROAGRAR opšta poljoprivredna zadruga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Ratkovac bb, 74214 Prnjavor, Bosna i Hercegovina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22.145,57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EUROINSPEKT CROATIAKONTROLA d.o.o. za kontrolu robe i inženjering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50024748563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Karlovačka cesta 4L,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997.346,43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EUROKONTROLA d.o.o. za kontrolu kvalitete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99716972323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Vijenac Petrove Gore 21,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500,70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EUROLOGSYSTEM DOO BEOGRAD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ul. Nemanjina 40/II, 11000 Beograd, Srbija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94.788,88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EURO-TIM d.o.o. za poljoprivredu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37607749313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Kujnik 61, 35250 Oriovac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481,27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F.M. SITO d.o.o. za proizvodnju, promet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78219275003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Studenačka 18,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22.460,54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FEMEX-AGRO KFT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Gabor Utca 4.I.5., 7600 Pecs, Mađarska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4.888,06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FERDINAND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96944529929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Stjepana Ladiše 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63,75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FIERO j.d.o.o.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52169805441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Štuk 1, 10251 Demerje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73,34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FILIP PROMET vl. ANTUN VAČIĆ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68096723257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Tiskalovci 40, 35252 Slobodnica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845,98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FINANCIJSKA AGENCIJA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85821130368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grada Vukovara 70,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174,29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FINVEST CORP d.d.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40819225982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Ivana Gorana Kovačića 24, 51306 Čabar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336,00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FIRASTONE d.o.o. za proizvodnju, trgovinu, usluge, uvoz-izvoz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27117122420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Donje Svetice 31,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568,75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FIRMUS d.o.o. za proizvodnju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69528869680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Vladimira Nazora 74, 35250 Oriovac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21.230,13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FLASH PROMET d.o.o. za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98107472745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Vrapčanska ulica 98,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105.108,81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FORIVIA veterinarska ambulanta za male i velike životinje d.o.o. u stečaju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37885682288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Bartola Kašića 56,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1.915,69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FORTIS FACTORING d.o.o. za faktoring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19787621150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Trg žrtava fašizma 3,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72.361,63</w:t>
            </w:r>
          </w:p>
        </w:tc>
      </w:tr>
      <w:tr w:rsidTr="00993D64" w:rsidR="006669D3" w:rsidRPr="00557D80">
        <w:trPr>
          <w:trHeight w:val="576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135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178.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FRANIĆ IVAN PRIJEVOZNIK, vl. Ivan Franić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70233622977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Voćarska 1, 34322 Završje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2.294,37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FUNARIĆ PAVO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53788136780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Stjepana Radića 7, 35210 Stari Perkovci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164,00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FURMAN jednostavno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22799398544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Lipovački put 53, 32000 Vukovar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2.337,50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G.T.B. (GUMENO TEHNIČKA BRTVILA), VL. IVICA ĆURIĆ 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33001753417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Veliko Korenovo 6, 43000 Veliko Korenovo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11.350,00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GALKO TRANS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52995732009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Sv. L. B. Mandića 189c,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28.731,79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GARDENOS d.o.o. za trgovinu, proizvodnju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92703985752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F. K. Frankopana 162,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11.047,50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GAŠPIĆ, obrt za prijevoz i usluge, vl. Sunčica Gašpić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92565630241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Draganići 22B, 47201 Draganić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90.448,72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GEBRUDER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74651430516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Kralja Tomislava 80, 31222 Bizovac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4.036,50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GEBRÜDER WEISS društvo s ograničenom odgovornšću za prijevoz i špediciju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05216322294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Jankomir 25,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19.492,77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GENERA d.d. za razvoj i proizvodnju farmaceutskih proizvoda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25555531112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Svetonedeljska cesta 2, 10436 Kalinovica - Rakov Potok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404.544,89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GENERAL GRAINS Ltd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Via Motta 18, 6830 Chiasso, Švicarska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6.413,24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GENERAL GRAINS Ltd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Clifton, bristol BS8 4EJ, Velika Britanija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58.190,07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GLAZIR d.o.o. za proizvodnju i preradu voća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58767554828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Posavska ulica 59, 10370 Oborovo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3.936,73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GOJA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42545387830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Osječka 112, 33000 Virovitica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39.252,00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GOLIĆ TRADE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Romanovci 17, 78400 Gradiška, Bosna i Hercegovina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1.100,14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GRAD ČAZMA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81963437417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Trg Čazmanskog Kaptola 13, 43240 Čazma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21.876,31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GRAD SLAVONSKI BROD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58007872049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Vukovarska 1,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3.384,87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GRAD ZAGREB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61817894937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Trg Stjepana Radića 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9.938,94</w:t>
            </w:r>
          </w:p>
        </w:tc>
      </w:tr>
      <w:tr w:rsidTr="006669D3" w:rsidR="006669D3" w:rsidRPr="00557D80">
        <w:trPr>
          <w:trHeight w:val="1440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GRADSKO STAMBENO KOMUNALNO GOSPODARSTVO d.o.o. za usluge, građevinarstvo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03744272526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Savska cesta 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867,45</w:t>
            </w:r>
          </w:p>
        </w:tc>
      </w:tr>
      <w:tr w:rsidTr="00DA2ECD" w:rsidR="006669D3" w:rsidRPr="00557D80">
        <w:trPr>
          <w:trHeight w:val="1152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154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201.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GRAFIČAR - d.d. za proizvodnju ambalaže, grafičkih proizvoda i rehabilitaciju invalida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78723936298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Frankopanska 89, 42230 Ludbreg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1.935.177,73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GRAFIČAR TVORNICA VREĆA I TISKARNICA - proizvodnja papirnih vreća i tiskarska djelatnost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46342488505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Borovljani 8G, 48000 Borovljani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4.086.687,82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GRANAGLIA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13941739322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J.J.Strossmayera 213,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317.279,33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GRGANJA NIKOLA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97308845467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Laminac 179, 43246 Laminac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294,45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GRGIĆ - PROMET, vl. Darko Grgić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42997032031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Kolodvorska 17, 33520 Medinci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35.894,15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GRIFON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99002235670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Josipa Jurja Štrosmajera 44,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24.280,82</w:t>
            </w:r>
          </w:p>
        </w:tc>
      </w:tr>
      <w:tr w:rsidTr="006669D3" w:rsidR="006669D3" w:rsidRPr="00557D80">
        <w:trPr>
          <w:trHeight w:val="201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03365973101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Tuškanac 14,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4.372,82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GUMIIMPEX - GUMI RECIKLAŽA I PROIZVODNJA d.d.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82298562620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Pavleka Miškine 64c, 42000 Varaždin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1.736,69</w:t>
            </w:r>
          </w:p>
        </w:tc>
      </w:tr>
      <w:tr w:rsidTr="006669D3" w:rsidR="006669D3" w:rsidRPr="00557D80">
        <w:trPr>
          <w:trHeight w:val="1440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HEP-Operator distribucijskog sustava d.o.o. za distribuciju i opskrbu električne energije (4 obveze: Zagreb, Sl. Brod, Osijek i Križ) 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46830600751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grada Vukovara 37,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966,48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HITTNER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59308102082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Pakračka ulica 10, 43000 Bjelovar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11.212,50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HP - Hrvatska pošta d.d.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87311810356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Jurišićeva 13,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5.192,66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HRVATSKA GOSPODARSKA KOMORA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85167032587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Rooseveltov trg 2,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6.000,00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HRVATSKA IZVJEŠTAJNA NOVINSKA AGENCIJA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41387373932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Marulićev trg 16,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937,50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HRVATSKA OSIGURAVAJUĆA KUĆA - d.d. za osiguranje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00432869176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Capraška ulica 6,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744.196,68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HRVATSKA POLJOPRIVREDNA AGENCIJA, ustanova za poslove u poljoprivredi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48006835970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Poljana Križevačka 185, 48260 Križevci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343,81</w:t>
            </w:r>
          </w:p>
        </w:tc>
      </w:tr>
      <w:tr w:rsidTr="00DA2ECD" w:rsidR="006669D3" w:rsidRPr="00557D80">
        <w:trPr>
          <w:trHeight w:val="576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169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221.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HRVATSKA RADIOTELEVIZIJA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68419124305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Prisavlje 3, 10000 Zagreb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9.834,91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HRVATSKE VODE, pravna osoba za upravljanje vodama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28921383001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Grada Vukovara 220,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16.574,10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HRVATSKI ZAVOD ZA JAVNO ZDRAVSTVO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75297532041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Rockefellerova 7,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115,00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651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HRVATSKI ZAVOD ZA ZAPOŠLJAVANJE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91547293790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Radnička cesta 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5.066,70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HŽ CARGO d.o.o. za prijevoz tereta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08720210702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Heinzelova 51,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28.891,10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IKR AGRAR KFT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IKR Park,hrsz.: 890, 2943 Babolna, Mađarska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2.616.639,00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ILIĆ MARKO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75627882027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Josipa Bašića 24,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936,63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INSPECTO d.o.o. za kontrolu kakvoće robe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52975458232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Električne centrale 1, 31400 Đakovo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625,00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INTEGRACIJE T i M d.o.o. za telekomunikacije i informatiku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67927660704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Mali dol 1, 10430 Molvice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247,50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INTERKOP OBRT ZA PRIJEVOZ, GRAĐEVINARSTVO I TRGOVINU, VL. LUKA MARIĆ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46062082529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Štefanovec 41A,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4.059,40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INTERVIT TURISTIČKA AGENCIJA d.o.o. za usluge prijevoza, trgovinu i turističke djelatnosti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41841098186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Svetog križa 107, 33000 Milanovac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216.034,21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INŽENJERING GRADNJA d.o.o. za inženjering, nadzor, projektiranje i konzalting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15718789803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Dr. Mile Budaka 1,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12.225,00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ISLAMSKA ZAJEDNICA U HRVATSKOJ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40237828734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Tomašićeva 12,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19.200,00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ISTA Mielke GmbH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Langerberg 25, 21077 Hamburg, Njemačka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19.838,18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ISTARSKA KREDITNA BANKA UMAG  d.d.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65723536010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Ernesta Miloša 1, 52470 Umag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300.000,00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ITALPACK Srl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Via Andrea Costa 106, 47822 Santarcangelo di Romagna RN, Italija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17.069,41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IVO TUKERIĆ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81876715139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Dapčevački Brđani 19, 43290 Dapčevački Brđani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337,51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JAKOPEC IVAN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69615589713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Velika Maslenjača 7, 43508 Maslenjača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1.527,87</w:t>
            </w:r>
          </w:p>
        </w:tc>
      </w:tr>
      <w:tr w:rsidTr="00DA2ECD" w:rsidR="006669D3" w:rsidRPr="00557D80">
        <w:trPr>
          <w:trHeight w:val="864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187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240.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JAKOVIĆ - PROMET OBRT ZA TRGOVINU, PRIJEVOZ I USLUGE VL. GEGA JAKOVIĆ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00646262693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Veliki Bastaji 46, 43500 Veliki Bastaji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68.173,15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JALE-OBRT ZA TRGOVINU I ELEKTROINSTALACIJSKE RADOVE vl. JAKIŠA ĆURIĆ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43804460662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A.Starčevića 28, 31400 Đakovo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1.669,11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JAŠKAPACK d.o.o. tvornica valovitog kartona i ambalaže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53994275676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Savska cesta 1, 10360 Sesvete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23.673,54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JATA EMONA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Agrokombinatska cesta 84, 1000 Ljubljana, Slovenija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188,04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JAVNA VATROGASNA POSTROJBA GRADA ČAZME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38718996735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A. Vulinca 1, 43240 Čazma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3.266,76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JAVNI BILJEŽNIK BRANKO JAKIĆ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08564858401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Zelinska 3,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8.595,00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JAVNI BILJEŽNIK DAVID MILAS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11817077974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Kralja Tomislava 39, 33300 Beli Manastir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1.556,25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JILK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54371285729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Velike Sredice 133, 43000 Bjelovar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5.226,43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KLAS PROMET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Gornji Teslić bb, 74270 Teslić, Bosna i Hercegovina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1.280,29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KLASIJE, poljoprivredni obrt, vl. Želimir Bogdanović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69783855660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Nikole Tesle 2, 31204 Bijelo Brdo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4.090,08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KLASJE CELJE d.d.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Reseljeva ulica 18, 3000 Celje, Slovenija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593,58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KLEMEN TRANSPORT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Gorenjska cesta 9, 1234 Mengeš, Slovenija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21.579,66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KLIS d.o.o. za trgovinu, usluge i građevinarstvo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57938030700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Planinska 7,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5.080,00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KOLARIĆ, obrt za poljoprivrednu proizvodnju i usluge, vl. Zdravko Kolarić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64335809180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Škrinjari 100, 48214 Škrinjari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1.562,50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KOLOMEJEC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28943450851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D. Kalea 7,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43.932,50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KOMUNALIJE d.o.o. za komunalno gospodarstvo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88859295468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Svetog Andrije 14, 43240 Čazma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2.943,16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KONZUM trgovina na veliko i malo d.d.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29955634590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Marijana Čavića 1a,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1.402.594,25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KOS TRANSPORTI d.o.o. za prijevoz robe, špediciju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99654943646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Cehovska 13, 42000 Varaždin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97.937,56</w:t>
            </w:r>
          </w:p>
        </w:tc>
      </w:tr>
      <w:tr w:rsidTr="006669D3" w:rsidR="006669D3" w:rsidRPr="00557D80">
        <w:trPr>
          <w:trHeight w:val="288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KOZOLIĆ AMALIJA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96259014793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Poljani 94, 43290 Poljani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315,65</w:t>
            </w:r>
          </w:p>
        </w:tc>
      </w:tr>
      <w:tr w:rsidTr="00DA2ECD" w:rsidR="006669D3" w:rsidRPr="00557D80">
        <w:trPr>
          <w:trHeight w:val="576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206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271.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KUCELJ-DS PRIJEVOZ d.o.o. za usluge prijevoza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82807515316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Milke Trnine 17, 10314 Križ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214,03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KUPINA M.D. OBRT ZA POLJOPRIVREDNU PROIZVODNJU PRIJEVOZ I USLUGE vl.Marijo Kupina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71300279993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Toplice 43, 10453 Toplice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8.875,00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KWS Sjeme d.o.o. za proizvodnju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69709303740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Petrovaradinska 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4.068,00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L.ecotech d.o.o. za proizvodnju strojeva i opreme za ekologiju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96687408864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Gospodarska zona Laminska, 43246 Štefanje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1.705,00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LABENA d.o.o. za savjetovanje i trgovinu laboratorijske i procesne opreme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09146496654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Bencekovićeva 33a,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196.203,00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LANDWIRTSCHAFTSVERLAG GmbH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Hülsebrockstzr. 2-8, 48165 Münster, Njemačka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1.164,86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LEŽAJ TRADE d.o.o. za promet robom na veliko i malo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64008199572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Zagrebačka 26, 10291 Prigorje Brdovečko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6.023,58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LUKETIĆ MATO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12120513647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Oprisavci 333, 35213 Oprisavci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4.883,36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LUKOIL Croatia d.o.o. za trgovinu naftom i naftnim derivatima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84740716328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Capraška ulica 6,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1.065.919,55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M.F. GREDELJ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96067500359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Andrije Hebranga 16, 44320 Kutina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2.835,10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MADISON CONSULTING d.o.o. za usluge, trgovinu i marketing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63177831187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Mrežnička 2,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32.500,00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MAJER d.o.o. za poljoprivredu i usluge u poljoprivredi, prijevoz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60063099233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Pavlovci 56, 34322 Pavlovci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16.930,00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MAKO-TRANS d.o.o. za trgovinu na veliko i malo i prijevoz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05024820385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Stjepana Radića 92, 42205 Vidovec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6.915,93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MANŠPED d.o.o. za međunarodni prijevoz i pretovar robe, trgovinu, turizam, putnička agencija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76154765407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Kukuljanovo 387, 51227 Kukuljanovo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263.390,18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MARANI S.r.l.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Localita Casalfoschino 16, 43018 SissaTrescali PR, Italija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15.939,49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MARČETIĆ PROMET d.o.o. za prijevoz, trgovinu i </w:t>
            </w:r>
            <w:r w:rsidR="00DA2ECD">
              <w:rPr>
                <w:rFonts w:cs="Calibri" w:eastAsia="Times New Roman" w:hAnsi="Calibri" w:ascii="Calibri"/>
                <w:lang w:eastAsia="hr-HR"/>
              </w:rPr>
              <w:t>uslu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75591409328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Svete obitelji 6,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13.598,04</w:t>
            </w:r>
          </w:p>
        </w:tc>
      </w:tr>
      <w:tr w:rsidTr="00DA2ECD" w:rsidR="006669D3" w:rsidRPr="00557D80">
        <w:trPr>
          <w:trHeight w:val="1152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222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297.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MARIN OBRT ZA GRAĐEVINU, PRIJEVOZ I TRGOVINU,  VL. MARIN DRENIĆ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48519477019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Bana Josipa Jelačića 24, 31540 Donji Miholjac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2.974,23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MARKOVIĆ-TRANSPORT, vl. DALIBOR MARKOVIĆ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54366529265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Prvča 98/A, 35400 Prvča, Nova Gradiška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193.961,33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MARTIN BRAUN BACKMITTEL UND ESSENZEN KG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Tillystraße 17, 30459 Hannover, Njemačka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115.222,19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MATIĆ COMERCCE II, trgovina, cestovni prijevoz,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77344962756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Petra Zoranića 7, 20350 Metković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29.312,50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MATINA ADELA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60857306317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Brestovac 214, 43505 Daruvarski Brestovac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80,21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MATKOVIĆ d. o. o. za trgovinu na veliko i malo, uvoz-izvoz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57718247406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Dr. Mile Budaka 1,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800,00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MATOŠIĆ IVICA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64617022412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Ive Lole Ribara 141, 35214 Staro Polje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150,70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229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METROALFA d.o.o. za tehničko ispitivanje i analizu, kontrolu i druge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53900897411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Karlovačka cesta 4 L,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8.500,00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MG PRODUKT Kft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Anna u. 8, 7400 Kaposvar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1.818.902,32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MIKOLČEVIĆ DARKO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01289736659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Kardinala Alojzija Stepinca 57, 35000 Ruščica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62,37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MIKOM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23959017603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Stjepana Radića 1A, 49247 Zlatar-Bistrica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30.455,73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MILČIĆ d.o.o. za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18782459926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Milaševac 93, 43240 Milaševac - Čazma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40.777,02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MILŠPED d.o.o. za prijevoz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76218839804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Gospodarska 2 C, 10431 Sveta Nedelja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103.700,14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MIMI-PLAST Proizvodnja proizvoda od plastike,  vl. Ivan Krmpotić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76417079948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Munjarska 2, 33514 Čačinci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63.513,61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652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MINISTARSTVO POLJOPRIVREDE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76767369197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grada Vukovara 78,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6.297,66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659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MINISTARSTVO POLJOPRIVREDE -  Šume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PP 900,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158.479,94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MLIN SERVIS obrt za popravak i održavanje mlinskih postrojenja, Štrucelj-Pavlić Zlatko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16330323553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Podbrežje 109, 47280 Podbrežje - Ozalj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20.289,31</w:t>
            </w:r>
          </w:p>
        </w:tc>
      </w:tr>
      <w:tr w:rsidTr="000338D1" w:rsidR="006669D3" w:rsidRPr="00557D80">
        <w:trPr>
          <w:trHeight w:val="864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239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318.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MOTORNA TEHNIKA d.o.o. za proizvodnju, trgovinu i usluge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68384336212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Dravska 29a, 10000 Zagreb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98.063,71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MOULIN MECKERT DIEMER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101. Rue de Wingersheim, 67170 Krautwiller, Francuska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12.532,20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MURK ANICA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40566403444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Kralja Zvonimira 60, 31325 Novi Čeminac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653,30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653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NAPREDAK Poljoprivredna zadruga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08175094361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Naselje šećerane 59, 32270 Županja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50.531,93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NARODNI TRGOVAČKI LANAC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78344221376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Soblinec, Soblinečka 55, 10360 Sesvete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814,76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NAVIGATOR BILJNE ISHRANE d.o.o. za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13974486653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II južna obala 9,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681,15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NEMET - TRANS, vl. Mato Nemet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01335795222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Noskovačka Dubrava 72, 33523 Čađavica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193.288,05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NEVA KERUM d.o.o. za ugostiteljstvo i turizam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64309962487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Zrinjsko-Frankopanska 68, 21000 Split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14.173,50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NITROGENMUVEK ZRT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Hosok tere 14, 8105 Petfurdo, Mađarska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4.937,23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NORŠIĆ - Ž, PROIZVODNI, USLUŽNI I TRGOVAČKI OBRT, ŽELJKO NORŠIĆ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77299243657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Sela 206, 44000 Sela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4.660,57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NOVO-SYSTEMS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97213196638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Josipa Lončara bb,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7.741,25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NOVOTISAK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36826573341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Borongajska cesta 90,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1.929,96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OBOKOV, d.o.o. za projektiranje, trgovinu, graditeljstvo, uvoz-izvoz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61636903718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Murati 15,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1.176,25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OBRT ZA POSLOVNE USLUGE "IL" IGOR LIŠČIĆ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41504419651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Našička ulica 18,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5.460,00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OBRT ZA PROIZVODNJU OPRUGA "SIGMA", VL. SLOBODAN TOMAŠ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52097435670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Daruvarska 66, 43000 Bjelovar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2.387,50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OBRTNIČKA TOKARSKA RADNJA, vlasnik NIKOLA JOZIĆ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97597481332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Krivača I 13,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2.250,00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OBVEZA PO PREDUJMOVIMA  - MIVA - IVAN MIKLENIĆ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37528624825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Zagrebačka ulica 156, 44320 Kutina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131,37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OBVEZA PO PREDUJMOVIMA TRGOVINA-TRANSPORT-UGOSTITELJSTVO "MIŠAK", Darko Mišak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60174250076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M. J. Zagorke 9, 49223 Sveti Križ Začretje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2.688,00</w:t>
            </w:r>
          </w:p>
        </w:tc>
      </w:tr>
      <w:tr w:rsidTr="000338D1" w:rsidR="006669D3" w:rsidRPr="00557D80">
        <w:trPr>
          <w:trHeight w:val="864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257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417.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ODVJETNIČKO DRUŠTVO GRAHOVAC, HORVAT, ŽAPER d.o.o.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61520657790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Hebrangova 9, 10000 Zagreb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38.204,68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ODVJETNIČKO DRUŠTVO MACAN I MRAČIĆ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04421670524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Trg kralja Tomislava 41, 10410 Velika Gorica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8.654,81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ONIKS proizvodnja, trgovina i usluge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10381326806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Gornji Draganec 143a, 43245 Gornji Draganec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8.606,25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 JURAJ MIHAJLOVIĆ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00311215319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Žrtava domovinskog rata 15A, 32000 Bogdanovci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2.562,21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 MARIJAN KUZMAN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19600859500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Vladimira Nazora 30, 31326 Darda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1.256,15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 MIROSLAV KOKIĆ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70891875872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Matije Gupca 55, 31227 Marjančaci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31,87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 ZDENKA BIS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72684774820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Branimirova 6A, 43541 Sirač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79,13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 ZDRAVKO JURIĆ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94300852926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J. J. Strossmayera 14, 35000 Gornja Vrba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192,62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BRANISLAV ŠORMAZ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76778476454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Đure Jakšića 16, 31207 Klisa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712,03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BRANKO JANKOVIĆ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99291994630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Save Kovačevića 23, 31323 Bolman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0,48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BRANKO ZORIĆ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83867847488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Franje Račkog 134, 31400 Đakovo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38,01</w:t>
            </w:r>
          </w:p>
        </w:tc>
      </w:tr>
      <w:tr w:rsidTr="006669D3" w:rsidR="006669D3" w:rsidRPr="00557D80">
        <w:trPr>
          <w:trHeight w:val="288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DALIBOR ŠMIT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14711201927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ZNG-E 2, 34550 Pakrac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32.842,49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DALIBORKA VAKANJAC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67215292993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Vladana Desnice 22, 31300 Beli Manastir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859,53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DANIJEL KADIĆ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62288654081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Matije Gupca 124, 35222 Gundinci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734,43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DEJAN PETROVIĆ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08283069282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Trg palih boraca 7, 32227 Borovo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239,24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DENEŠ KELEMEN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63608428426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Šandora Petefija 84, 31328 Lug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1.331,47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DOMAGOJ DROPULIĆ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84947615145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Mihajla Klajna 14, 31309 Kneževi vinogradi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GORAN MAROŠIČEVIĆ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61291466897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Vladimira Nazora 25, 31431 Čepinski Martinci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458,12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IVAN ĐANČEVIĆ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54060934610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Stjepana Radića 39, 35222 Gundinci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350,90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IVAN VESINGER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31651546052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Đakovačka 5, 35222 Gundinci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52,72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IVICA UŽAREVIĆ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65651441304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Zagrebačka 244, 35222 Gundinci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32,44</w:t>
            </w:r>
          </w:p>
        </w:tc>
      </w:tr>
      <w:tr w:rsidTr="000338D1" w:rsidR="006669D3" w:rsidRPr="00557D80">
        <w:trPr>
          <w:trHeight w:val="576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278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435.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JELICA GAJČEVIĆ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25706874908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Ante Starčevića 48, 31432 Budimci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102,11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JOSIP BAJT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91609192656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Franje Kuhača 15, 33520 Slatina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1.593,51</w:t>
            </w:r>
          </w:p>
        </w:tc>
      </w:tr>
      <w:tr w:rsidTr="006669D3" w:rsidR="006669D3" w:rsidRPr="00557D80">
        <w:trPr>
          <w:trHeight w:val="288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JOSIP ŠPOLJARIĆ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24630257282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Ribarska 35, 31550 Nard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27,84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LJUBICA GOJAK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63494690501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Kajgana 24, 43280 Kajgana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125,67</w:t>
            </w:r>
          </w:p>
        </w:tc>
      </w:tr>
      <w:tr w:rsidTr="006669D3" w:rsidR="006669D3" w:rsidRPr="00557D80">
        <w:trPr>
          <w:trHeight w:val="288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MANDA GRIGIĆ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76181340303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Svilaj 19, 35215 Svilaj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48,56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MARIJANA MEDVED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49207092833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Savska 176A, 10311 Posavski Bregi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631,00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MARKO GOSTOVIĆ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39861776469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Josipa Glibušića 22, 31226 Dalj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265,48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MATO KAKAŠ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53770918171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Zrinska 142, 43270 Zrinska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1.605,39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MILORAD SOČIVICA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72753646593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Branka Radičevića 56, 31207 Tenja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33,76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PAVO DEGMEČIĆ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01931865597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Bana Jelačića 224, 35210 Vrpolje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72,50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RADE TRBIĆ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80087357069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Save Šumanovića 20, 31204 Bijelo Brdo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1.912,00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RAŠO BOJANIĆ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74000180432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Nikole Tesle  74, 31204 Bijelo Brdo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372,24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ROBERT BELI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53771075302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Vladimira Nazora 28, 32241 Stari Jankovci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19.064,80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SINIŠA POPOVIĆ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40939244109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Nikole Tesle 87, 31204 Bijelo Brdo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527,29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451.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SNEŽANA NEŠKOVIĆ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77501288347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Vladimira Nazora 26, 31204 Bijelo Brdo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568,59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STEVO ODOBAŠIĆ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95014642056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Novo Topolje 78, 35214 Novo Topolje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723,72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453.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TOMISLAV ČULINA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49776890854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Zagorska 77, 31309 Grabovac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4.795,76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TOMO ŠIRANOVIĆ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69565654716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Ilovski Klokočevac 137, 43284 Ilovski Klokočevac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960,00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VOJISLAV KNEŽEVIĆ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58439455216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Matije Vlačića 64, 31207 Tenja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832,04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OPG ZORKA ČERKEZ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82596720913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Kolodvorska 142, 31315 Karanac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212.617,50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457.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ORCHEM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57117622812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Stenjevečka 38,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2.745.951,82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458.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OSTOJČIĆ FRANJO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71542081609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Prnjavor 4, 35216 Prnjavor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2.835,15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459.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OTIS DIZALA, d.o.o. za proizvodnju, montažu, remont i održavanje dizala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76080865307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Prilaz Vladislava Brajkovića 15,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1.510,32</w:t>
            </w:r>
          </w:p>
        </w:tc>
      </w:tr>
      <w:tr w:rsidTr="000338D1" w:rsidR="006669D3" w:rsidRPr="00557D80">
        <w:trPr>
          <w:trHeight w:val="864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301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461.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OZALJ-PROMET, d.o.o. za unutarnju i vanjsku trgovinu i usluge u stečaju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60132643696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Gjure Eisenhutha 1, 10000 Zagreb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463,60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P. T. G., obrt za proizvodnju, trgovinu i građevinarstvo, vl. Vlatko Čunko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12586808619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Banija 20, 47000 Karlovac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887,50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PALACE d.o.o. za trgovinu i građevinarstvo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71999757503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Planinska 13 A,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36.651,72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PANALPINA CROATIA d.o.o. za prijevoz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74672050884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Korzo 11, 51000 Rijeka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450.724,90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PANDURIĆ IVAN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87758878771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Svete Ružarije 44, 35107 Tomica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701,26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PANON-DRVO d.o.o. za preradu i trgovinu drvetom u stečaju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00563657422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Ivana Gorana Kovačića 49, 31551 Belišće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4.680,04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PAULIĆ TRANSPORT d.o.o. za promet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63606256485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Vinogradska 16, 10312 Kloštar Ivanić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84.020,43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PAVLE IŽAK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01891697736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Petefi Šandora 9, 31322 Novi Bezdan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993,40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PEKARA DUJAM MIJO DUJAM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29759906563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Straža 8, 47250 Straža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14,63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470.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PERT d.o.o. za promet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42255248046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Hercegovačkih Brigada 27, 32236 Ilok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136,94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472.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PG IVICA ŠPELIĆ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62041149922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Novi Majur 15, 34550 Novi Majur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4.764,37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476.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PINTAR LJILJANA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44632835760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Školska 15b, 31300 Beli Manastir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30,92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475.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PINJO EMIL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09531787423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Matije Gupca 18, 35252 Sibinj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436,46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477.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PIONEER - SJEME d.o.o. za proizvodnju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24384351607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Florijana Andrašeca 18 A,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2.414.537,24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478.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PIRAMIDA, UGOSTITELJSTVO, PRIJEVOZ I USLUGE,vlasnik Josip Kitanović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15467174160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Šamačka 89, 35221 Velika Kopanica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2.414,09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PIRO-PROMET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Džemilić Planje bb, 74260 Tešanj, Bosna i Hercegovina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700,70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479.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PJACA ROSA d.o.o. za ugostiteljstvo i turizam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35737638587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Narodni trg 1, 21000 Split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4.543,00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PLAMECO d.o.o. za usluge,trgovinu i proizvodnju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30851851602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NIkole Tesle 111, 31400 Đakovo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10.541,60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PLIVELIĆ DARIO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11151517134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Braće Radića 2, 32283 Novi Mikanovci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14.136,73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PLODINE d.d.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92510683607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Ružićeva 29, 51000 Rijeka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37.529,00</w:t>
            </w:r>
          </w:p>
        </w:tc>
      </w:tr>
      <w:tr w:rsidTr="000338D1" w:rsidR="006669D3" w:rsidRPr="00557D80">
        <w:trPr>
          <w:trHeight w:val="576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321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486.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POGONSKA TEHNIKA d.o.o. za trgovinu i usluge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26185245141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Horvatovac 94, 10000 Zagreb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13.000,00</w:t>
            </w:r>
          </w:p>
        </w:tc>
      </w:tr>
      <w:tr w:rsidTr="006669D3" w:rsidR="006669D3" w:rsidRPr="00557D80">
        <w:trPr>
          <w:trHeight w:val="403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POLIKLINIKA za radiologiju, opću kirurgiju, urologiju, internu medicinu, ginekologiju i porodništvo, neurologiju, fizikalnu medicinu i rehabilitaciju sa fizikalnom terapijom,dermatologiju i venerologiju, ortopediju, citologiju, otorinolaringologiju, oftalmologiju sa medicinsko-biokemijskim laboratorijem SVETI ROK M.D.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28842147765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grada Vukovara 284,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290.745,00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POLJODAR d.o.o. proizvodnja, trgovina poljoprivrednim proizvodima i poljoprivredne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02761952511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Solara 17, 31402 Kešinci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4.593,83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POLJOPRIVREDNA ZADRUGA Agro Beravci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74714265294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Beravci 79, 35221 Beravci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1.917,27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POLJOPRIVREDNA ZADRUGA JANKOVCI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68354816419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Vinkovačka 15, 32241 Stari Jankovci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1.833,29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POLJOPRIVREDNA ZADRUGA TRNOVITICA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30614582766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Velika Trnovitica 223, 43285 Velika Trnovitica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312,00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497.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POLJOPRIVREDNI INSTITUT OSIJEK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03665720049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Južno Predgrađe 17,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182.561,64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498.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POLJOPRIVREDNI OBRT "PAZDRIJAN", VL. SINIŠA PAZDRIJAN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90967336336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Prnjarovac 112, 43240 Prnjarovac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1.533,89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499.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POLJOPRIVREDNI OBRT FANJAK, Kristijan Fanjak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98272209701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Zadobarje48, 47000 Zadobarje - Karlovac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23.311,53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POLJOPRIVREDNIK DOMINIK NEMET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39647994274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J.J.Strossmayera 115, 31530 Moslavina Podravska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33,38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503.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POLJOPRIVREDNO PREHRAMBENI KOMPLEKS d. o. o. za poljoprivrednu proizvodnju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48502552270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Kralja Petra Svačića 17, 35400 Nova Gradiška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8.361,90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POLJOPRIVREDNO-TRGOVAČKI OBRT "PLODOVI SUNCA", vl.Ivan Cugovčan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82646049350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Poljani 12C, 43290 Poljani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341,54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508.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PRIJEVOZ MARIĆ d.o.o. za prijevoz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65070356489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Janiševac III 17,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9.047,43</w:t>
            </w:r>
          </w:p>
        </w:tc>
      </w:tr>
      <w:tr w:rsidTr="000338D1" w:rsidR="006669D3" w:rsidRPr="00557D80">
        <w:trPr>
          <w:trHeight w:val="576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334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509.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PRIJEVOZ ŽIGER, Dejan Žiger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70836597063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Karla Hauslera 11, 48260 Križevci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26.125,00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510.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PRIJEVOZNIK DAMIR KLOBUČAR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67644552284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Trg Đure Szabe 4, 44330 Novska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23.727,61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512.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PRIMARK, d.o.o. za označivanje proizvoda i ambalaže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75653529088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Novačka cesta 10A, 10437 Rakitje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17.704,48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514.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PROJECTUS GRUPA d.o.o. za izobrazbu, prevodilaštvo, poslovno upravljanje i savjetovanje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81273950425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Srebrnjak 131A,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2.437,50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PROTECT PHARMA d.o.o. za proizvodnju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34165642573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Venoseva 1 C, 31540 Rakitovica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880,00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515.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PROTEKO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44459323154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Franje Puškarića 18,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5.500,00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516.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PRVO PLINARSKO DRUŠTVO d.o.o. za distribuciju plina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58292277611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A.Stepinca 27, 32000 Vukovar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13.108.912,35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517.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PSC DALMACIJA d.o.o. za  trgovinu, popravak i održavanje motornih vozila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54069837861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Put Mostina 12A, 21000 Split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9.692,25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519.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RAJIČ- OBRT ZA PRIJEVOZ I UGOSTITELJSTVO, vl. MILICA RAJIČ, TEODOROVAC, T. PEJAČEVIĆ 65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90331984773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Teodora Pejačevića 65, 31511 Teodorovac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642,48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518.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Ravago Chemicals Croatia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24817866943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Kreše Golika 5,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268.738,39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REMONT-METALI , STROJOBRAVARSKI OBRT, VL. MARKO ČURIĆ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80501734604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Đure Basaričeka 5, 31400 Đakovo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18.252,88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REPROMATERIJAL d. o. o. za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40106351985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Antuna Kanižlića 42,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21.396,51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RU - VE d.o.o. za trgovinu i poslovne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88470929840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Brezje, Ul. Vladimira Nazora 10, 10431 Sveta Nedelja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9.042,86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RUNOLIST d. o. o. za promet, komunalno gospodarstvo i pogrebne poslove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89249510637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J. J. Štrosmajera 34, 35210 Vrpolje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 i S - BETON dijamantno bušenje i rezanje, vl. STIPICA MATIĆ i STANISLAV ŠPRAJC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17005976470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Posedarska 40,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800,00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SA BIŠĆAN d.o.o. za građevinarstvo, trgovinu i poslovanje nekretninama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14814013239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Podvožić 16, 47250 Duga Resa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33.410,29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SAMPLE CONTROL d.o.o. za usluge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95434893522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Franje Puškarića 18, 10250 Lučko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3.225,00</w:t>
            </w:r>
          </w:p>
        </w:tc>
      </w:tr>
      <w:tr w:rsidTr="000338D1" w:rsidR="006669D3" w:rsidRPr="00557D80">
        <w:trPr>
          <w:trHeight w:val="864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351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387.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SAVIĆ COMPANY d.o.o.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Komitska bb, 76300 Bijeljina, Bosna i Hercegovina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376.091,75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SEPARATUS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74999792664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Ivana Zovka 22,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48.750,00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SERVIS ZA PLINSKA TROŠILA vodoinstalaterski i plinoinstalaterski obrt, vlasnik Antun Sedlo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16388636607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Josipa Pleše 17,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2.250,00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SET proizvodnja, trgovina i usluge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35140755222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Pakračka ulica 3, 43000 Bjelovar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27.961,49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SIMTRO ENERGIJA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Žitence 49, 2233 Sv. Ana v Slov. Goricah, Slovenija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8.745,20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539.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SIRIUS d.o.o. za posredovanje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32829784843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Gospodarska zona 2, 31551 Belišće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58.209,61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SITHONIIS d.o.o. za poslovne usluge, trgovinu i proizvodnju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02791388741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Vladimira Nazora 17, 31300 Beli Manastir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SJEMESERVIS AGRO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81763246191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Bedema ljubavi 33, 10360 Sesvete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52.121,25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SLATINATRANS d.o.o. za trgovinu, promet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92225177459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Kolodvorska 16, 33520 Slatina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20.249,38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SLAVONIJA ŽUPANJA d.d. za preradu i promet žitarica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62010045532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J.J.Strossmayera 65, 32270 Županja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6.291,44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SMS FIKSNO d.o.o. za trgovinu i poslovanje nekretninama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14935572149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Budmanijeva 3,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480,75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SOKAČ-PRIJEVOZ jednostavno d.o.o. za prijevoz,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32109923923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Zagorska ulica 156, 48260 Križevci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5.054,47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SOLDAN PRIJEVOZ AUTOPRIJEVOZNIČKI OBRT,  VL. MARIO SOLDAN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18861633412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DAVORINA BAZJANCA 15,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116.478,93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549.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SONUS d. o. o. za transport, trgovinu, proizvodnju i usluge u stečaju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83548257318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Dr. Mile Budaka bb,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1.795,28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551.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SPEC. ORDINACIJA MEDICINE RADA dr.MIRA PLESKALT-BARTONJ, dr. Z. SAJČIĆ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84669821602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Andrije Kačića Miošića 30, 43000 Bjelovar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6.250,00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552.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SPEC. ORDINACIJA MEDICINE RADA mr. sc. MIRKO PETROŠEVIĆ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70993058900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Ul. Petra Preradovića 2, 31400 Đakovo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3.970,60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553.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SREDIŠNJE KLIRINŠKO DEPOZITARNO DRUŠTVO, d.d.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64406809162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Heinzelova 62a,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2.475,80</w:t>
            </w:r>
          </w:p>
        </w:tc>
      </w:tr>
      <w:tr w:rsidTr="000338D1" w:rsidR="006669D3" w:rsidRPr="00557D80">
        <w:trPr>
          <w:trHeight w:val="576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368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555.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STOCKTON d.o.o. za trgovinu i usluge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75909541475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Savska 108, 10310 Ivanić-Grad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980,74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369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556.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STRIKO d.o.o.,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39299013688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Šustići 112 A, 21201 Primorski Dolac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3.507,05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557.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STROJREM d.o.o. za proizvodnju i trgovinu industrijske opreme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62679261642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Gundulićeva 118, 48260 Križevci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11.850,00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559.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SUPER BRAVA BRAVARSKI SERVIS VL. MILJENKO BOGADI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73952152805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Pakoštanska 5,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335,50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SUZIĆ LJUBO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72371386285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Borisa Kidriča 105, 31324 Jagodnjak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440,49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SVEUČILIŠTE Josipa Jurja Strossmayera u Osijeku, POLJOPRIVREDNI FAKULTET U OSIJEKU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98816779821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Vladimira Preloga 1,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88.930,23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SYGNUS Kft.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Tarstay Vilmos u. 10, 7100 Szekszard, Mađarska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12.673,90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ŠĆUKA IVAN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80121129151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Stari drum 42, 48356 Ferdinandovac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23,63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ŠKARDA-SANITARNA ZAŠTITA trgovačko društvo za sanitarne zaštite i trgovinu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48962003176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Milana Novačića 73, 43240 Čazma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30.746,25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ŠPORČIĆ MARIJAN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42483407329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Matije Gupca 70, 35222 Gundinci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23,75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ŠTASNI, d.o.o. za servisiranje i trgovinu automobilima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96874956915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Samoborska 294,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4.084,11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379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569.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TAHO SERVIS-AGRAM, obrt za popravak i održavanje tahografa, vl. Luka Miličić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61895628079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Ljudevita Posavskog 39, 10360 Sesvete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TAMBUR, OBRT ZA PRIJEVOZNIČKE USLUGE, VLASNIK ZLATKO TAMBUR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61643233186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Stupnički kuti 78, 35254 Stupnički kuti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5.858,52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TARON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Dunajska cesta 113, 1000 Ljubljana, Slovenija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520,69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TBS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41496651671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Posavska 29,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407,50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TEHNODIV-SERVIS vl. Davor Popović, Križevci, Istarska ulica 35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82906842080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Istarska ulica 35, 48260 Križevci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575,00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TEKA,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69068459103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Ivana Filipovića 154a, 35221 Velika Kopanica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500,00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TENA TRANSPORT d.o.o. za cestovni promet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52324318253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Petra Preradovića 27, 31208 Petrijevci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74.089,55</w:t>
            </w:r>
          </w:p>
        </w:tc>
      </w:tr>
      <w:tr w:rsidTr="000338D1" w:rsidR="006669D3" w:rsidRPr="00557D80">
        <w:trPr>
          <w:trHeight w:val="1440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386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577.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TERMO SERVIS d.o.o. za inženjering, projektiranje, graditeljstvo, upravljanje nekretninama, trgovinu i usluge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48671346974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grada Vukovara 72, 10000 Zagreb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21.247,19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TERMODINAMIKA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62531096862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Put Mostina 8, 21000 Split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17.656,88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Timac Agro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18901646767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Rapska 46,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114.256,65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TISA - proizvodni i trgovački obrt, vl. Čuklić Snježana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65360664917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Orehovec 16, 48267 Sveti Petar Orehovec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52.583,04</w:t>
            </w:r>
          </w:p>
        </w:tc>
      </w:tr>
      <w:tr w:rsidTr="006669D3" w:rsidR="006669D3" w:rsidRPr="00557D80">
        <w:trPr>
          <w:trHeight w:val="1440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TPZ LINDE VILIČARI HRVATSKA društvo s ogrnaičenom odgovornošću za trgovinu, servisne i druge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69503639110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Novoselska 25,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26.314,91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TRANS MOVEO d.o.o. za trgovinu, prijevoz i otpremništvo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98951065924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Tome Strižića 16, 51000 Rijeka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1.250,00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TRANSAGENT MEDNARODNA PROMETNA AGENCIJA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Vojkovo nadbrežje 30A, 6000 Koper, Slovenija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123.242,37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TRANSPORT ŠAINA ALDO ŠAINA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67580235008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Šajini  38A, 52404 Zabrežani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3.125,00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TRANSPORTI MAČAK AUTOPRIJEVOZNIČKI OBRT, MARIN MAČKOVIĆ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93832992538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nadbiskupa Posilovića 30, 44000 Sisak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4.208,00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TRANSPORTI MAN-MARKET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Kralja Tvrtka 7, 88320 Kupres, Bosna i Hercegovina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743,84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TRANSPORTI ZORKIĆ, OBRT ZA AUTOPRIJEVOZ, PROIZVODNJU I TRGOVINU, VL. ILIJA ZORKIĆ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93136935081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Bregovljanska 105A, 10294 Bregovljana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5.170,34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589.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TRANSPORTI ŽIGER, obrt za prijevoz, vl. Ivan Žiger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01293056165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Voćarska ulica 7, 48214 Sv. Ivan Žabno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24.875,00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590.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TREBOR,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41526128180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144. brigade Hrvatske vojske 6, 10360 Sesvete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764,24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TRGOVAČKI OBRT I VINOGRADARSTVO " T I N A " VL. ŽELJKO BOŠNJAK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19303444054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I.G.Kovačića 106, 32236 Ilok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1.152,00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TRI D ugostiteljsko-poljoprivredni obrt, vl. Mile Baždar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72099478395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Kadinala Alojzija Stepinca 56, 31204 Bijelo Brdo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673,96</w:t>
            </w:r>
          </w:p>
        </w:tc>
      </w:tr>
      <w:tr w:rsidTr="000338D1" w:rsidR="006669D3" w:rsidRPr="00557D80">
        <w:trPr>
          <w:trHeight w:val="1152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401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593.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TRIVUNOVIĆ, obrt za prijevoz, vl.Milorad Trivunović, Uglješ, Baranjska 33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35127490184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Baranjska 33, 31326 Uglješ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1.718,75</w:t>
            </w:r>
          </w:p>
        </w:tc>
      </w:tr>
      <w:tr w:rsidTr="006669D3" w:rsidR="006669D3" w:rsidRPr="00557D80">
        <w:trPr>
          <w:trHeight w:val="288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595.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TÜV Croatia d.o.o. za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64520989853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Savska 41,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0,03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596.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UČILIŠTE ATEST-KONTROLA - USTANOVA za srednjoškolsko obrazovanje odraslih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39682801733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Kneza Mislava 11,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6.400,00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597.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UGOSTITELJSKI OBRT "BRZI" VL. MILAN RUŠKOVEC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84951070928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Braće Radića 5, 43240 Čazma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847,68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Ugostiteljsko pekarsko trgovački obrt TEUTA vl. Lekaj Lek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90330911746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dr.Franje Tuđmana 4, 21220 Trogir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32.700,00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599.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ULTRA GROS d.o.o. za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50266527938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Rudeška cesta 14,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1.950,25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UNICREDIT LEASING CROATIA d.o.o. za leasing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18736141210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Heinzelova 33,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17.614,30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UNIKOM d.o.o. za komunalno gospodarstvo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07507345484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Ružina 11a,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422,30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UNIWELT d.o.o. za unutarnju i vanjsku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72090799734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J.J.Strossmayera 44,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16.915,74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USLUŽNI OBRT "CARIĆ", VL. IVAN CARIĆ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86258772447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26. lipnja 4, 43240 Čazma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6.250,00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USTANOVA ZA OBRAZOVANJE ODRASLIH AUTUS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38345309157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Ivana Cankara 21,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2.500,00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USTANOVA ZA ZDRAVSTVENU SKRB SV. ROK  M.D. za medicinu rada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95062951400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grada Vukovara 284,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670,00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UŽAREVIĆ BARICA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01268318365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Zagrebačka 212, 35222 Gundinci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3.815,00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V. L. AUTOMATIKA d.o.o. za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63386727464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Lovasići 43, 10431 Strmec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1.800,00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609.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V.G. GRADNJA d.o.o. za graditeljstvo,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17051938330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Letnička 13, 10360 Sesvete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159.237,20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VALIPILE d.o.o. za trgovinu, usluge i zastupanje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00467090373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Ive Politea 62, 10360 Sesvete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117.917,92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VELPRO - CENTAR d.o.o. za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46660800468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Marijana Čavića 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404.884,99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VETERINARSKA AMBULANTA ANIMA d.o.o. za veterinarske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43122520582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Istarska 39,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3.309,71</w:t>
            </w:r>
          </w:p>
        </w:tc>
      </w:tr>
      <w:tr w:rsidTr="000338D1" w:rsidR="006669D3" w:rsidRPr="00557D80">
        <w:trPr>
          <w:trHeight w:val="864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419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618.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VETERINARSKA AMBULANTA GUNDINCI d.o.o. za veterinarske usluge i trgovinu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94369775910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Matije Gupca 35, 35222 Gundinci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3.309,71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619.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VETERINARSKA AMBULANTA VRPOLJE, d. o. o. za veterinarske usluge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91210434871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Bana Jelačića 144, 35210 Vrpolje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298,00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VETERINARSKA STANICA ĐAKOVO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77703754353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Kralja Tomislava 33, 31400 Đakovo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18,23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VETO d.o.o. za veterinarstvo, proizvodnju,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26056147349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Antuna Barca 38, 35000 Slavonski Brod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6.187,50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VIDIĆ  RAJKO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33398852192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Tina Ujevića 8, 31325 Novi Čeminac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410,28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VMD GRUPA, trgovina i građenje, d.o.o. (prije VMD PROMET d.o.o.)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23646043087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Strojarska cesta 20,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41.041,62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VMD SERVIS d.o.o. za suvlasnike zgrade u Zagrebu, Budmanijeva 5 i Budmanijeva 1, 3 i 5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93830136269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Strojarska cesta 20,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18.879,17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VODOOPSKRBA I ODVODNJA d.o.o. za javnu vodoopskrbu i odvodnju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83416546499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Folnegovićeva 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431,29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VODOVOD-OSIJEK d.o.o. za vodoopskrbu i odvodnju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43654507669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Poljski Put 1,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954,96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628.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VOREL MARIO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23887603249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Gornja Rašenica 22, 43290 Gornja Rašenica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10.270,00</w:t>
            </w:r>
          </w:p>
        </w:tc>
      </w:tr>
      <w:tr w:rsidTr="006669D3" w:rsidR="006669D3" w:rsidRPr="00557D80">
        <w:trPr>
          <w:trHeight w:val="1440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429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VUČKOVIĆ POLJOPRIVREDNA PROIZVODNJA,TRGOVINA I USLUGE, VL. KREŠIMIR VUČKOVIĆ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09217141508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Braće Radić 31, 35214 Donji Andrijevci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109,17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VUJICA, obrt za prijevoz, trgovinu i uzgoj stoke, vl. Mirko Vujica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80920002599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Kolodvorska ulica 4, 32211 Ostrovo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7.284,77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VUKOVIĆ MARICA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21200454133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Braće Radića 114, 32276 Babina Greda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3,32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VULKAL d.o.o. za prozvodnju,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90439696130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Samoborska cesta 310,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ZAGREBAČKI HOLDING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85584865987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Ulica grada Vukovara 41,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166,86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ZAGREBAČKI HOLDING d.o.o. - PODRUŽNICA ČISTOĆA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85584865987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Radnička cesta 82,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483,86</w:t>
            </w:r>
          </w:p>
        </w:tc>
      </w:tr>
      <w:tr w:rsidTr="000338D1" w:rsidR="006669D3" w:rsidRPr="00557D80">
        <w:trPr>
          <w:trHeight w:val="864"/>
        </w:trPr>
        <w:tc>
          <w:tcPr>
            <w:tcW w:type="dxa" w:w="659"/>
            <w:tcBorders>
              <w:top w:space="0" w:sz="4" w:color="auto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lastRenderedPageBreak/>
              <w:t>435</w:t>
            </w:r>
          </w:p>
        </w:tc>
        <w:tc>
          <w:tcPr>
            <w:tcW w:type="dxa" w:w="1035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637.</w:t>
            </w:r>
          </w:p>
        </w:tc>
        <w:tc>
          <w:tcPr>
            <w:tcW w:type="dxa" w:w="272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ZAGREBAČKI HOLDING d.o.o. - PODRUŽNICA ROBNI TERMINALI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85584865987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Jankomir 25, 10090 Zagreb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35.656,97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ZAŠTITA-ZAGREB d.o.o.  za zaštitarsku djelatnost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68204597981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Savska cesta 163b,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73,88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639.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ZAVOD ZA JAVNO ZDRAVSTVO BJELOVARSKO-BILOGORSKE ŽUPANIJE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57284631035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Matice Hrvatske 15, 43000 Bjelovar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8.832,40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640.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ZDELAREC IVAN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20650062840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Laminac 19, 43246 Laminac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1.925,21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439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ZEA d.o.o. za proizvodnju, promet i usluge u poljoprivredi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30745961182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Trg bana Jelačića 7, 33000 Virovitica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117.207,72</w:t>
            </w:r>
          </w:p>
        </w:tc>
      </w:tr>
      <w:tr w:rsidTr="006669D3" w:rsidR="006669D3" w:rsidRPr="00557D80">
        <w:trPr>
          <w:trHeight w:val="864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392.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ZIG-PROM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Blatnica 66, 74270 Teslić, Bosna i Hercegovina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2.561,78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393.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ZRILIĆ-COMMERCE d.o.o. za trgovinu i prometne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30280707123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Ante Starčevića 12, 23420 Benkovac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21,93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442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644.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ŽABIĆ DRAGICA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84813786352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Donja Rašenica 37, 43290 Donja Rašenica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1.131,91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443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341.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ŽITARICE proizvodnja, trgovina i usluge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07311805234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Lipanjska 55, 48000 Starigrad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2.520,00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444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646.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ŽITO d.o.o. za proizvodnju i trgovinu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03834418154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Đakovština 3, 31000 Osijek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2.603,89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445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647.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ŽITOZAJEDNICA, unapređenje proizvodnje i prerade žitarica i brašna, d.o.o.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44252702461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Štefanovečki zavoj 10,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30.000,00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446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411.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PORSCHE LEASING d.o.o. za leasing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90275854576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Velimira Škorpika 21, 10000 Zagreb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279.122,62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447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648.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ŽUPANJAŠPED d.o.o. za međunarodno otpremništvo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98459425001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Antuna Mihanovića 46, 32270 Županja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75.473,75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448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655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ZDENAČKA FARMA d.o.o. za proizvodnju mlijeka, uzgoj stoke i poljodjelsku proizvodnju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35460243768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Mate Lovraka 118b, 43293 Veliki Zdenci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4.014.794,52</w:t>
            </w:r>
          </w:p>
        </w:tc>
      </w:tr>
      <w:tr w:rsidTr="006669D3" w:rsidR="006669D3" w:rsidRPr="00557D80">
        <w:trPr>
          <w:trHeight w:val="1152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450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641.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ZDENKA-mliječni proizvodi d.o.o. za proizvodnju mliječnih proizvoda, trgovinu i usluge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200" w:firstLine="44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45651553790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Trg Kralja Tomislava 15, 43293 Veliki Zdenci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2.331,77</w:t>
            </w:r>
          </w:p>
        </w:tc>
      </w:tr>
      <w:tr w:rsidTr="006669D3" w:rsidR="006669D3" w:rsidRPr="00557D80">
        <w:trPr>
          <w:trHeight w:val="288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UKUPNO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lang w:eastAsia="hr-HR"/>
              </w:rPr>
              <w:t>81.968.255,43</w:t>
            </w:r>
          </w:p>
        </w:tc>
      </w:tr>
    </w:tbl>
    <w:p w:rsidRDefault="006669D3" w:rsidP="006669D3" w:rsidR="006669D3"/>
    <w:p w:rsidRDefault="00C82F5E" w:rsidP="006669D3" w:rsidR="00C82F5E"/>
    <w:p w:rsidRDefault="00C82F5E" w:rsidP="006669D3" w:rsidR="00C82F5E"/>
    <w:p w:rsidRDefault="00C82F5E" w:rsidP="006669D3" w:rsidR="00C82F5E">
      <w:pPr>
        <w:spacing w:after="0"/>
      </w:pPr>
    </w:p>
    <w:p w:rsidRDefault="006669D3" w:rsidP="006669D3" w:rsidR="006669D3" w:rsidRPr="00557D80">
      <w:pPr>
        <w:spacing w:after="0"/>
        <w:rPr>
          <w:b/>
        </w:rPr>
      </w:pPr>
      <w:r w:rsidRPr="00557D80">
        <w:rPr>
          <w:b/>
        </w:rPr>
        <w:t>2.4. Tražbine po robnim mjenicama</w:t>
      </w:r>
    </w:p>
    <w:tbl>
      <w:tblPr>
        <w:tblpPr w:tblpY="237" w:tblpXSpec="center" w:horzAnchor="margin" w:vertAnchor="text" w:rightFromText="180" w:leftFromText="180"/>
        <w:tblW w:type="dxa" w:w="10217"/>
        <w:tblLook w:val="04A0" w:noVBand="1" w:noHBand="0" w:lastColumn="0" w:firstColumn="1" w:lastRow="0" w:firstRow="1"/>
      </w:tblPr>
      <w:tblGrid>
        <w:gridCol w:w="659"/>
        <w:gridCol w:w="1035"/>
        <w:gridCol w:w="2720"/>
        <w:gridCol w:w="1818"/>
        <w:gridCol w:w="2105"/>
        <w:gridCol w:w="1880"/>
      </w:tblGrid>
      <w:tr w:rsidTr="006669D3" w:rsidR="006669D3" w:rsidRPr="00557D80">
        <w:trPr>
          <w:trHeight w:val="576"/>
        </w:trPr>
        <w:tc>
          <w:tcPr>
            <w:tcW w:type="dxa" w:w="659"/>
            <w:tcBorders>
              <w:top w:space="0" w:sz="4" w:color="305496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R.Br.</w:t>
            </w:r>
          </w:p>
        </w:tc>
        <w:tc>
          <w:tcPr>
            <w:tcW w:type="dxa" w:w="1035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R.br.prij. traž.</w:t>
            </w:r>
          </w:p>
        </w:tc>
        <w:tc>
          <w:tcPr>
            <w:tcW w:type="dxa" w:w="2720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Ime i prezime / Naziv vjerovnika</w:t>
            </w:r>
          </w:p>
        </w:tc>
        <w:tc>
          <w:tcPr>
            <w:tcW w:type="dxa" w:w="1818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9B50AC" w:rsidR="006669D3" w:rsidRPr="00557D80">
            <w:pPr>
              <w:spacing w:lineRule="auto" w:line="240" w:after="0"/>
              <w:ind w:firstLineChars="100" w:firstLine="221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OIB vjerovnika</w:t>
            </w:r>
          </w:p>
        </w:tc>
        <w:tc>
          <w:tcPr>
            <w:tcW w:type="dxa" w:w="2105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Adresa vjerovnika</w:t>
            </w:r>
          </w:p>
        </w:tc>
        <w:tc>
          <w:tcPr>
            <w:tcW w:type="dxa" w:w="1880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Priznata tražbina</w:t>
            </w:r>
          </w:p>
        </w:tc>
      </w:tr>
      <w:tr w:rsidTr="006669D3" w:rsidR="006669D3" w:rsidRPr="00557D80">
        <w:trPr>
          <w:trHeight w:val="576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>
              <w:rPr>
                <w:rFonts w:cs="Calibri" w:eastAsia="Times New Roman" w:hAnsi="Calibri" w:ascii="Calibri"/>
                <w:lang w:eastAsia="hr-HR"/>
              </w:rPr>
              <w:t>1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395.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CIM BANQUE SA Geneve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ind w:firstLineChars="100" w:firstLine="22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 xml:space="preserve">           </w:t>
            </w:r>
          </w:p>
        </w:tc>
        <w:tc>
          <w:tcPr>
            <w:tcW w:type="dxa" w:w="210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Rue merle d Aubigne 16, 1207 Geneve, Švicarska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31.150.600,00</w:t>
            </w:r>
          </w:p>
        </w:tc>
      </w:tr>
      <w:tr w:rsidTr="006669D3" w:rsidR="006669D3" w:rsidRPr="00557D80">
        <w:trPr>
          <w:trHeight w:val="288"/>
        </w:trPr>
        <w:tc>
          <w:tcPr>
            <w:tcW w:type="dxa" w:w="659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103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UKUPNO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2105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557D80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557D80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4F1E27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4F1E27">
              <w:rPr>
                <w:rFonts w:cs="Calibri" w:eastAsia="Times New Roman" w:hAnsi="Calibri" w:ascii="Calibri"/>
                <w:b/>
                <w:lang w:eastAsia="hr-HR"/>
              </w:rPr>
              <w:t>31.150.600,00</w:t>
            </w:r>
          </w:p>
        </w:tc>
      </w:tr>
    </w:tbl>
    <w:p w:rsidRDefault="006669D3" w:rsidP="006669D3" w:rsidR="006669D3" w:rsidRPr="00557D80">
      <w:pPr>
        <w:rPr>
          <w:b/>
        </w:rPr>
      </w:pPr>
    </w:p>
    <w:p w:rsidRDefault="006669D3" w:rsidP="006669D3" w:rsidR="006669D3" w:rsidRPr="00557D80">
      <w:pPr>
        <w:rPr>
          <w:b/>
        </w:rPr>
      </w:pPr>
      <w:r w:rsidRPr="00557D80">
        <w:rPr>
          <w:b/>
        </w:rPr>
        <w:t>Grupa 2.5. - Vjerovnici po osnovi uvjetnih tražbina</w:t>
      </w:r>
    </w:p>
    <w:tbl>
      <w:tblPr>
        <w:tblW w:type="dxa" w:w="10448"/>
        <w:tblInd w:type="dxa" w:w="-581"/>
        <w:tblLook w:val="04A0" w:noVBand="1" w:noHBand="0" w:lastColumn="0" w:firstColumn="1" w:lastRow="0" w:firstRow="1"/>
      </w:tblPr>
      <w:tblGrid>
        <w:gridCol w:w="666"/>
        <w:gridCol w:w="1047"/>
        <w:gridCol w:w="2751"/>
        <w:gridCol w:w="1924"/>
        <w:gridCol w:w="2159"/>
        <w:gridCol w:w="1901"/>
      </w:tblGrid>
      <w:tr w:rsidTr="006669D3" w:rsidR="006669D3" w:rsidRPr="00557D80">
        <w:trPr>
          <w:trHeight w:val="592"/>
        </w:trPr>
        <w:tc>
          <w:tcPr>
            <w:tcW w:type="dxa" w:w="666"/>
            <w:tcBorders>
              <w:top w:space="0" w:sz="4" w:color="305496" w:val="single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6669D3" w:rsidR="006669D3" w:rsidRPr="00E802C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b/>
                <w:bCs/>
                <w:lang w:eastAsia="hr-HR"/>
              </w:rPr>
              <w:t>R.Br.</w:t>
            </w:r>
          </w:p>
        </w:tc>
        <w:tc>
          <w:tcPr>
            <w:tcW w:type="dxa" w:w="1047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6669D3" w:rsidR="006669D3" w:rsidRPr="00E802C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b/>
                <w:bCs/>
                <w:lang w:eastAsia="hr-HR"/>
              </w:rPr>
              <w:t>R.br.prij. traž.</w:t>
            </w:r>
          </w:p>
        </w:tc>
        <w:tc>
          <w:tcPr>
            <w:tcW w:type="dxa" w:w="2751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E802C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b/>
                <w:bCs/>
                <w:lang w:eastAsia="hr-HR"/>
              </w:rPr>
              <w:t>Ime i prezime / Naziv vjerovnika</w:t>
            </w:r>
          </w:p>
        </w:tc>
        <w:tc>
          <w:tcPr>
            <w:tcW w:type="dxa" w:w="1924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9B50AC" w:rsidR="006669D3" w:rsidRPr="00E802C1">
            <w:pPr>
              <w:spacing w:lineRule="auto" w:line="240" w:after="0"/>
              <w:ind w:firstLineChars="100" w:firstLine="221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b/>
                <w:bCs/>
                <w:lang w:eastAsia="hr-HR"/>
              </w:rPr>
              <w:t>OIB vjerovnika</w:t>
            </w:r>
          </w:p>
        </w:tc>
        <w:tc>
          <w:tcPr>
            <w:tcW w:type="dxa" w:w="2159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E802C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b/>
                <w:bCs/>
                <w:lang w:eastAsia="hr-HR"/>
              </w:rPr>
              <w:t>Adresa vjerovnika</w:t>
            </w:r>
          </w:p>
        </w:tc>
        <w:tc>
          <w:tcPr>
            <w:tcW w:type="dxa" w:w="1901"/>
            <w:tcBorders>
              <w:top w:space="0" w:sz="4" w:color="305496" w:val="single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E802C1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b/>
                <w:bCs/>
                <w:lang w:eastAsia="hr-HR"/>
              </w:rPr>
              <w:t>Priznata tražbina</w:t>
            </w:r>
          </w:p>
        </w:tc>
      </w:tr>
      <w:tr w:rsidTr="006669D3" w:rsidR="006669D3" w:rsidRPr="00557D80">
        <w:trPr>
          <w:trHeight w:val="592"/>
        </w:trPr>
        <w:tc>
          <w:tcPr>
            <w:tcW w:type="dxa" w:w="666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E802C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lang w:eastAsia="hr-HR"/>
              </w:rPr>
              <w:t>1</w:t>
            </w:r>
          </w:p>
        </w:tc>
        <w:tc>
          <w:tcPr>
            <w:tcW w:type="dxa" w:w="1047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E802C1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lang w:eastAsia="hr-HR"/>
              </w:rPr>
              <w:t>3.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E802C1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lang w:eastAsia="hr-HR"/>
              </w:rPr>
              <w:t>ADDIKO BANK d.d.</w:t>
            </w:r>
          </w:p>
        </w:tc>
        <w:tc>
          <w:tcPr>
            <w:tcW w:type="dxa" w:w="1924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E802C1">
            <w:pPr>
              <w:spacing w:lineRule="auto" w:line="240" w:after="0"/>
              <w:ind w:firstLineChars="100" w:firstLine="220"/>
              <w:rPr>
                <w:rFonts w:cs="Calibri" w:eastAsia="Times New Roman" w:hAnsi="Calibri" w:ascii="Calibri"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lang w:eastAsia="hr-HR"/>
              </w:rPr>
              <w:t>14036333877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  <w:hideMark/>
          </w:tcPr>
          <w:p w:rsidRDefault="006669D3" w:rsidP="006669D3" w:rsidR="006669D3" w:rsidRPr="00E802C1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lang w:eastAsia="hr-HR"/>
              </w:rPr>
              <w:t>Slavonska avenija 6, 10000 Zagreb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  <w:hideMark/>
          </w:tcPr>
          <w:p w:rsidRDefault="006669D3" w:rsidP="006669D3" w:rsidR="006669D3" w:rsidRPr="00E802C1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lang w:eastAsia="hr-HR"/>
              </w:rPr>
              <w:t>35.428.388,34</w:t>
            </w:r>
          </w:p>
        </w:tc>
      </w:tr>
      <w:tr w:rsidTr="006669D3" w:rsidR="006669D3" w:rsidRPr="00557D80">
        <w:trPr>
          <w:trHeight w:val="592"/>
        </w:trPr>
        <w:tc>
          <w:tcPr>
            <w:tcW w:type="dxa" w:w="666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</w:tcPr>
          <w:p w:rsidRDefault="006669D3" w:rsidP="006669D3" w:rsidR="006669D3" w:rsidRPr="00E802C1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>
              <w:rPr>
                <w:rFonts w:cs="Calibri" w:eastAsia="Times New Roman" w:hAnsi="Calibri" w:ascii="Calibri"/>
                <w:lang w:eastAsia="hr-HR"/>
              </w:rPr>
              <w:t>2</w:t>
            </w:r>
          </w:p>
        </w:tc>
        <w:tc>
          <w:tcPr>
            <w:tcW w:type="dxa" w:w="1047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</w:tcPr>
          <w:p w:rsidRDefault="006669D3" w:rsidP="006669D3" w:rsidR="006669D3" w:rsidRPr="00E802C1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>
              <w:rPr>
                <w:rFonts w:cs="Calibri" w:eastAsia="Times New Roman" w:hAnsi="Calibri" w:ascii="Calibri"/>
                <w:lang w:eastAsia="hr-HR"/>
              </w:rPr>
              <w:t>650.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</w:tcPr>
          <w:p w:rsidRDefault="006669D3" w:rsidP="006669D3" w:rsidR="006669D3" w:rsidRPr="00E802C1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613E6">
              <w:rPr>
                <w:rFonts w:cs="Calibri" w:eastAsia="Times New Roman" w:hAnsi="Calibri" w:ascii="Calibri"/>
                <w:lang w:eastAsia="hr-HR"/>
              </w:rPr>
              <w:t>HRVATSKA BANKA ZA OBNOVU I RAZVITAK</w:t>
            </w:r>
          </w:p>
        </w:tc>
        <w:tc>
          <w:tcPr>
            <w:tcW w:type="dxa" w:w="1924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</w:tcPr>
          <w:p w:rsidRDefault="006669D3" w:rsidP="006669D3" w:rsidR="006669D3" w:rsidRPr="00E802C1">
            <w:pPr>
              <w:spacing w:lineRule="auto" w:line="240" w:after="0"/>
              <w:ind w:firstLineChars="100" w:firstLine="220"/>
              <w:rPr>
                <w:rFonts w:cs="Calibri" w:eastAsia="Times New Roman" w:hAnsi="Calibri" w:ascii="Calibri"/>
                <w:lang w:eastAsia="hr-HR"/>
              </w:rPr>
            </w:pPr>
            <w:r w:rsidRPr="008613E6">
              <w:rPr>
                <w:rFonts w:cs="Calibri" w:eastAsia="Times New Roman" w:hAnsi="Calibri" w:ascii="Calibri"/>
                <w:lang w:eastAsia="hr-HR"/>
              </w:rPr>
              <w:t>26702280390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vAlign w:val="bottom"/>
          </w:tcPr>
          <w:p w:rsidRDefault="006669D3" w:rsidP="006669D3" w:rsidR="006669D3" w:rsidRPr="008613E6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613E6">
              <w:rPr>
                <w:rFonts w:cs="Calibri" w:eastAsia="Times New Roman" w:hAnsi="Calibri" w:ascii="Calibri"/>
                <w:lang w:eastAsia="hr-HR"/>
              </w:rPr>
              <w:t>Strossmayerov trg 9</w:t>
            </w:r>
          </w:p>
          <w:p w:rsidRDefault="006669D3" w:rsidP="006669D3" w:rsidR="006669D3" w:rsidRPr="00E802C1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8613E6">
              <w:rPr>
                <w:rFonts w:cs="Calibri" w:eastAsia="Times New Roman" w:hAnsi="Calibri" w:ascii="Calibri"/>
                <w:lang w:eastAsia="hr-HR"/>
              </w:rPr>
              <w:t>10000 Zagreb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auto" w:color="auto" w:val="clear"/>
            <w:noWrap/>
            <w:vAlign w:val="bottom"/>
          </w:tcPr>
          <w:p w:rsidRDefault="006669D3" w:rsidP="006669D3" w:rsidR="006669D3" w:rsidRPr="00E802C1">
            <w:pPr>
              <w:spacing w:lineRule="auto" w:line="240" w:after="0"/>
              <w:jc w:val="right"/>
              <w:rPr>
                <w:rFonts w:cs="Calibri" w:eastAsia="Times New Roman" w:hAnsi="Calibri" w:ascii="Calibri"/>
                <w:lang w:eastAsia="hr-HR"/>
              </w:rPr>
            </w:pPr>
            <w:r w:rsidRPr="008613E6">
              <w:rPr>
                <w:rFonts w:cs="Calibri" w:eastAsia="Times New Roman" w:hAnsi="Calibri" w:ascii="Calibri"/>
                <w:lang w:eastAsia="hr-HR"/>
              </w:rPr>
              <w:t>44</w:t>
            </w:r>
            <w:r>
              <w:rPr>
                <w:rFonts w:cs="Calibri" w:eastAsia="Times New Roman" w:hAnsi="Calibri" w:ascii="Calibri"/>
                <w:lang w:eastAsia="hr-HR"/>
              </w:rPr>
              <w:t>.</w:t>
            </w:r>
            <w:r w:rsidRPr="008613E6">
              <w:rPr>
                <w:rFonts w:cs="Calibri" w:eastAsia="Times New Roman" w:hAnsi="Calibri" w:ascii="Calibri"/>
                <w:lang w:eastAsia="hr-HR"/>
              </w:rPr>
              <w:t>503</w:t>
            </w:r>
            <w:r>
              <w:rPr>
                <w:rFonts w:cs="Calibri" w:eastAsia="Times New Roman" w:hAnsi="Calibri" w:ascii="Calibri"/>
                <w:lang w:eastAsia="hr-HR"/>
              </w:rPr>
              <w:t>.</w:t>
            </w:r>
            <w:r w:rsidRPr="008613E6">
              <w:rPr>
                <w:rFonts w:cs="Calibri" w:eastAsia="Times New Roman" w:hAnsi="Calibri" w:ascii="Calibri"/>
                <w:lang w:eastAsia="hr-HR"/>
              </w:rPr>
              <w:t>895,38</w:t>
            </w:r>
          </w:p>
        </w:tc>
      </w:tr>
      <w:tr w:rsidTr="006669D3" w:rsidR="006669D3" w:rsidRPr="00557D80">
        <w:trPr>
          <w:trHeight w:val="296"/>
        </w:trPr>
        <w:tc>
          <w:tcPr>
            <w:tcW w:type="dxa" w:w="666"/>
            <w:tcBorders>
              <w:top w:val="nil"/>
              <w:left w:space="0" w:sz="4" w:color="305496" w:val="single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E802C1">
            <w:pPr>
              <w:spacing w:lineRule="auto" w:line="240" w:after="0"/>
              <w:rPr>
                <w:rFonts w:cs="Calibri" w:eastAsia="Times New Roman" w:hAnsi="Calibri" w:ascii="Calibri"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lang w:eastAsia="hr-HR"/>
              </w:rPr>
              <w:t> </w:t>
            </w:r>
          </w:p>
        </w:tc>
        <w:tc>
          <w:tcPr>
            <w:tcW w:type="dxa" w:w="1047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E802C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b/>
                <w:bCs/>
                <w:lang w:eastAsia="hr-HR"/>
              </w:rPr>
              <w:t>UKUPNO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vAlign w:val="bottom"/>
            <w:hideMark/>
          </w:tcPr>
          <w:p w:rsidRDefault="006669D3" w:rsidP="006669D3" w:rsidR="006669D3" w:rsidRPr="00E802C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1924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E802C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E802C1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 w:rsidRPr="00E802C1">
              <w:rPr>
                <w:rFonts w:cs="Calibri" w:eastAsia="Times New Roman" w:hAnsi="Calibri" w:ascii="Calibri"/>
                <w:b/>
                <w:bCs/>
                <w:lang w:eastAsia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305496" w:val="single"/>
              <w:right w:space="0" w:sz="4" w:color="305496" w:val="single"/>
            </w:tcBorders>
            <w:shd w:fill="D9E1F2" w:color="000000" w:val="clear"/>
            <w:noWrap/>
            <w:vAlign w:val="bottom"/>
            <w:hideMark/>
          </w:tcPr>
          <w:p w:rsidRDefault="006669D3" w:rsidP="006669D3" w:rsidR="006669D3" w:rsidRPr="004F1E27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lang w:eastAsia="hr-HR"/>
              </w:rPr>
              <w:t>79.932.283,72</w:t>
            </w:r>
          </w:p>
        </w:tc>
      </w:tr>
    </w:tbl>
    <w:p w:rsidRDefault="006669D3" w:rsidP="006669D3" w:rsidR="006669D3" w:rsidRPr="00557D80">
      <w:pPr>
        <w:rPr>
          <w:b/>
        </w:rPr>
      </w:pPr>
    </w:p>
    <w:p w:rsidRDefault="003F3ECD" w:rsidP="003F3ECD" w:rsidR="003F3ECD" w:rsidRPr="005B51EC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B456F0" w:rsidP="00B456F0" w:rsidR="00B456F0" w:rsidRPr="005B51EC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Zagrebu, </w:t>
      </w:r>
      <w:r w:rsidR="00C82F5E">
        <w:rPr>
          <w:rFonts w:cs="Times New Roman" w:eastAsia="Times New Roman" w:hAnsi="Times New Roman" w:ascii="Times New Roman"/>
          <w:sz w:val="24"/>
          <w:szCs w:val="24"/>
          <w:lang w:eastAsia="hr-HR"/>
        </w:rPr>
        <w:t>07</w:t>
      </w:r>
      <w:r w:rsidR="005B51EC"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82F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studenog </w:t>
      </w:r>
      <w:r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>2018.</w:t>
      </w:r>
    </w:p>
    <w:p w:rsidRDefault="00B456F0" w:rsidP="00B456F0" w:rsidR="00B456F0" w:rsidRPr="005B51EC">
      <w:pPr>
        <w:widowControl w:val="false"/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56F0" w:rsidP="00B456F0" w:rsidR="00B456F0" w:rsidRPr="005B51EC">
      <w:pPr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Sudac:</w:t>
      </w:r>
    </w:p>
    <w:p w:rsidRDefault="006669D3" w:rsidP="00B456F0" w:rsidR="00B456F0" w:rsidRPr="005B51EC">
      <w:pPr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b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</w:t>
      </w:r>
      <w:r w:rsidR="00B456F0" w:rsidRPr="005B51EC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Sremac Šoštar</w:t>
      </w:r>
    </w:p>
    <w:p w:rsidRDefault="00B456F0" w:rsidP="00B456F0" w:rsidR="00B456F0" w:rsidRPr="005B51EC">
      <w:pPr>
        <w:spacing w:lineRule="auto" w:line="240" w:after="0"/>
        <w:ind w:left="142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56F0" w:rsidP="00B456F0" w:rsidR="00B456F0" w:rsidRPr="005B51EC">
      <w:pPr>
        <w:spacing w:lineRule="auto" w:line="240" w:after="0"/>
        <w:ind w:left="142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1ECA" w:rsidR="001B1ECA" w:rsidRPr="005B51EC">
      <w:pPr>
        <w:rPr>
          <w:rFonts w:cs="Times New Roman" w:hAnsi="Times New Roman" w:ascii="Times New Roman"/>
          <w:b/>
          <w:sz w:val="24"/>
          <w:szCs w:val="24"/>
        </w:rPr>
      </w:pPr>
    </w:p>
    <w:sectPr w:rsidR="001B1ECA" w:rsidRPr="005B51E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7E55" w:rsidP="005A1BDA" w:rsidR="00AF7E55">
      <w:pPr>
        <w:spacing w:lineRule="auto" w:line="240" w:after="0"/>
      </w:pPr>
      <w:r>
        <w:separator/>
      </w:r>
    </w:p>
  </w:endnote>
  <w:endnote w:id="0" w:type="continuationSeparator">
    <w:p w:rsidRDefault="00AF7E55" w:rsidP="005A1BDA" w:rsidR="00AF7E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7E55" w:rsidP="005A1BDA" w:rsidR="00AF7E55">
      <w:pPr>
        <w:spacing w:lineRule="auto" w:line="240" w:after="0"/>
      </w:pPr>
      <w:r>
        <w:separator/>
      </w:r>
    </w:p>
  </w:footnote>
  <w:footnote w:id="0" w:type="continuationSeparator">
    <w:p w:rsidRDefault="00AF7E55" w:rsidP="005A1BDA" w:rsidR="00AF7E5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64A9" w:rsidP="003F3ECD" w:rsidR="00A864A9" w:rsidRPr="003F3ECD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F3ECD">
      <w:rPr>
        <w:rFonts w:cs="Times New Roman" w:hAnsi="Times New Roman" w:ascii="Times New Roman"/>
        <w:sz w:val="24"/>
        <w:szCs w:val="24"/>
      </w:rPr>
      <w:t>48 St-2021/17</w:t>
    </w:r>
  </w:p>
  <w:p w:rsidRDefault="00A864A9" w:rsidR="00A864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035C13"/>
    <w:multiLevelType w:val="multilevel"/>
    <w:tmpl w:val="B0B0D70E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360" w:left="360"/>
      </w:pPr>
      <w:rPr>
        <w:rFonts w:hint="default"/>
        <w:b w:val="false"/>
        <w:color w:val="auto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61B"/>
    <w:rsid w:val="000131AC"/>
    <w:rsid w:val="000338D1"/>
    <w:rsid w:val="000661E7"/>
    <w:rsid w:val="00090FD2"/>
    <w:rsid w:val="0011085F"/>
    <w:rsid w:val="001B1ECA"/>
    <w:rsid w:val="00330BF5"/>
    <w:rsid w:val="00363737"/>
    <w:rsid w:val="003E4CAB"/>
    <w:rsid w:val="003F3ECD"/>
    <w:rsid w:val="00473711"/>
    <w:rsid w:val="004F1E27"/>
    <w:rsid w:val="00557D80"/>
    <w:rsid w:val="00587A41"/>
    <w:rsid w:val="005A1BDA"/>
    <w:rsid w:val="005B51EC"/>
    <w:rsid w:val="005C3CB6"/>
    <w:rsid w:val="005C5896"/>
    <w:rsid w:val="00635419"/>
    <w:rsid w:val="006669D3"/>
    <w:rsid w:val="007534BE"/>
    <w:rsid w:val="00780523"/>
    <w:rsid w:val="00792036"/>
    <w:rsid w:val="007D7786"/>
    <w:rsid w:val="007E4A26"/>
    <w:rsid w:val="00846492"/>
    <w:rsid w:val="008E4E21"/>
    <w:rsid w:val="00993D64"/>
    <w:rsid w:val="009A2DB8"/>
    <w:rsid w:val="009B50AC"/>
    <w:rsid w:val="00A6561B"/>
    <w:rsid w:val="00A864A9"/>
    <w:rsid w:val="00AA533A"/>
    <w:rsid w:val="00AF7E55"/>
    <w:rsid w:val="00B456F0"/>
    <w:rsid w:val="00C237BC"/>
    <w:rsid w:val="00C82F5E"/>
    <w:rsid w:val="00CF1A86"/>
    <w:rsid w:val="00DA2ECD"/>
    <w:rsid w:val="00DF4E88"/>
    <w:rsid w:val="00E414A4"/>
    <w:rsid w:val="00E66508"/>
    <w:rsid w:val="00E7786C"/>
    <w:rsid w:val="00E802C1"/>
    <w:rsid w:val="00F475F3"/>
    <w:rsid w:val="00F81655"/>
    <w:rsid w:val="00FE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75F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085F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A1BD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A1BDA"/>
  </w:style>
  <w:style w:styleId="Podnoje" w:type="paragraph">
    <w:name w:val="footer"/>
    <w:basedOn w:val="Normal"/>
    <w:link w:val="PodnojeChar"/>
    <w:uiPriority w:val="99"/>
    <w:unhideWhenUsed/>
    <w:rsid w:val="005A1BD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A1BDA"/>
  </w:style>
  <w:style w:styleId="Tekstbalonia" w:type="paragraph">
    <w:name w:val="Balloon Text"/>
    <w:basedOn w:val="Normal"/>
    <w:link w:val="TekstbaloniaChar"/>
    <w:uiPriority w:val="99"/>
    <w:semiHidden/>
    <w:unhideWhenUsed/>
    <w:rsid w:val="007D778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778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0F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FD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90FD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90FD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90FD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75F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085F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A1BD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A1BDA"/>
  </w:style>
  <w:style w:styleId="Podnoje" w:type="paragraph">
    <w:name w:val="footer"/>
    <w:basedOn w:val="Normal"/>
    <w:link w:val="PodnojeChar"/>
    <w:uiPriority w:val="99"/>
    <w:unhideWhenUsed/>
    <w:rsid w:val="005A1BD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A1BDA"/>
  </w:style>
  <w:style w:styleId="Tekstbalonia" w:type="paragraph">
    <w:name w:val="Balloon Text"/>
    <w:basedOn w:val="Normal"/>
    <w:link w:val="TekstbaloniaChar"/>
    <w:uiPriority w:val="99"/>
    <w:semiHidden/>
    <w:unhideWhenUsed/>
    <w:rsid w:val="007D778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778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0F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F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90F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90F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90F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6300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56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10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983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402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413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7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19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425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852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311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St-2021/2017</izvorni_sadrzaj>
    <derivirana_varijabla naziv="DomainObject.Predmet.OznakaBroj_1">St-2021/2017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Granolio d.d. zastupanog po punomoćniku OD BUTERIN &amp; POSAVEC d.o.o.</izvorni_sadrzaj>
    <derivirana_varijabla naziv="DomainObject.Predmet.ProtustrankaFormated_1">  Granolio d.d. zastupanog po punomoćniku OD BUTERIN &amp; POSAVEC d.o.o.</derivirana_varijabla>
  </DomainObject.Predmet.ProtustrankaFormated>
  <DomainObject.Predmet.ProtustrankaFormatedOIB>
    <izvorni_sadrzaj>  Granolio d.d., OIB 59064993527 zastupanog po punomoćniku OD BUTERIN &amp; POSAVEC d.o.o.</izvorni_sadrzaj>
    <derivirana_varijabla naziv="DomainObject.Predmet.ProtustrankaFormatedOIB_1">  Granolio d.d., OIB 59064993527 zastupanog po punomoćniku OD BUTERIN &amp; POSAVEC d.o.o.</derivirana_varijabla>
  </DomainObject.Predmet.ProtustrankaFormatedOIB>
  <DomainObject.Predmet.ProtustrankaFormatedWithAdress>
    <izvorni_sadrzaj> Granolio d.d., Budmanijeva 5, 10000 Zagreb zastupanog po punomoćniku OD BUTERIN &amp; POSAVEC d.o.o.</izvorni_sadrzaj>
    <derivirana_varijabla naziv="DomainObject.Predmet.ProtustrankaFormatedWithAdress_1"> Granolio d.d., Budmanijeva 5, 10000 Zagreb zastupanog po punomoćniku OD BUTERIN &amp; POSAVEC d.o.o.</derivirana_varijabla>
  </DomainObject.Predmet.ProtustrankaFormatedWithAdress>
  <DomainObject.Predmet.ProtustrankaFormatedWithAdressOIB>
    <izvorni_sadrzaj> Granolio d.d., OIB 59064993527, Budmanijeva 5, 10000 Zagreb zastupanog po punomoćniku OD BUTERIN &amp; POSAVEC d.o.o.</izvorni_sadrzaj>
    <derivirana_varijabla naziv="DomainObject.Predmet.ProtustrankaFormatedWithAdressOIB_1"> Granolio d.d., OIB 59064993527, Budmanijeva 5, 10000 Zagreb zastupanog po punomoćniku OD BUTERIN &amp; POSAVEC d.o.o.</derivirana_varijabla>
  </DomainObject.Predmet.ProtustrankaFormatedWithAdressOIB>
  <DomainObject.Predmet.ProtustrankaWithAdress>
    <izvorni_sadrzaj>Granolio d.d. Budmanijeva 5, 10000 Zagreb</izvorni_sadrzaj>
    <derivirana_varijabla naziv="DomainObject.Predmet.ProtustrankaWithAdress_1">Granolio d.d. Budmanijeva 5, 10000 Zagreb</derivirana_varijabla>
  </DomainObject.Predmet.ProtustrankaWithAdress>
  <DomainObject.Predmet.ProtustrankaWithAdressOIB>
    <izvorni_sadrzaj>Granolio d.d., OIB 59064993527, Budmanijeva 5, 10000 Zagreb</izvorni_sadrzaj>
    <derivirana_varijabla naziv="DomainObject.Predmet.ProtustrankaWithAdressOIB_1">Granolio d.d., OIB 59064993527, Budmanijeva 5, 10000 Zagreb</derivirana_varijabla>
  </DomainObject.Predmet.ProtustrankaWithAdressOIB>
  <DomainObject.Predmet.ProtustrankaNazivFormated>
    <izvorni_sadrzaj>Granolio d.d.</izvorni_sadrzaj>
    <derivirana_varijabla naziv="DomainObject.Predmet.ProtustrankaNazivFormated_1">Granolio d.d.</derivirana_varijabla>
  </DomainObject.Predmet.ProtustrankaNazivFormated>
  <DomainObject.Predmet.ProtustrankaNazivFormatedOIB>
    <izvorni_sadrzaj>Granolio d.d., OIB 59064993527</izvorni_sadrzaj>
    <derivirana_varijabla naziv="DomainObject.Predmet.ProtustrankaNazivFormatedOIB_1">Granolio d.d., OIB 59064993527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Granolio d.d.</izvorni_sadrzaj>
    <derivirana_varijabla naziv="DomainObject.Predmet.StrankaFormated_1">  Granolio d.d.</derivirana_varijabla>
  </DomainObject.Predmet.StrankaFormated>
  <DomainObject.Predmet.StrankaFormatedOIB>
    <izvorni_sadrzaj>  Granolio d.d., OIB 59064993527</izvorni_sadrzaj>
    <derivirana_varijabla naziv="DomainObject.Predmet.StrankaFormatedOIB_1">  Granolio d.d., OIB 59064993527</derivirana_varijabla>
  </DomainObject.Predmet.StrankaFormatedOIB>
  <DomainObject.Predmet.StrankaFormatedWithAdress>
    <izvorni_sadrzaj> Granolio d.d., Budmanijeva 5, 10000 Zagreb</izvorni_sadrzaj>
    <derivirana_varijabla naziv="DomainObject.Predmet.StrankaFormatedWithAdress_1"> Granolio d.d., Budmanijeva 5, 10000 Zagreb</derivirana_varijabla>
  </DomainObject.Predmet.StrankaFormatedWithAdress>
  <DomainObject.Predmet.StrankaFormatedWithAdressOIB>
    <izvorni_sadrzaj> Granolio d.d., OIB 59064993527, Budmanijeva 5, 10000 Zagreb</izvorni_sadrzaj>
    <derivirana_varijabla naziv="DomainObject.Predmet.StrankaFormatedWithAdressOIB_1"> Granolio d.d., OIB 59064993527, Budmanijeva 5, 10000 Zagreb</derivirana_varijabla>
  </DomainObject.Predmet.StrankaFormatedWithAdressOIB>
  <DomainObject.Predmet.StrankaWithAdress>
    <izvorni_sadrzaj>Granolio d.d. Budmanijeva 5,10000 Zagreb</izvorni_sadrzaj>
    <derivirana_varijabla naziv="DomainObject.Predmet.StrankaWithAdress_1">Granolio d.d. Budmanijeva 5,10000 Zagreb</derivirana_varijabla>
  </DomainObject.Predmet.StrankaWithAdress>
  <DomainObject.Predmet.StrankaWithAdressOIB>
    <izvorni_sadrzaj>Granolio d.d., OIB 59064993527, Budmanijeva 5,10000 Zagreb</izvorni_sadrzaj>
    <derivirana_varijabla naziv="DomainObject.Predmet.StrankaWithAdressOIB_1">Granolio d.d., OIB 59064993527, Budmanijeva 5,10000 Zagreb</derivirana_varijabla>
  </DomainObject.Predmet.StrankaWithAdressOIB>
  <DomainObject.Predmet.StrankaNazivFormated>
    <izvorni_sadrzaj>Granolio d.d.</izvorni_sadrzaj>
    <derivirana_varijabla naziv="DomainObject.Predmet.StrankaNazivFormated_1">Granolio d.d.</derivirana_varijabla>
  </DomainObject.Predmet.StrankaNazivFormated>
  <DomainObject.Predmet.StrankaNazivFormatedOIB>
    <izvorni_sadrzaj>Granolio d.d., OIB 59064993527</izvorni_sadrzaj>
    <derivirana_varijabla naziv="DomainObject.Predmet.StrankaNazivFormatedOIB_1">Granolio d.d., OIB 59064993527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Granolio d.d.</item>
    </izvorni_sadrzaj>
    <derivirana_varijabla naziv="DomainObject.Predmet.StrankaListFormated_1">
      <item>Granolio d.d.</item>
    </derivirana_varijabla>
  </DomainObject.Predmet.StrankaListFormated>
  <DomainObject.Predmet.StrankaListFormatedOIB>
    <izvorni_sadrzaj>
      <item>Granolio d.d., OIB 59064993527</item>
    </izvorni_sadrzaj>
    <derivirana_varijabla naziv="DomainObject.Predmet.StrankaListFormatedOIB_1">
      <item>Granolio d.d., OIB 59064993527</item>
    </derivirana_varijabla>
  </DomainObject.Predmet.StrankaListFormatedOIB>
  <DomainObject.Predmet.StrankaListFormatedWithAdress>
    <izvorni_sadrzaj>
      <item>Granolio d.d., Budmanijeva 5, 10000 Zagreb</item>
    </izvorni_sadrzaj>
    <derivirana_varijabla naziv="DomainObject.Predmet.StrankaListFormatedWithAdress_1">
      <item>Granolio d.d., Budmanijeva 5, 10000 Zagreb</item>
    </derivirana_varijabla>
  </DomainObject.Predmet.StrankaListFormatedWithAdress>
  <DomainObject.Predmet.StrankaListFormatedWithAdressOIB>
    <izvorni_sadrzaj>
      <item>Granolio d.d., OIB 59064993527, Budmanijeva 5, 10000 Zagreb</item>
    </izvorni_sadrzaj>
    <derivirana_varijabla naziv="DomainObject.Predmet.StrankaListFormatedWithAdressOIB_1">
      <item>Granolio d.d., OIB 59064993527, Budmanijeva 5, 10000 Zagreb</item>
    </derivirana_varijabla>
  </DomainObject.Predmet.StrankaListFormatedWithAdressOIB>
  <DomainObject.Predmet.StrankaListNazivFormated>
    <izvorni_sadrzaj>
      <item>Granolio d.d.</item>
    </izvorni_sadrzaj>
    <derivirana_varijabla naziv="DomainObject.Predmet.StrankaListNazivFormated_1">
      <item>Granolio d.d.</item>
    </derivirana_varijabla>
  </DomainObject.Predmet.StrankaListNazivFormated>
  <DomainObject.Predmet.StrankaListNazivFormatedOIB>
    <izvorni_sadrzaj>
      <item>Granolio d.d., OIB 59064993527</item>
    </izvorni_sadrzaj>
    <derivirana_varijabla naziv="DomainObject.Predmet.StrankaListNazivFormatedOIB_1">
      <item>Granolio d.d., OIB 59064993527</item>
    </derivirana_varijabla>
  </DomainObject.Predmet.StrankaListNazivFormatedOIB>
  <DomainObject.Predmet.ProtuStrankaListFormated>
    <izvorni_sadrzaj>
      <item>Granolio d.d. zastupanog po punomoćniku OD BUTERIN &amp; POSAVEC d.o.o.</item>
    </izvorni_sadrzaj>
    <derivirana_varijabla naziv="DomainObject.Predmet.ProtuStrankaListFormated_1">
      <item>Granolio d.d. zastupanog po punomoćniku OD BUTERIN &amp; POSAVEC d.o.o.</item>
    </derivirana_varijabla>
  </DomainObject.Predmet.ProtuStrankaListFormated>
  <DomainObject.Predmet.ProtuStrankaListFormatedOIB>
    <izvorni_sadrzaj>
      <item>Granolio d.d., OIB 59064993527 zastupanog po punomoćniku OD BUTERIN &amp; POSAVEC d.o.o.</item>
    </izvorni_sadrzaj>
    <derivirana_varijabla naziv="DomainObject.Predmet.ProtuStrankaListFormatedOIB_1">
      <item>Granolio d.d., OIB 59064993527 zastupanog po punomoćniku OD BUTERIN &amp; POSAVEC d.o.o.</item>
    </derivirana_varijabla>
  </DomainObject.Predmet.ProtuStrankaListFormatedOIB>
  <DomainObject.Predmet.ProtuStrankaListFormatedWithAdress>
    <izvorni_sadrzaj>
      <item>Granolio d.d., Budmanijeva 5, 10000 Zagreb zastupanog po punomoćniku OD BUTERIN &amp; POSAVEC d.o.o.</item>
    </izvorni_sadrzaj>
    <derivirana_varijabla naziv="DomainObject.Predmet.ProtuStrankaListFormatedWithAdress_1">
      <item>Granolio d.d., Budmanijeva 5, 10000 Zagreb zastupanog po punomoćniku OD BUTERIN &amp; POSAVEC d.o.o.</item>
    </derivirana_varijabla>
  </DomainObject.Predmet.ProtuStrankaListFormatedWithAdress>
  <DomainObject.Predmet.ProtuStrankaListFormatedWithAdressOIB>
    <izvorni_sadrzaj>
      <item>Granolio d.d., OIB 59064993527, Budmanijeva 5, 10000 Zagreb zastupanog po punomoćniku OD BUTERIN &amp; POSAVEC d.o.o.</item>
    </izvorni_sadrzaj>
    <derivirana_varijabla naziv="DomainObject.Predmet.ProtuStrankaListFormatedWithAdressOIB_1">
      <item>Granolio d.d., OIB 59064993527, Budmanijeva 5, 10000 Zagreb zastupanog po punomoćniku OD BUTERIN &amp; POSAVEC d.o.o.</item>
    </derivirana_varijabla>
  </DomainObject.Predmet.ProtuStrankaListFormatedWithAdressOIB>
  <DomainObject.Predmet.ProtuStrankaListNazivFormated>
    <izvorni_sadrzaj>
      <item>Granolio d.d.</item>
    </izvorni_sadrzaj>
    <derivirana_varijabla naziv="DomainObject.Predmet.ProtuStrankaListNazivFormated_1">
      <item>Granolio d.d.</item>
    </derivirana_varijabla>
  </DomainObject.Predmet.ProtuStrankaListNazivFormated>
  <DomainObject.Predmet.ProtuStrankaListNazivFormatedOIB>
    <izvorni_sadrzaj>
      <item>Granolio d.d., OIB 59064993527</item>
    </izvorni_sadrzaj>
    <derivirana_varijabla naziv="DomainObject.Predmet.ProtuStrankaListNazivFormatedOIB_1">
      <item>Granolio d.d., OIB 59064993527</item>
    </derivirana_varijabla>
  </DomainObject.Predmet.ProtuStrankaListNazivFormatedOIB>
  <DomainObject.Predmet.OstaliListFormated>
    <izvorni_sadrzaj>
      <item>OD BUTERIN &amp; POSAVEC d.o.o. punomoćnik sudionika u postupku Granolio d.d.</item>
      <item>Odvjetničko društvo Hanžeković &amp; Partneri društvo s ograničenom odgovornošću</item>
      <item>Mateja Kolovrat</item>
      <item>Dora Turalija</item>
    </izvorni_sadrzaj>
    <derivirana_varijabla naziv="DomainObject.Predmet.OstaliListFormated_1">
      <item>OD BUTERIN &amp; POSAVEC d.o.o. punomoćnik sudionika u postupku Granolio d.d.</item>
      <item>Odvjetničko društvo Hanžeković &amp; Partneri društvo s ograničenom odgovornošću</item>
      <item>Mateja Kolovrat</item>
      <item>Dora Turalija</item>
    </derivirana_varijabla>
  </DomainObject.Predmet.OstaliListFormated>
  <DomainObject.Predmet.OstaliListFormatedOIB>
    <izvorni_sadrzaj>
      <item>OD BUTERIN &amp; POSAVEC d.o.o. punomoćnik sudionika u postupku Granolio d.d.</item>
      <item>Odvjetničko društvo Hanžeković &amp; Partneri društvo s ograničenom odgovornošću, OIB 85127306373</item>
      <item>Mateja Kolovrat, OIB 39057366223</item>
      <item>Dora Turalija</item>
    </izvorni_sadrzaj>
    <derivirana_varijabla naziv="DomainObject.Predmet.OstaliListFormatedOIB_1">
      <item>OD BUTERIN &amp; POSAVEC d.o.o. punomoćnik sudionika u postupku Granolio d.d.</item>
      <item>Odvjetničko društvo Hanžeković &amp; Partneri društvo s ograničenom odgovornošću, OIB 85127306373</item>
      <item>Mateja Kolovrat, OIB 39057366223</item>
      <item>Dora Turalija</item>
    </derivirana_varijabla>
  </DomainObject.Predmet.OstaliListFormatedOIB>
  <DomainObject.Predmet.OstaliListFormatedWithAdress>
    <izvorni_sadrzaj>
      <item>OD BUTERIN &amp; POSAVEC d.o.o., Draškovićeva 82, 10000 Zagreb punomoćnik sudionika u postupku Granolio d.d.</item>
      <item>Odvjetničko društvo Hanžeković &amp; Partneri društvo s ograničenom odgovornošću, Radnička Cesta 22, 10000 Zagreb</item>
      <item>Mateja Kolovrat, Gradišćanska 34 /V, 10000 Zagreb</item>
      <item>Dora Turalija, Prilaz Gjure Deželića 51, 10000 Zagreb</item>
    </izvorni_sadrzaj>
    <derivirana_varijabla naziv="DomainObject.Predmet.OstaliListFormatedWithAdress_1">
      <item>OD BUTERIN &amp; POSAVEC d.o.o., Draškovićeva 82, 10000 Zagreb punomoćnik sudionika u postupku Granolio d.d.</item>
      <item>Odvjetničko društvo Hanžeković &amp; Partneri društvo s ograničenom odgovornošću, Radnička Cesta 22, 10000 Zagreb</item>
      <item>Mateja Kolovrat, Gradišćanska 34 /V, 10000 Zagreb</item>
      <item>Dora Turalija, Prilaz Gjure Deželića 51, 10000 Zagreb</item>
    </derivirana_varijabla>
  </DomainObject.Predmet.OstaliListFormatedWithAdress>
  <DomainObject.Predmet.OstaliListFormatedWithAdressOIB>
    <izvorni_sadrzaj>
      <item>OD BUTERIN &amp; POSAVEC d.o.o., Draškovićeva 82, 10000 Zagreb punomoćnik sudionika u postupku Granolio d.d.</item>
      <item>Odvjetničko društvo Hanžeković &amp; Partneri društvo s ograničenom odgovornošću, OIB 85127306373, Radnička Cesta 22, 10000 Zagreb</item>
      <item>Mateja Kolovrat, OIB 39057366223, Gradišćanska 34 /V, 10000 Zagreb</item>
      <item>Dora Turalija, Prilaz Gjure Deželića 51, 10000 Zagreb</item>
    </izvorni_sadrzaj>
    <derivirana_varijabla naziv="DomainObject.Predmet.OstaliListFormatedWithAdressOIB_1">
      <item>OD BUTERIN &amp; POSAVEC d.o.o., Draškovićeva 82, 10000 Zagreb punomoćnik sudionika u postupku Granolio d.d.</item>
      <item>Odvjetničko društvo Hanžeković &amp; Partneri društvo s ograničenom odgovornošću, OIB 85127306373, Radnička Cesta 22, 10000 Zagreb</item>
      <item>Mateja Kolovrat, OIB 39057366223, Gradišćanska 34 /V, 10000 Zagreb</item>
      <item>Dora Turalija, Prilaz Gjure Deželića 51, 10000 Zagreb</item>
    </derivirana_varijabla>
  </DomainObject.Predmet.OstaliListFormatedWithAdressOIB>
  <DomainObject.Predmet.OstaliListNazivFormated>
    <izvorni_sadrzaj>
      <item>OD BUTERIN &amp; POSAVEC d.o.o.</item>
      <item>Odvjetničko društvo Hanžeković &amp; Partneri društvo s ograničenom odgovornošću</item>
      <item>Mateja Kolovrat</item>
      <item>Dora Turalija</item>
    </izvorni_sadrzaj>
    <derivirana_varijabla naziv="DomainObject.Predmet.OstaliListNazivFormated_1">
      <item>OD BUTERIN &amp; POSAVEC d.o.o.</item>
      <item>Odvjetničko društvo Hanžeković &amp; Partneri društvo s ograničenom odgovornošću</item>
      <item>Mateja Kolovrat</item>
      <item>Dora Turalija</item>
    </derivirana_varijabla>
  </DomainObject.Predmet.OstaliListNazivFormated>
  <DomainObject.Predmet.OstaliListNazivFormatedOIB>
    <izvorni_sadrzaj>
      <item>OD BUTERIN &amp; POSAVEC d.o.o.</item>
      <item>Odvjetničko društvo Hanžeković &amp; Partneri društvo s ograničenom odgovornošću, OIB 85127306373</item>
      <item>Mateja Kolovrat, OIB 39057366223</item>
      <item>Dora Turalija</item>
    </izvorni_sadrzaj>
    <derivirana_varijabla naziv="DomainObject.Predmet.OstaliListNazivFormatedOIB_1">
      <item>OD BUTERIN &amp; POSAVEC d.o.o.</item>
      <item>Odvjetničko društvo Hanžeković &amp; Partneri društvo s ograničenom odgovornošću, OIB 85127306373</item>
      <item>Mateja Kolovrat, OIB 39057366223</item>
      <item>Dora Turalija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Granolio d.d.</izvorni_sadrzaj>
    <derivirana_varijabla naziv="DomainObject.Predmet.StrankaIDrugi_1">Granolio d.d.</derivirana_varijabla>
  </DomainObject.Predmet.StrankaIDrugi>
  <DomainObject.Predmet.ProtustrankaIDrugi>
    <izvorni_sadrzaj>Granolio d.d.</izvorni_sadrzaj>
    <derivirana_varijabla naziv="DomainObject.Predmet.ProtustrankaIDrugi_1">Granolio d.d.</derivirana_varijabla>
  </DomainObject.Predmet.ProtustrankaIDrugi>
  <DomainObject.Predmet.StrankaIDrugiAdressOIB>
    <izvorni_sadrzaj>Granolio d.d., OIB 59064993527, Budmanijeva 5, 10000 Zagreb</izvorni_sadrzaj>
    <derivirana_varijabla naziv="DomainObject.Predmet.StrankaIDrugiAdressOIB_1">Granolio d.d., OIB 59064993527, Budmanijeva 5, 10000 Zagreb</derivirana_varijabla>
  </DomainObject.Predmet.StrankaIDrugiAdressOIB>
  <DomainObject.Predmet.ProtustrankaIDrugiAdressOIB>
    <izvorni_sadrzaj>Granolio d.d., OIB 59064993527, Budmanijeva 5, 10000 Zagreb</izvorni_sadrzaj>
    <derivirana_varijabla naziv="DomainObject.Predmet.ProtustrankaIDrugiAdressOIB_1">Granolio d.d., OIB 59064993527,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Granolio d.d.</item>
      <item>Granolio d.d.</item>
      <item>OD BUTERIN &amp; POSAVEC d.o.o.</item>
      <item>Odvjetničko društvo Hanžeković &amp; Partneri društvo s ograničenom odgovornošću</item>
      <item>Mateja Kolovrat</item>
      <item>Dora Turalija</item>
    </izvorni_sadrzaj>
    <derivirana_varijabla naziv="DomainObject.Predmet.SudioniciListNaziv_1">
      <item>Granolio d.d.</item>
      <item>Granolio d.d.</item>
      <item>OD BUTERIN &amp; POSAVEC d.o.o.</item>
      <item>Odvjetničko društvo Hanžeković &amp; Partneri društvo s ograničenom odgovornošću</item>
      <item>Mateja Kolovrat</item>
      <item>Dora Turalija</item>
    </derivirana_varijabla>
  </DomainObject.Predmet.SudioniciListNaziv>
  <DomainObject.Predmet.SudioniciListAdressOIB>
    <izvorni_sadrzaj>
      <item>Granolio d.d., OIB 59064993527, Budmanijeva 5,10000 Zagreb</item>
      <item>Granolio d.d., OIB 59064993527, Budmanijeva 5,10000 Zagreb</item>
      <item>OD BUTERIN &amp; POSAVEC d.o.o., Draškovićeva 82,10000 Zagreb</item>
      <item>Odvjetničko društvo Hanžeković &amp; Partneri društvo s ograničenom odgovornošću, OIB 85127306373, Radnička Cesta 22,10000 Zagreb</item>
      <item>Mateja Kolovrat, OIB 39057366223, Gradišćanska 34 /V,10000 Zagreb</item>
      <item>Dora Turalija, Prilaz Gjure Deželića 51,10000 Zagreb</item>
    </izvorni_sadrzaj>
    <derivirana_varijabla naziv="DomainObject.Predmet.SudioniciListAdressOIB_1">
      <item>Granolio d.d., OIB 59064993527, Budmanijeva 5,10000 Zagreb</item>
      <item>Granolio d.d., OIB 59064993527, Budmanijeva 5,10000 Zagreb</item>
      <item>OD BUTERIN &amp; POSAVEC d.o.o., Draškovićeva 82,10000 Zagreb</item>
      <item>Odvjetničko društvo Hanžeković &amp; Partneri društvo s ograničenom odgovornošću, OIB 85127306373, Radnička Cesta 22,10000 Zagreb</item>
      <item>Mateja Kolovrat, OIB 39057366223, Gradišćanska 34 /V,10000 Zagreb</item>
      <item>Dora Turalija, Prilaz Gjure Deželića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59064993527</item>
      <item>, OIB 59064993527</item>
      <item>, OIB null</item>
      <item>, OIB 85127306373</item>
      <item>, OIB 39057366223</item>
      <item>, OIB null</item>
    </izvorni_sadrzaj>
    <derivirana_varijabla naziv="DomainObject.Predmet.SudioniciListNazivOIB_1">
      <item>, OIB 59064993527</item>
      <item>, OIB 59064993527</item>
      <item>, OIB null</item>
      <item>, OIB 85127306373</item>
      <item>, OIB 39057366223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2018.</izvorni_sadrzaj>
    <derivirana_varijabla naziv="DomainObject.Predmet.DatumZadnjeOdrzaneSudskeRadnje_1">18. travnja 2018.</derivirana_varijabla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St-2021/2017-115</izvorni_sadrzaj>
    <derivirana_varijabla naziv="DomainObject.PredzadnjaOdlukaIzPredmeta.Oznaka_1">St-2021/2017-115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28</properties:Pages>
  <properties:Words>7306</properties:Words>
  <properties:Characters>44269</properties:Characters>
  <properties:Lines>4022</properties:Lines>
  <properties:Paragraphs>2785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49168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2018-11-07T13:11:00Z</dcterms:created>
  <dc:creator>Zdravka Krizmanić</dc:creator>
  <cp:lastModifiedBy>Matea Bizjak</cp:lastModifiedBy>
  <dcterms:modified xmlns:xsi="http://www.w3.org/2001/XMLSchema-instance" xsi:type="dcterms:W3CDTF">2018-11-07T13:39:00Z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(St-2021-17-popis_vjerovnika_s_pravom_glasa-GRANOLIO-7.11.2018..docx)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28</vt:i4>
  </prop:property>
</prop:Properties>
</file>