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c54a" w14:paraId="f32c54a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B345CE">
        <w:t>INEO-SPES d.o.o., Planina Donja, Planinska 34, MBS: 080740089, OIB: 45878456426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5222BA">
        <w:t>INEO-SPES d.o.o., Planina Donja, Planinska 34, MBS: 080740089, OIB: 45878456426</w:t>
      </w:r>
      <w:r w:rsidRPr="006F0619">
        <w:t>.</w:t>
      </w:r>
    </w:p>
    <w:p w:rsidRDefault="004F0766" w:rsidP="004F0766" w:rsidR="004F0766" w:rsidRPr="006F0619">
      <w:pPr>
        <w:pStyle w:val="Odlomakpopisa"/>
        <w:ind w:left="2160"/>
        <w:jc w:val="both"/>
      </w:pPr>
    </w:p>
    <w:p w:rsidRDefault="004F0766" w:rsidP="004F0766" w:rsidR="004F0766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Zagreb,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5222BA">
        <w:t>INEO-SPES d.o.o., Planina Donja, Planinska 34, MBS: 080740089, OIB: 45878456426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6F4C5A">
        <w:t>30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EC5E5B">
        <w:t>INEO-SPES d.o.o., Planina Donja, Planinska 34, MBS: 080740089, OIB: 45878456426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B95F3A" w:rsidRPr="006F0619">
        <w:t>1</w:t>
      </w:r>
      <w:r w:rsidR="000E592B" w:rsidRPr="006F0619">
        <w:t>3</w:t>
      </w:r>
      <w:r w:rsidR="000215C3">
        <w:t>8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9FD" w:rsidR="00C559FD">
      <w:r>
        <w:separator/>
      </w:r>
    </w:p>
  </w:endnote>
  <w:endnote w:id="0" w:type="continuationSeparator">
    <w:p w:rsidRDefault="00C559FD" w:rsidR="00C55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9FD" w:rsidR="00C559FD">
      <w:r>
        <w:separator/>
      </w:r>
    </w:p>
  </w:footnote>
  <w:footnote w:id="0" w:type="continuationSeparator">
    <w:p w:rsidRDefault="00C559FD" w:rsidR="00C559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F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5A6BA0">
      <w:t>7 St-138/17-6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C6990">
      <w:t>13</w:t>
    </w:r>
    <w:r w:rsidR="005A6BA0">
      <w:t>8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15C3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0FB4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76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2BA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057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A6BA0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45CE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59FD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C5E5B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60F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60F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0F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F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F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60F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60F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0F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F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F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INEO-SPES d.o.o.</izvorni_sadrzaj>
    <derivirana_varijabla naziv="DomainObject.Predmet.ProtustrankaFormated_1">  INEO-SPES d.o.o.</derivirana_varijabla>
  </DomainObject.Predmet.ProtustrankaFormated>
  <DomainObject.Predmet.ProtustrankaFormatedOIB>
    <izvorni_sadrzaj>  INEO-SPES d.o.o., OIB 45878456426</izvorni_sadrzaj>
    <derivirana_varijabla naziv="DomainObject.Predmet.ProtustrankaFormatedOIB_1">  INEO-SPES d.o.o., OIB 45878456426</derivirana_varijabla>
  </DomainObject.Predmet.ProtustrankaFormatedOIB>
  <DomainObject.Predmet.ProtustrankaFormatedWithAdress>
    <izvorni_sadrzaj> INEO-SPES d.o.o., Planinska 34, 10362 Planina Donja</izvorni_sadrzaj>
    <derivirana_varijabla naziv="DomainObject.Predmet.ProtustrankaFormatedWithAdress_1"> INEO-SPES d.o.o., Planinska 34, 10362 Planina Donja</derivirana_varijabla>
  </DomainObject.Predmet.ProtustrankaFormatedWithAdress>
  <DomainObject.Predmet.ProtustrankaFormatedWithAdressOIB>
    <izvorni_sadrzaj> INEO-SPES d.o.o., OIB 45878456426, Planinska 34, 10362 Planina Donja</izvorni_sadrzaj>
    <derivirana_varijabla naziv="DomainObject.Predmet.ProtustrankaFormatedWithAdressOIB_1"> INEO-SPES d.o.o., OIB 45878456426, Planinska 34, 10362 Planina Donja</derivirana_varijabla>
  </DomainObject.Predmet.ProtustrankaFormatedWithAdressOIB>
  <DomainObject.Predmet.ProtustrankaWithAdress>
    <izvorni_sadrzaj>INEO-SPES d.o.o. Planinska 34, 10362 Planina Donja</izvorni_sadrzaj>
    <derivirana_varijabla naziv="DomainObject.Predmet.ProtustrankaWithAdress_1">INEO-SPES d.o.o. Planinska 34, 10362 Planina Donja</derivirana_varijabla>
  </DomainObject.Predmet.ProtustrankaWithAdress>
  <DomainObject.Predmet.ProtustrankaWithAdressOIB>
    <izvorni_sadrzaj>INEO-SPES d.o.o., OIB 45878456426, Planinska 34, 10362 Planina Donja</izvorni_sadrzaj>
    <derivirana_varijabla naziv="DomainObject.Predmet.ProtustrankaWithAdressOIB_1">INEO-SPES d.o.o., OIB 45878456426, Planinska 34, 10362 Planina Donja</derivirana_varijabla>
  </DomainObject.Predmet.ProtustrankaWithAdressOIB>
  <DomainObject.Predmet.ProtustrankaNazivFormated>
    <izvorni_sadrzaj>INEO-SPES d.o.o.</izvorni_sadrzaj>
    <derivirana_varijabla naziv="DomainObject.Predmet.ProtustrankaNazivFormated_1">INEO-SPES d.o.o.</derivirana_varijabla>
  </DomainObject.Predmet.ProtustrankaNazivFormated>
  <DomainObject.Predmet.ProtustrankaNazivFormatedOIB>
    <izvorni_sadrzaj>INEO-SPES d.o.o., OIB 45878456426</izvorni_sadrzaj>
    <derivirana_varijabla naziv="DomainObject.Predmet.ProtustrankaNazivFormatedOIB_1">INEO-SPES d.o.o., OIB 45878456426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INEO-SPES d.o.o.</item>
    </izvorni_sadrzaj>
    <derivirana_varijabla naziv="DomainObject.Predmet.ProtuStrankaListFormated_1">
      <item>INEO-SPES d.o.o.</item>
    </derivirana_varijabla>
  </DomainObject.Predmet.ProtuStrankaListFormated>
  <DomainObject.Predmet.ProtuStrankaListFormatedOIB>
    <izvorni_sadrzaj>
      <item>INEO-SPES d.o.o., OIB 45878456426</item>
    </izvorni_sadrzaj>
    <derivirana_varijabla naziv="DomainObject.Predmet.ProtuStrankaListFormatedOIB_1">
      <item>INEO-SPES d.o.o., OIB 45878456426</item>
    </derivirana_varijabla>
  </DomainObject.Predmet.ProtuStrankaListFormatedOIB>
  <DomainObject.Predmet.ProtuStrankaListFormatedWithAdress>
    <izvorni_sadrzaj>
      <item>INEO-SPES d.o.o., Planinska 34, 10362 Planina Donja</item>
    </izvorni_sadrzaj>
    <derivirana_varijabla naziv="DomainObject.Predmet.ProtuStrankaListFormatedWithAdress_1">
      <item>INEO-SPES d.o.o., Planinska 34, 10362 Planina Donja</item>
    </derivirana_varijabla>
  </DomainObject.Predmet.ProtuStrankaListFormatedWithAdress>
  <DomainObject.Predmet.ProtuStrankaListFormatedWithAdressOIB>
    <izvorni_sadrzaj>
      <item>INEO-SPES d.o.o., OIB 45878456426, Planinska 34, 10362 Planina Donja</item>
    </izvorni_sadrzaj>
    <derivirana_varijabla naziv="DomainObject.Predmet.ProtuStrankaListFormatedWithAdressOIB_1">
      <item>INEO-SPES d.o.o., OIB 45878456426, Planinska 34, 10362 Planina Donja</item>
    </derivirana_varijabla>
  </DomainObject.Predmet.ProtuStrankaListFormatedWithAdressOIB>
  <DomainObject.Predmet.ProtuStrankaListNazivFormated>
    <izvorni_sadrzaj>
      <item>INEO-SPES d.o.o.</item>
    </izvorni_sadrzaj>
    <derivirana_varijabla naziv="DomainObject.Predmet.ProtuStrankaListNazivFormated_1">
      <item>INEO-SPES d.o.o.</item>
    </derivirana_varijabla>
  </DomainObject.Predmet.ProtuStrankaListNazivFormated>
  <DomainObject.Predmet.ProtuStrankaListNazivFormatedOIB>
    <izvorni_sadrzaj>
      <item>INEO-SPES d.o.o., OIB 45878456426</item>
    </izvorni_sadrzaj>
    <derivirana_varijabla naziv="DomainObject.Predmet.ProtuStrankaListNazivFormatedOIB_1">
      <item>INEO-SPES d.o.o., OIB 45878456426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INEO-SPES d.o.o.</izvorni_sadrzaj>
    <derivirana_varijabla naziv="DomainObject.Predmet.ProtustrankaIDrugi_1">INEO-SPES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INEO-SPES d.o.o., OIB 45878456426, Planinska 34, 10362 Planina Donja</izvorni_sadrzaj>
    <derivirana_varijabla naziv="DomainObject.Predmet.ProtustrankaIDrugiAdressOIB_1">INEO-SPES d.o.o., OIB 45878456426, Planinska 34, 10362 Planina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INEO-SPES d.o.o.</item>
      <item>FINA Regionalni centar Zagreb</item>
    </izvorni_sadrzaj>
    <derivirana_varijabla naziv="DomainObject.Predmet.SudioniciListNaziv_1">
      <item>INEO-SPES d.o.o.</item>
      <item>FINA Regionalni centar Zagreb</item>
    </derivirana_varijabla>
  </DomainObject.Predmet.SudioniciListNaziv>
  <DomainObject.Predmet.SudioniciListAdressOIB>
    <izvorni_sadrzaj>
      <item>INEO-SPES d.o.o., OIB 45878456426, Planinska 34,10362 Planina Donja</item>
      <item>FINA Regionalni centar Zagreb, OIB 85821130368, Trg svibanjskih žrtava 1995. br. 1,10000 Zagreb</item>
    </izvorni_sadrzaj>
    <derivirana_varijabla naziv="DomainObject.Predmet.SudioniciListAdressOIB_1">
      <item>INEO-SPES d.o.o., OIB 45878456426, Planinska 34,10362 Planina Donja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45878456426</item>
      <item>, OIB 85821130368</item>
    </izvorni_sadrzaj>
    <derivirana_varijabla naziv="DomainObject.Predmet.SudioniciListNazivOIB_1">
      <item>, OIB 45878456426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6FB4E-FEE1-4843-9F29-1CB7F1C21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2496</properties:Characters>
  <properties:Lines>162</properties:Lines>
  <properties:Paragraphs>29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2017-04-10T10:44:00Z</dcterms:modified>
  <cp:revision>419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