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f10d" w14:paraId="28cf10d" w:rsidRDefault="00713F9C" w:rsidP="00675A4A" w:rsidR="00675A4A">
      <w:pPr>
        <w15:collapsed w:val="false"/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AB561A" w:rsidP="00AB561A" w:rsidR="00AB561A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61A" w:rsidP="00AB561A" w:rsidR="00AB561A">
      <w:r>
        <w:t xml:space="preserve">  </w:t>
      </w:r>
      <w:r w:rsidR="007F1419">
        <w:t xml:space="preserve"> </w:t>
      </w:r>
      <w:r>
        <w:t>REPUBLIKA HRVATSKA</w:t>
      </w:r>
    </w:p>
    <w:p w:rsidRDefault="00AB561A" w:rsidP="00AB561A" w:rsidR="00AB561A">
      <w:r>
        <w:t>TRGOVAČKI SUD  U PAZINU</w:t>
      </w:r>
    </w:p>
    <w:p w:rsidRDefault="00AB561A" w:rsidP="00675A4A" w:rsidR="00675A4A">
      <w:r>
        <w:t xml:space="preserve">          </w:t>
      </w:r>
    </w:p>
    <w:p w:rsidRDefault="00AB561A" w:rsidP="00AB561A" w:rsidR="00713F9C" w:rsidRPr="00DA15C9">
      <w:r>
        <w:tab/>
      </w:r>
      <w:r>
        <w:tab/>
      </w:r>
      <w:r>
        <w:tab/>
      </w:r>
      <w:r>
        <w:tab/>
        <w:t xml:space="preserve">      </w:t>
      </w:r>
    </w:p>
    <w:p w:rsidRDefault="00713F9C" w:rsidP="00B2338D" w:rsidR="00713F9C">
      <w:pPr>
        <w:jc w:val="center"/>
      </w:pPr>
      <w:r>
        <w:t>R E P U B L I K A  H R V A T S K A</w:t>
      </w:r>
    </w:p>
    <w:p w:rsidRDefault="00713F9C" w:rsidP="00713F9C" w:rsidR="00713F9C"/>
    <w:p w:rsidRDefault="00713F9C" w:rsidP="00713F9C" w:rsidR="00713F9C">
      <w:pPr>
        <w:jc w:val="center"/>
      </w:pPr>
      <w:r>
        <w:t>R J E Š E NJ E</w:t>
      </w:r>
    </w:p>
    <w:p w:rsidRDefault="00713F9C" w:rsidP="00713F9C" w:rsidR="00713F9C" w:rsidRPr="00DA15C9"/>
    <w:p w:rsidRDefault="00713F9C" w:rsidP="00713F9C" w:rsidR="00713F9C" w:rsidRPr="00713F9C">
      <w:pPr>
        <w:jc w:val="both"/>
      </w:pPr>
      <w:r w:rsidRPr="00E336FF">
        <w:tab/>
        <w:t xml:space="preserve">Trgovački sud u Pazinu, po stečajnom sucu </w:t>
      </w:r>
      <w:r w:rsidR="00EF58FD">
        <w:t>Damiru Rabaru</w:t>
      </w:r>
      <w:r w:rsidRPr="00E336FF">
        <w:t>, odlučujući o prijedlogu predlagatelja</w:t>
      </w:r>
      <w:r w:rsidR="0068451F">
        <w:t xml:space="preserve"> </w:t>
      </w:r>
      <w:r w:rsidR="00205213">
        <w:t>KREDITNA BANKA ZAGREB d.d. Zagreb, Ulica grada Vukovara 74, OIB: 70663193635, zastupano po punomoćnicima iz Odvjetničkog društva Grgić &amp; Partneri, odvjetnicima u Zagrebu</w:t>
      </w:r>
      <w:r w:rsidR="0068451F">
        <w:t xml:space="preserve">, </w:t>
      </w:r>
      <w:r w:rsidRPr="00E336FF">
        <w:t xml:space="preserve">radi izjašnjenja o prijedlogu i utvrđivanja </w:t>
      </w:r>
      <w:r w:rsidRPr="00713F9C">
        <w:t xml:space="preserve">uvjeta za otvaranje stečajnog postupka nad dužnikom </w:t>
      </w:r>
      <w:r w:rsidR="00205213">
        <w:t>PULJANKA d.d. Pula, Anticova 5, OIB: 63315096047</w:t>
      </w:r>
      <w:r w:rsidR="0068451F">
        <w:t xml:space="preserve">, </w:t>
      </w:r>
      <w:r w:rsidRPr="00713F9C">
        <w:t xml:space="preserve">dana </w:t>
      </w:r>
      <w:r w:rsidR="00205213">
        <w:t>26. rujna 2017</w:t>
      </w:r>
      <w:r w:rsidR="00993FFC">
        <w:t>. godine,</w:t>
      </w:r>
      <w:r w:rsidRPr="00713F9C">
        <w:t xml:space="preserve">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13F9C" w:rsidP="00713F9C" w:rsidR="00713F9C" w:rsidRPr="00DA15C9">
      <w:pPr>
        <w:ind w:firstLine="708"/>
      </w:pPr>
    </w:p>
    <w:p w:rsidRDefault="00713F9C" w:rsidP="00713F9C" w:rsidR="00F802B7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</w:t>
      </w:r>
      <w:r w:rsidRPr="00E336FF">
        <w:t xml:space="preserve">izjašnjenja o prijedlogu </w:t>
      </w:r>
      <w:r>
        <w:t xml:space="preserve">i </w:t>
      </w:r>
      <w:r w:rsidRPr="00DA15C9">
        <w:t xml:space="preserve">utvrđivanja uvjeta za otvaranje stečajnog postupka nad dužnikom </w:t>
      </w:r>
      <w:r w:rsidR="00205213">
        <w:t>PULJANKA d.d. Pula, Anticova 5, OIB: 63315096047</w:t>
      </w:r>
      <w:r w:rsidR="004F6D6A">
        <w:t>.</w:t>
      </w:r>
    </w:p>
    <w:p w:rsidRDefault="004F6D6A" w:rsidP="00713F9C" w:rsidR="004F6D6A" w:rsidRPr="00DA15C9">
      <w:pPr>
        <w:ind w:firstLine="720"/>
        <w:jc w:val="both"/>
      </w:pPr>
    </w:p>
    <w:p w:rsidRDefault="00713F9C" w:rsidP="00713F9C" w:rsidR="00713F9C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205213">
        <w:t>Jasmina Lichtenberg</w:t>
      </w:r>
      <w:r w:rsidR="00E71A07">
        <w:t xml:space="preserve"> iz </w:t>
      </w:r>
      <w:r w:rsidR="00205213">
        <w:t>Pule, Ravenska 8</w:t>
      </w:r>
      <w:r>
        <w:t xml:space="preserve">, OIB: </w:t>
      </w:r>
      <w:r w:rsidR="00205213">
        <w:t>26338581935</w:t>
      </w:r>
      <w:r w:rsidRPr="00DA15C9">
        <w:t xml:space="preserve">. 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A15C9">
          <w:t>45. st</w:t>
        </w:r>
      </w:smartTag>
      <w:r w:rsidRPr="00DA15C9">
        <w:t xml:space="preserve">. 2. </w:t>
      </w:r>
      <w:r>
        <w:t xml:space="preserve">i 4. </w:t>
      </w:r>
      <w:r w:rsidRPr="00DA15C9">
        <w:t>Stečajnog zakona).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713F9C" w:rsidP="00713F9C" w:rsidR="00713F9C" w:rsidRPr="00DA15C9"/>
    <w:p w:rsidRDefault="00205213" w:rsidP="00713F9C" w:rsidR="00713F9C" w:rsidRPr="00AF0276">
      <w:pPr>
        <w:jc w:val="center"/>
      </w:pPr>
      <w:r>
        <w:t>8. studenog</w:t>
      </w:r>
      <w:r w:rsidR="00E71A07">
        <w:t xml:space="preserve"> 2017</w:t>
      </w:r>
      <w:r w:rsidR="00713F9C">
        <w:t xml:space="preserve">. godine u </w:t>
      </w:r>
      <w:r>
        <w:t>9</w:t>
      </w:r>
      <w:r w:rsidR="00E71A07">
        <w:t>:2</w:t>
      </w:r>
      <w:r w:rsidR="004F6D6A">
        <w:t>0</w:t>
      </w:r>
      <w:r w:rsidR="00713F9C" w:rsidRPr="00AF0276">
        <w:t xml:space="preserve"> sati</w:t>
      </w:r>
    </w:p>
    <w:p w:rsidRDefault="00713F9C" w:rsidP="00713F9C" w:rsidR="00713F9C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</w:t>
      </w:r>
      <w:r w:rsidR="000B5E1F">
        <w:t>2</w:t>
      </w:r>
      <w:r w:rsidRPr="00AF0276">
        <w:t xml:space="preserve">, 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>gatelj</w:t>
      </w:r>
      <w:r w:rsidRPr="00DA15C9">
        <w:t xml:space="preserve">, </w:t>
      </w:r>
      <w:r w:rsidR="00205213">
        <w:t xml:space="preserve">dužnik, </w:t>
      </w:r>
      <w:r>
        <w:t>privremeni stečajni upravitelj i</w:t>
      </w:r>
      <w:r w:rsidRPr="00DA15C9">
        <w:t xml:space="preserve"> FINA.  </w:t>
      </w:r>
    </w:p>
    <w:p w:rsidRDefault="0079655F" w:rsidP="00713F9C" w:rsidR="0079655F" w:rsidRPr="00DA15C9">
      <w:pPr>
        <w:jc w:val="both"/>
      </w:pPr>
    </w:p>
    <w:p w:rsidRDefault="00713F9C" w:rsidP="00713F9C" w:rsidR="00713F9C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>Obrazloženje</w:t>
      </w:r>
    </w:p>
    <w:p w:rsidRDefault="00713F9C" w:rsidP="00713F9C" w:rsidR="00713F9C" w:rsidRPr="00DA15C9"/>
    <w:p w:rsidRDefault="001F0164" w:rsidP="001F0164" w:rsidR="001F0164" w:rsidRPr="00717C43">
      <w:pPr>
        <w:jc w:val="both"/>
      </w:pPr>
      <w:r w:rsidRPr="00717C43">
        <w:tab/>
        <w:t>Predlagatelj je podnio prijedlog za pokretanje stečajnog postupka nad dužnikom.</w:t>
      </w:r>
    </w:p>
    <w:p w:rsidRDefault="001F0164" w:rsidP="001F0164" w:rsidR="001F0164">
      <w:pPr>
        <w:jc w:val="both"/>
      </w:pPr>
      <w:r>
        <w:lastRenderedPageBreak/>
        <w:tab/>
      </w:r>
      <w:r w:rsidRPr="00717C43">
        <w:t>Predlagatelj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naveo da postoje razlozi za otvaranje stečajnog postupka iz čl. 4. </w:t>
      </w:r>
      <w:r w:rsidRPr="004C03E1">
        <w:t>S</w:t>
      </w:r>
      <w:r>
        <w:t xml:space="preserve">tečajnog zakona, odnosno da je dužnik </w:t>
      </w:r>
      <w:r w:rsidR="0019341C">
        <w:t xml:space="preserve">nelikvidan, nesposoban za plaćanje i </w:t>
      </w:r>
      <w:r>
        <w:t xml:space="preserve">prezadužen, a što da se dokazuje potvrdom o blokadi </w:t>
      </w:r>
      <w:r w:rsidR="00E71A07">
        <w:t>i</w:t>
      </w:r>
      <w:r w:rsidRPr="00B17CEB">
        <w:t xml:space="preserve"> </w:t>
      </w:r>
      <w:r w:rsidR="0019341C" w:rsidRPr="00B17CEB">
        <w:t xml:space="preserve">očevidnikom o redoslijedu plaćanja, </w:t>
      </w:r>
      <w:r w:rsidRPr="00B17CEB">
        <w:t xml:space="preserve">koji su privitak tom prijedlogu. </w:t>
      </w:r>
    </w:p>
    <w:p w:rsidRDefault="00FC0265" w:rsidP="001F0164" w:rsidR="00FC0265" w:rsidRPr="00B17CEB">
      <w:pPr>
        <w:jc w:val="both"/>
      </w:pPr>
    </w:p>
    <w:p w:rsidRDefault="001F0164" w:rsidP="001F0164" w:rsidR="001F0164" w:rsidRPr="004C03E1">
      <w:pPr>
        <w:jc w:val="both"/>
      </w:pPr>
      <w:r w:rsidRPr="004C03E1">
        <w:tab/>
      </w:r>
      <w:r>
        <w:t xml:space="preserve">S obzirom na sve navedeno, </w:t>
      </w:r>
      <w:r w:rsidRPr="004C03E1">
        <w:t xml:space="preserve">valjalo </w:t>
      </w:r>
      <w:r>
        <w:t xml:space="preserve">je </w:t>
      </w:r>
      <w:r w:rsidRPr="004C03E1">
        <w:t xml:space="preserve">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 xml:space="preserve">U Pazinu, </w:t>
      </w:r>
      <w:r w:rsidR="00205213">
        <w:t>26. rujna 2017</w:t>
      </w:r>
      <w:r w:rsidR="00FC0265">
        <w:t>. godine.</w:t>
      </w:r>
    </w:p>
    <w:p w:rsidRDefault="00713F9C" w:rsidP="00713F9C" w:rsidR="00713F9C">
      <w:pPr>
        <w:jc w:val="center"/>
      </w:pPr>
      <w:r w:rsidRPr="00DA15C9">
        <w:t xml:space="preserve">  </w:t>
      </w:r>
    </w:p>
    <w:p w:rsidRDefault="00713F9C" w:rsidP="00713F9C" w:rsidR="00713F9C" w:rsidRPr="00DA15C9">
      <w:pPr>
        <w:jc w:val="center"/>
      </w:pPr>
    </w:p>
    <w:p w:rsidRDefault="00713F9C" w:rsidP="00713F9C" w:rsidR="00713F9C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7C1BC6" w:rsidP="00713F9C" w:rsidR="007C1BC6" w:rsidRPr="00DA15C9">
      <w:pPr>
        <w:jc w:val="center"/>
      </w:pPr>
    </w:p>
    <w:p w:rsidRDefault="00713F9C" w:rsidP="00F56F1B" w:rsidR="00713F9C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</w:t>
      </w:r>
      <w:r w:rsidR="007C1BC6">
        <w:t xml:space="preserve"> </w:t>
      </w:r>
      <w:r w:rsidR="00F56F1B">
        <w:t>Damir Rabar</w:t>
      </w:r>
      <w:r w:rsidR="0092328E">
        <w:t>, v.r.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  <w:r w:rsidRPr="00DA15C9">
        <w:t>UPUTA O PRAVNOM LIJEKU:</w:t>
      </w:r>
    </w:p>
    <w:p w:rsidRDefault="00713F9C" w:rsidP="00713F9C" w:rsidR="00713F9C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4E6F95">
      <w:pPr>
        <w:jc w:val="both"/>
      </w:pPr>
      <w:r w:rsidRPr="004E6F95">
        <w:t>DNA:</w:t>
      </w:r>
    </w:p>
    <w:p w:rsidRDefault="00713F9C" w:rsidP="00713F9C" w:rsidR="00205213">
      <w:pPr>
        <w:jc w:val="both"/>
      </w:pPr>
      <w:r w:rsidRPr="00714756">
        <w:t>- predlagatelj</w:t>
      </w:r>
      <w:r w:rsidR="00B924EA">
        <w:t xml:space="preserve">u </w:t>
      </w:r>
      <w:r w:rsidR="00205213">
        <w:t>KREDITNA BANKA ZAGREB d.d. Zagreb, po pun.</w:t>
      </w:r>
    </w:p>
    <w:p w:rsidRDefault="00CE420A" w:rsidP="00713F9C" w:rsidR="00CE420A">
      <w:pPr>
        <w:jc w:val="both"/>
      </w:pPr>
      <w:r>
        <w:t>- dužniku PULJANKA d.d. Pula, Anticova 5,</w:t>
      </w:r>
    </w:p>
    <w:p w:rsidRDefault="00713F9C" w:rsidP="00713F9C" w:rsidR="00713F9C" w:rsidRPr="00C93141">
      <w:pPr>
        <w:jc w:val="both"/>
      </w:pPr>
      <w:r w:rsidRPr="00714756">
        <w:t xml:space="preserve">- privremeni stečajni upravitelj </w:t>
      </w:r>
      <w:r w:rsidR="00205213">
        <w:t>Jasmina Lichtenberg, Pula, Ravenska 8</w:t>
      </w:r>
      <w:r w:rsidRPr="00C93141">
        <w:t>, uz prijedlog</w:t>
      </w:r>
      <w:r w:rsidR="0019341C" w:rsidRPr="00C93141">
        <w:t xml:space="preserve"> s prilozima</w:t>
      </w:r>
      <w:r w:rsidR="0079655F" w:rsidRPr="00C93141">
        <w:t>,</w:t>
      </w:r>
    </w:p>
    <w:p w:rsidRDefault="00205213" w:rsidP="00713F9C" w:rsidR="00713F9C" w:rsidRPr="00714756">
      <w:pPr>
        <w:jc w:val="both"/>
      </w:pPr>
      <w:r>
        <w:t>- FINANCIJSKA AGENCIJA, RC Rijeka, F. Kurelca 8</w:t>
      </w:r>
      <w:r w:rsidR="0079655F">
        <w:t>,</w:t>
      </w:r>
    </w:p>
    <w:p w:rsidRDefault="00713F9C" w:rsidP="00713F9C" w:rsidR="00713F9C" w:rsidRPr="00714756">
      <w:pPr>
        <w:jc w:val="both"/>
      </w:pPr>
      <w:r w:rsidRPr="00714756">
        <w:t xml:space="preserve">- Porezna uprava </w:t>
      </w:r>
      <w:r w:rsidR="0079655F">
        <w:t xml:space="preserve">Pazin, M. B. Rašana 2/4, </w:t>
      </w:r>
    </w:p>
    <w:p w:rsidRDefault="00BF37CD" w:rsidP="00713F9C" w:rsidR="00713F9C">
      <w:pPr>
        <w:jc w:val="both"/>
      </w:pPr>
      <w:r w:rsidRPr="00714756">
        <w:t>- sudski registar ovoga suda</w:t>
      </w:r>
      <w:r w:rsidR="0079655F">
        <w:t>,</w:t>
      </w:r>
    </w:p>
    <w:p w:rsidRDefault="00713F9C" w:rsidP="007F1419" w:rsidR="007F1419" w:rsidRPr="004E6F95">
      <w:pPr>
        <w:jc w:val="both"/>
      </w:pPr>
      <w:r>
        <w:t xml:space="preserve">- </w:t>
      </w:r>
      <w:r w:rsidR="007F1419">
        <w:t>e-oglasna ploča suda - 8 dana</w:t>
      </w:r>
      <w:r w:rsidR="0079655F">
        <w:t>.</w:t>
      </w:r>
    </w:p>
    <w:p w:rsidRDefault="00713F9C" w:rsidP="00713F9C" w:rsidR="00713F9C">
      <w:pPr>
        <w:jc w:val="both"/>
      </w:pPr>
    </w:p>
    <w:p w:rsidRDefault="007F1419" w:rsidP="00713F9C" w:rsidR="007F1419" w:rsidRPr="004E6F95">
      <w:pPr>
        <w:jc w:val="both"/>
      </w:pPr>
    </w:p>
    <w:p w:rsidRDefault="00713F9C" w:rsidP="00713F9C" w:rsidR="00713F9C" w:rsidRPr="00DA15C9"/>
    <w:p w:rsidRDefault="00713F9C" w:rsidP="00713F9C" w:rsidR="00713F9C" w:rsidRPr="00DA15C9"/>
    <w:p w:rsidRDefault="00713F9C" w:rsidP="00713F9C" w:rsidR="00713F9C"/>
    <w:p w:rsidRDefault="00E71A07" w:rsidR="00E71A07"/>
    <w:sectPr w:rsidSect="00E71A07" w:rsidR="00E71A0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A07" w:rsidP="00713F9C" w:rsidR="00E71A07">
      <w:r>
        <w:separator/>
      </w:r>
    </w:p>
  </w:endnote>
  <w:endnote w:id="0" w:type="continuationSeparator">
    <w:p w:rsidRDefault="00E71A07" w:rsidP="00713F9C" w:rsidR="00E71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A07" w:rsidP="00713F9C" w:rsidR="00E71A07">
      <w:r>
        <w:separator/>
      </w:r>
    </w:p>
  </w:footnote>
  <w:footnote w:id="0" w:type="continuationSeparator">
    <w:p w:rsidRDefault="00E71A07" w:rsidP="00713F9C" w:rsidR="00E71A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71A07" w:rsidP="00205213" w:rsidR="00205213" w:rsidRPr="0047448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4A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="00205213">
          <w:t>Posl. br. 1 St-455/17-7</w:t>
        </w:r>
      </w:p>
      <w:p w:rsidRDefault="000F34AF" w:rsidP="00205213" w:rsidR="00E71A07">
        <w:pPr>
          <w:pStyle w:val="Zaglavlje"/>
        </w:pPr>
      </w:p>
    </w:sdtContent>
  </w:sdt>
  <w:p w:rsidRDefault="00E71A07" w:rsidR="00E71A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213" w:rsidP="00B2338D" w:rsidR="00E71A07" w:rsidRPr="0047448E">
    <w:pPr>
      <w:jc w:val="right"/>
    </w:pPr>
    <w:r>
      <w:t>Posl. br. 1 St-455</w:t>
    </w:r>
    <w:r w:rsidR="00E71A07">
      <w:t>/1</w:t>
    </w:r>
    <w:r>
      <w:t>7</w:t>
    </w:r>
    <w:r w:rsidR="00E71A07">
      <w:t>-</w:t>
    </w:r>
    <w:r>
      <w:t>7</w:t>
    </w:r>
  </w:p>
  <w:p w:rsidRDefault="00E71A07" w:rsidP="00B2338D" w:rsidR="00E71A0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F9C"/>
    <w:rsid w:val="00004878"/>
    <w:rsid w:val="000B5E1F"/>
    <w:rsid w:val="000F34AF"/>
    <w:rsid w:val="00140152"/>
    <w:rsid w:val="0019341C"/>
    <w:rsid w:val="001F0164"/>
    <w:rsid w:val="00205213"/>
    <w:rsid w:val="00245D9E"/>
    <w:rsid w:val="002C09F2"/>
    <w:rsid w:val="00440B00"/>
    <w:rsid w:val="004F6D6A"/>
    <w:rsid w:val="00554328"/>
    <w:rsid w:val="00675A4A"/>
    <w:rsid w:val="0068451F"/>
    <w:rsid w:val="00713F9C"/>
    <w:rsid w:val="00714756"/>
    <w:rsid w:val="0079655F"/>
    <w:rsid w:val="007A4F6C"/>
    <w:rsid w:val="007C1BC6"/>
    <w:rsid w:val="007F1419"/>
    <w:rsid w:val="008A6093"/>
    <w:rsid w:val="0092328E"/>
    <w:rsid w:val="00967F06"/>
    <w:rsid w:val="00985388"/>
    <w:rsid w:val="00993FFC"/>
    <w:rsid w:val="009D6FE1"/>
    <w:rsid w:val="009E6595"/>
    <w:rsid w:val="00AB561A"/>
    <w:rsid w:val="00B17CEB"/>
    <w:rsid w:val="00B2338D"/>
    <w:rsid w:val="00B25913"/>
    <w:rsid w:val="00B924EA"/>
    <w:rsid w:val="00BF37CD"/>
    <w:rsid w:val="00C93141"/>
    <w:rsid w:val="00CE420A"/>
    <w:rsid w:val="00CE63F8"/>
    <w:rsid w:val="00D766AB"/>
    <w:rsid w:val="00D937A7"/>
    <w:rsid w:val="00DD14DA"/>
    <w:rsid w:val="00E128D5"/>
    <w:rsid w:val="00E45FA8"/>
    <w:rsid w:val="00E46C9A"/>
    <w:rsid w:val="00E71A07"/>
    <w:rsid w:val="00EB6CD4"/>
    <w:rsid w:val="00EF58FD"/>
    <w:rsid w:val="00F56F1B"/>
    <w:rsid w:val="00F70188"/>
    <w:rsid w:val="00F802B7"/>
    <w:rsid w:val="00F8269A"/>
    <w:rsid w:val="00FB58E7"/>
    <w:rsid w:val="00FC0265"/>
    <w:rsid w:val="00FE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F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customStyle="true" w:styleId="st1" w:type="character">
    <w:name w:val="st1"/>
    <w:basedOn w:val="Zadanifontodlomka"/>
    <w:rsid w:val="0068451F"/>
  </w:style>
  <w:style w:styleId="Tekstrezerviranogmjesta" w:type="character">
    <w:name w:val="Placeholder Text"/>
    <w:basedOn w:val="Zadanifontodlomka"/>
    <w:uiPriority w:val="99"/>
    <w:semiHidden/>
    <w:rsid w:val="000F3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4A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4A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4A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4A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F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customStyle="1" w:styleId="st1" w:type="character">
    <w:name w:val="st1"/>
    <w:basedOn w:val="Zadanifontodlomka"/>
    <w:rsid w:val="0068451F"/>
  </w:style>
  <w:style w:styleId="Tekstrezerviranogmjesta" w:type="character">
    <w:name w:val="Placeholder Text"/>
    <w:basedOn w:val="Zadanifontodlomka"/>
    <w:uiPriority w:val="99"/>
    <w:semiHidden/>
    <w:rsid w:val="000F3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4A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4A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4A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4A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 d.d. PULA</izvorni_sadrzaj>
    <derivirana_varijabla naziv="DomainObject.Predmet.ProtustrankaFormated_1">  PULJANKA d.d. PULA</derivirana_varijabla>
  </DomainObject.Predmet.ProtustrankaFormated>
  <DomainObject.Predmet.ProtustrankaFormatedOIB>
    <izvorni_sadrzaj>  PULJANKA d.d. PULA, OIB 63315096047</izvorni_sadrzaj>
    <derivirana_varijabla naziv="DomainObject.Predmet.ProtustrankaFormatedOIB_1">  PULJANKA d.d. PULA, OIB 63315096047</derivirana_varijabla>
  </DomainObject.Predmet.ProtustrankaFormatedOIB>
  <DomainObject.Predmet.ProtustrankaFormatedWithAdress>
    <izvorni_sadrzaj> PULJANKA d.d. PULA, Anticova 5, 52100 Pula</izvorni_sadrzaj>
    <derivirana_varijabla naziv="DomainObject.Predmet.ProtustrankaFormatedWithAdress_1"> PULJANKA d.d. PULA, Anticova 5, 52100 Pula</derivirana_varijabla>
  </DomainObject.Predmet.ProtustrankaFormatedWithAdress>
  <DomainObject.Predmet.ProtustrankaFormatedWithAdressOIB>
    <izvorni_sadrzaj> PULJANKA d.d. PULA, OIB 63315096047, Anticova 5, 52100 Pula</izvorni_sadrzaj>
    <derivirana_varijabla naziv="DomainObject.Predmet.ProtustrankaFormatedWithAdressOIB_1"> PULJANKA d.d. PULA, OIB 63315096047, Anticova 5, 52100 Pula</derivirana_varijabla>
  </DomainObject.Predmet.ProtustrankaFormatedWithAdressOIB>
  <DomainObject.Predmet.ProtustrankaWithAdress>
    <izvorni_sadrzaj>PULJANKA d.d. PULA Anticova 5, 52100 Pula</izvorni_sadrzaj>
    <derivirana_varijabla naziv="DomainObject.Predmet.ProtustrankaWithAdress_1">PULJANKA d.d. PULA Anticova 5, 52100 Pula</derivirana_varijabla>
  </DomainObject.Predmet.ProtustrankaWithAdress>
  <DomainObject.Predmet.ProtustrankaWithAdressOIB>
    <izvorni_sadrzaj>PULJANKA d.d. PULA, OIB 63315096047, Anticova 5, 52100 Pula</izvorni_sadrzaj>
    <derivirana_varijabla naziv="DomainObject.Predmet.ProtustrankaWithAdressOIB_1">PULJANKA d.d. PULA, OIB 63315096047, Anticova 5, 52100 Pula</derivirana_varijabla>
  </DomainObject.Predmet.ProtustrankaWithAdressOIB>
  <DomainObject.Predmet.ProtustrankaNazivFormated>
    <izvorni_sadrzaj>PULJANKA d.d. PULA</izvorni_sadrzaj>
    <derivirana_varijabla naziv="DomainObject.Predmet.ProtustrankaNazivFormated_1">PULJANKA d.d. PULA</derivirana_varijabla>
  </DomainObject.Predmet.ProtustrankaNazivFormated>
  <DomainObject.Predmet.ProtustrankaNazivFormatedOIB>
    <izvorni_sadrzaj>PULJANKA d.d. PULA, OIB 63315096047</izvorni_sadrzaj>
    <derivirana_varijabla naziv="DomainObject.Predmet.ProtustrankaNazivFormatedOIB_1">PULJANKA d.d. PULA, OIB 63315096047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KREDITNA BANKA ZAGREB d.d. ZAGREB</izvorni_sadrzaj>
    <derivirana_varijabla naziv="DomainObject.Predmet.StrankaFormated_1">  KREDITNA BANKA ZAGREB d.d. ZAGREB</derivirana_varijabla>
  </DomainObject.Predmet.StrankaFormated>
  <DomainObject.Predmet.StrankaFormatedOIB>
    <izvorni_sadrzaj>  KREDITNA BANKA ZAGREB d.d. ZAGREB, OIB 70663193635</izvorni_sadrzaj>
    <derivirana_varijabla naziv="DomainObject.Predmet.StrankaFormatedOIB_1">  KREDITNA BANKA ZAGREB d.d. ZAGREB, OIB 70663193635</derivirana_varijabla>
  </DomainObject.Predmet.StrankaFormatedOIB>
  <DomainObject.Predmet.StrankaFormatedWithAdress>
    <izvorni_sadrzaj> KREDITNA BANKA ZAGREB d.d. ZAGREB, Ulica grada Vukovara 74, 10000 Zagreb</izvorni_sadrzaj>
    <derivirana_varijabla naziv="DomainObject.Predmet.StrankaFormatedWithAdress_1"> KREDITNA BANKA ZAGREB d.d. ZAGREB, Ulica grada Vukovara 74, 10000 Zagreb</derivirana_varijabla>
  </DomainObject.Predmet.StrankaFormatedWithAdress>
  <DomainObject.Predmet.StrankaFormatedWithAdressOIB>
    <izvorni_sadrzaj> KREDITNA BANKA ZAGREB d.d. ZAGREB, OIB 70663193635, Ulica grada Vukovara 74, 10000 Zagreb</izvorni_sadrzaj>
    <derivirana_varijabla naziv="DomainObject.Predmet.StrankaFormatedWithAdressOIB_1"> KREDITNA BANKA ZAGREB d.d. ZAGREB, OIB 70663193635, Ulica grada Vukovara 74, 10000 Zagreb</derivirana_varijabla>
  </DomainObject.Predmet.StrankaFormatedWithAdressOIB>
  <DomainObject.Predmet.StrankaWithAdress>
    <izvorni_sadrzaj>KREDITNA BANKA ZAGREB d.d. ZAGREB Ulica grada Vukovara 74,10000 Zagreb</izvorni_sadrzaj>
    <derivirana_varijabla naziv="DomainObject.Predmet.StrankaWithAdress_1">KREDITNA BANKA ZAGREB d.d. ZAGREB Ulica grada Vukovara 74,10000 Zagreb</derivirana_varijabla>
  </DomainObject.Predmet.StrankaWithAdress>
  <DomainObject.Predmet.StrankaWithAdressOIB>
    <izvorni_sadrzaj>KREDITNA BANKA ZAGREB d.d. ZAGREB, OIB 70663193635, Ulica grada Vukovara 74,10000 Zagreb</izvorni_sadrzaj>
    <derivirana_varijabla naziv="DomainObject.Predmet.StrankaWithAdressOIB_1">KREDITNA BANKA ZAGREB d.d. ZAGREB, OIB 70663193635, Ulica grada Vukovara 74,10000 Zagreb</derivirana_varijabla>
  </DomainObject.Predmet.StrankaWithAdressOIB>
  <DomainObject.Predmet.StrankaNazivFormated>
    <izvorni_sadrzaj>KREDITNA BANKA ZAGREB d.d. ZAGREB</izvorni_sadrzaj>
    <derivirana_varijabla naziv="DomainObject.Predmet.StrankaNazivFormated_1">KREDITNA BANKA ZAGREB d.d. ZAGREB</derivirana_varijabla>
  </DomainObject.Predmet.StrankaNazivFormated>
  <DomainObject.Predmet.StrankaNazivFormatedOIB>
    <izvorni_sadrzaj>KREDITNA BANKA ZAGREB d.d. ZAGREB, OIB 70663193635</izvorni_sadrzaj>
    <derivirana_varijabla naziv="DomainObject.Predmet.StrankaNazivFormatedOIB_1">KREDITNA BANKA ZAGREB d.d. ZAGREB, OIB 70663193635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16509356.85</izvorni_sadrzaj>
    <derivirana_varijabla naziv="DomainObject.Predmet.TrenutnaVrijednost_1">16509356.85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KREDITNA BANKA ZAGREB d.d. ZAGREB</item>
    </izvorni_sadrzaj>
    <derivirana_varijabla naziv="DomainObject.Predmet.StrankaListFormated_1">
      <item>KREDITNA BANKA ZAGREB d.d. ZAGREB</item>
    </derivirana_varijabla>
  </DomainObject.Predmet.StrankaListFormated>
  <DomainObject.Predmet.StrankaListFormatedOIB>
    <izvorni_sadrzaj>
      <item>KREDITNA BANKA ZAGREB d.d. ZAGREB, OIB 70663193635</item>
    </izvorni_sadrzaj>
    <derivirana_varijabla naziv="DomainObject.Predmet.StrankaListFormatedOIB_1">
      <item>KREDITNA BANKA ZAGREB d.d. ZAGREB, OIB 70663193635</item>
    </derivirana_varijabla>
  </DomainObject.Predmet.StrankaListFormatedOIB>
  <DomainObject.Predmet.StrankaListFormatedWithAdress>
    <izvorni_sadrzaj>
      <item>KREDITNA BANKA ZAGREB d.d. ZAGREB, Ulica grada Vukovara 74, 10000 Zagreb</item>
    </izvorni_sadrzaj>
    <derivirana_varijabla naziv="DomainObject.Predmet.StrankaListFormatedWithAdress_1">
      <item>KREDITNA BANKA ZAGREB d.d. ZAGREB, Ulica grada Vukovara 74, 10000 Zagreb</item>
    </derivirana_varijabla>
  </DomainObject.Predmet.StrankaListFormatedWithAdress>
  <DomainObject.Predmet.StrankaListFormatedWithAdressOIB>
    <izvorni_sadrzaj>
      <item>KREDITNA BANKA ZAGREB d.d. ZAGREB, OIB 70663193635, Ulica grada Vukovara 74, 10000 Zagreb</item>
    </izvorni_sadrzaj>
    <derivirana_varijabla naziv="DomainObject.Predmet.StrankaListFormatedWithAdressOIB_1">
      <item>KREDITNA BANKA ZAGREB d.d. ZAGREB, OIB 70663193635, Ulica grada Vukovara 74, 10000 Zagreb</item>
    </derivirana_varijabla>
  </DomainObject.Predmet.StrankaListFormatedWithAdressOIB>
  <DomainObject.Predmet.StrankaListNazivFormated>
    <izvorni_sadrzaj>
      <item>KREDITNA BANKA ZAGREB d.d. ZAGREB</item>
    </izvorni_sadrzaj>
    <derivirana_varijabla naziv="DomainObject.Predmet.StrankaListNazivFormated_1">
      <item>KREDITNA BANKA ZAGREB d.d. ZAGREB</item>
    </derivirana_varijabla>
  </DomainObject.Predmet.StrankaListNazivFormated>
  <DomainObject.Predmet.StrankaListNazivFormatedOIB>
    <izvorni_sadrzaj>
      <item>KREDITNA BANKA ZAGREB d.d. ZAGREB, OIB 70663193635</item>
    </izvorni_sadrzaj>
    <derivirana_varijabla naziv="DomainObject.Predmet.StrankaListNazivFormatedOIB_1">
      <item>KREDITNA BANKA ZAGREB d.d. ZAGREB, OIB 70663193635</item>
    </derivirana_varijabla>
  </DomainObject.Predmet.StrankaListNazivFormatedOIB>
  <DomainObject.Predmet.ProtuStrankaListFormated>
    <izvorni_sadrzaj>
      <item>PULJANKA d.d. PULA</item>
    </izvorni_sadrzaj>
    <derivirana_varijabla naziv="DomainObject.Predmet.ProtuStrankaListFormated_1">
      <item>PULJANKA d.d. PULA</item>
    </derivirana_varijabla>
  </DomainObject.Predmet.ProtuStrankaListFormated>
  <DomainObject.Predmet.ProtuStrankaListFormatedOIB>
    <izvorni_sadrzaj>
      <item>PULJANKA d.d. PULA, OIB 63315096047</item>
    </izvorni_sadrzaj>
    <derivirana_varijabla naziv="DomainObject.Predmet.ProtuStrankaListFormatedOIB_1">
      <item>PULJANKA d.d. PULA, OIB 63315096047</item>
    </derivirana_varijabla>
  </DomainObject.Predmet.ProtuStrankaListFormatedOIB>
  <DomainObject.Predmet.ProtuStrankaListFormatedWithAdress>
    <izvorni_sadrzaj>
      <item>PULJANKA d.d. PULA, Anticova 5, 52100 Pula</item>
    </izvorni_sadrzaj>
    <derivirana_varijabla naziv="DomainObject.Predmet.ProtuStrankaListFormatedWithAdress_1">
      <item>PULJANKA d.d. PULA, Anticova 5, 52100 Pula</item>
    </derivirana_varijabla>
  </DomainObject.Predmet.ProtuStrankaListFormatedWithAdress>
  <DomainObject.Predmet.ProtuStrankaListFormatedWithAdressOIB>
    <izvorni_sadrzaj>
      <item>PULJANKA d.d. PULA, OIB 63315096047, Anticova 5, 52100 Pula</item>
    </izvorni_sadrzaj>
    <derivirana_varijabla naziv="DomainObject.Predmet.ProtuStrankaListFormatedWithAdressOIB_1">
      <item>PULJANKA d.d. PULA, OIB 63315096047, Anticova 5, 52100 Pula</item>
    </derivirana_varijabla>
  </DomainObject.Predmet.ProtuStrankaListFormatedWithAdressOIB>
  <DomainObject.Predmet.ProtuStrankaListNazivFormated>
    <izvorni_sadrzaj>
      <item>PULJANKA d.d. PULA</item>
    </izvorni_sadrzaj>
    <derivirana_varijabla naziv="DomainObject.Predmet.ProtuStrankaListNazivFormated_1">
      <item>PULJANKA d.d. PULA</item>
    </derivirana_varijabla>
  </DomainObject.Predmet.ProtuStrankaListNazivFormated>
  <DomainObject.Predmet.ProtuStrankaListNazivFormatedOIB>
    <izvorni_sadrzaj>
      <item>PULJANKA d.d. PULA, OIB 63315096047</item>
    </izvorni_sadrzaj>
    <derivirana_varijabla naziv="DomainObject.Predmet.ProtuStrankaListNazivFormatedOIB_1">
      <item>PULJANKA d.d. PULA, OIB 63315096047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KREDITNA BANKA ZAGREB d.d. ZAGREB</izvorni_sadrzaj>
    <derivirana_varijabla naziv="DomainObject.Predmet.StrankaIDrugi_1">KREDITNA BANKA ZAGREB d.d. ZAGREB</derivirana_varijabla>
  </DomainObject.Predmet.StrankaIDrugi>
  <DomainObject.Predmet.ProtustrankaIDrugi>
    <izvorni_sadrzaj>PULJANKA d.d. PULA</izvorni_sadrzaj>
    <derivirana_varijabla naziv="DomainObject.Predmet.ProtustrankaIDrugi_1">PULJANKA d.d. PULA</derivirana_varijabla>
  </DomainObject.Predmet.ProtustrankaIDrugi>
  <DomainObject.Predmet.StrankaIDrugiAdressOIB>
    <izvorni_sadrzaj>KREDITNA BANKA ZAGREB d.d. ZAGREB, OIB 70663193635, Ulica grada Vukovara 74, 10000 Zagreb</izvorni_sadrzaj>
    <derivirana_varijabla naziv="DomainObject.Predmet.StrankaIDrugiAdressOIB_1">KREDITNA BANKA ZAGREB d.d. ZAGREB, OIB 70663193635, Ulica grada Vukovara 74, 10000 Zagreb</derivirana_varijabla>
  </DomainObject.Predmet.StrankaIDrugiAdressOIB>
  <DomainObject.Predmet.ProtustrankaIDrugiAdressOIB>
    <izvorni_sadrzaj>PULJANKA d.d. PULA, OIB 63315096047, Anticova 5, 52100 Pula</izvorni_sadrzaj>
    <derivirana_varijabla naziv="DomainObject.Predmet.ProtustrankaIDrugiAdressOIB_1">PULJANKA d.d. PULA, OIB 63315096047,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KREDITNA BANKA ZAGREB d.d. ZAGREB</item>
      <item>PULJANKA d.d. PULA</item>
    </izvorni_sadrzaj>
    <derivirana_varijabla naziv="DomainObject.Predmet.SudioniciListNaziv_1">
      <item>KREDITNA BANKA ZAGREB d.d. ZAGREB</item>
      <item>PULJANKA d.d. PULA</item>
    </derivirana_varijabla>
  </DomainObject.Predmet.SudioniciListNaziv>
  <DomainObject.Predmet.SudioniciListAdressOIB>
    <izvorni_sadrzaj>
      <item>KREDITNA BANKA ZAGREB d.d. ZAGREB, OIB 70663193635, Ulica grada Vukovara 74,10000 Zagreb</item>
      <item>PULJANKA d.d. PULA, OIB 63315096047, Anticova 5,52100 Pula</item>
    </izvorni_sadrzaj>
    <derivirana_varijabla naziv="DomainObject.Predmet.SudioniciListAdressOIB_1">
      <item>KREDITNA BANKA ZAGREB d.d. ZAGREB, OIB 70663193635, Ulica grada Vukovara 74,10000 Zagreb</item>
      <item>PULJANKA d.d. PULA, OIB 63315096047, Anticova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70663193635</item>
      <item>, OIB 63315096047</item>
    </izvorni_sadrzaj>
    <derivirana_varijabla naziv="DomainObject.Predmet.SudioniciListNazivOIB_1">
      <item>, OIB 70663193635</item>
      <item>, OIB 63315096047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02327-EDC3-4953-866B-E4C7737D55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2540</properties:Characters>
  <properties:Lines>83</properties:Lines>
  <properties:Paragraphs>31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2017-09-26T07:37:00Z</dcterms:created>
  <dc:creator>Jasmina Matika</dc:creator>
  <cp:lastModifiedBy>Lorena Paris Aničić</cp:lastModifiedBy>
  <cp:lastPrinted>2017-09-26T08:07:00Z</cp:lastPrinted>
  <dcterms:modified xmlns:xsi="http://www.w3.org/2001/XMLSchema-instance" xsi:type="dcterms:W3CDTF">2017-09-26T08:10:00Z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