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f646" w14:paraId="4faf646" w:rsidRDefault="00AB4602" w:rsidP="000D67E0" w:rsidR="000D67E0" w:rsidRPr="000D67E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67E0" w:rsidRPr="000D67E0">
        <w:rPr>
          <w:rFonts w:cs="Times New Roman"/>
          <w:b/>
        </w:rPr>
        <w:t xml:space="preserve">     </w:t>
      </w:r>
      <w:r w:rsidR="000D67E0" w:rsidRPr="000D67E0">
        <w:rPr>
          <w:rFonts w:cs="Times New Roman"/>
        </w:rPr>
        <w:t>REPUBLIKA HRVATSKA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TRGOVAČKI SUD U ZAGREBU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          Stalna služba u Karlovcu 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R E P U B L I K A   H R V A T S K A</w:t>
      </w: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R J E Š E N J E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TRGOVAČKI SUD U ZAGREBU, Stalna služba u Karlovcu</w:t>
      </w:r>
      <w:r w:rsidRPr="000D67E0">
        <w:rPr>
          <w:rFonts w:cs="Times New Roman" w:eastAsia="Times New Roman"/>
          <w:b/>
          <w:lang w:eastAsia="hr-HR"/>
        </w:rPr>
        <w:t>,</w:t>
      </w:r>
      <w:r w:rsidRPr="000D67E0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Podružnica Zagreb, Trg Svibanjskih žrtava 1995. br. 1, OIB: 85821130368, za otvaranje stečajnog postupka nad dužnikom EKSKLUZIV SPEED CARS d.o.o., Zagreb, Froudeova 1-3, OIB: 78239693870, 10. travnja 2018. 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67E0">
        <w:rPr>
          <w:rFonts w:cs="Times New Roman" w:eastAsia="Times New Roman"/>
          <w:lang w:eastAsia="hr-HR"/>
        </w:rPr>
        <w:t>r i j e š i o     j e</w:t>
      </w:r>
    </w:p>
    <w:p w:rsidRDefault="000D67E0" w:rsidP="000D67E0" w:rsidR="000D67E0" w:rsidRPr="000D67E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Za privremenog stečajnog upravitelja imenuje se Ana Šakić, Zagreb, Dubovačka 29, OIB: 06903243250.</w:t>
      </w:r>
    </w:p>
    <w:p w:rsidRDefault="000D67E0" w:rsidP="000D67E0" w:rsidR="000D67E0" w:rsidRPr="000D67E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0D67E0" w:rsidP="000D67E0" w:rsidR="000D67E0" w:rsidRPr="000D67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Obrazloženje</w:t>
      </w: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FINA, Regionalni centar Zagreb, Podružnica Zagreb, podnijela je ovom sudu 2. siječnja 2018. prijedlog za pokretanje stečajnog postupka nad dužnikom EKSKLUZIV SPEED CARS d.o.o., Zagreb, Froudeova 1-3, OIB: 78239693870.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Rješenjem ovog suda poslovni broj St-4/18 od 2. veljače 2018. pokrenut je prethodni postupak radi utvrđivanja uvjeta za otvaranje stečajnog postupka nad dužnikom EKSKLUZIV SPEED CARS d.o.o., Zagreb, Froudeova 1-3, OIB: 78239693870.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Osoba ovlaštena za zastupanje dužnika nije dostavila popis imovine i obveza.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lastRenderedPageBreak/>
        <w:tab/>
        <w:t>Iz informacijskog sustava zemljišnih knjiga proizlazi da dužnik nije evidentiran kao vlasnik nekretnina (list 16 spisa).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Prema Uvjerenju centra za vozila Hrvatske od 30. ožujka 2018. proizlazi da je dužnik evidentiran kao vlasnik dva vozila (list 18 spisa).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Iz podneska Porezne uprave, Područni ured Zagreb, od 3. travnja 2018. proizlazi da je dužnik evidentiran kao vlasnik dvaju vozila (list 19 do 20 spisa).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0D67E0" w:rsidP="000D67E0" w:rsidR="000D67E0" w:rsidRPr="000D67E0">
      <w:pPr>
        <w:spacing w:after="0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ab/>
        <w:t xml:space="preserve"> </w:t>
      </w:r>
    </w:p>
    <w:p w:rsidRDefault="000D67E0" w:rsidP="000D67E0" w:rsidR="000D67E0" w:rsidRPr="000D67E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U Karlovcu 10. travnja 2018.</w:t>
      </w: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Stečajni sudac:</w:t>
      </w: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0D67E0" w:rsidP="000D67E0" w:rsidR="000D67E0" w:rsidRPr="000D67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>Za točnost otpravka-ovlašteni službenik:</w:t>
      </w:r>
    </w:p>
    <w:p w:rsidRDefault="000D67E0" w:rsidP="000D67E0" w:rsidR="000D67E0" w:rsidRPr="000D67E0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0D67E0" w:rsidP="000D67E0" w:rsidR="000D67E0" w:rsidRPr="000D67E0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0D67E0" w:rsidP="000D67E0" w:rsidR="000D67E0" w:rsidRPr="000D67E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0D67E0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0D67E0" w:rsidP="000D67E0" w:rsidR="000D67E0" w:rsidRPr="000D67E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D67E0" w:rsidP="000D67E0" w:rsidR="000D67E0" w:rsidRPr="000D67E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7650062"/>
      <w:docPartObj>
        <w:docPartGallery w:val="Page Numbers (Top of Page)"/>
        <w:docPartUnique/>
      </w:docPartObj>
    </w:sdtPr>
    <w:sdtContent>
      <w:p w:rsidRDefault="000D67E0" w:rsidR="000D67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D67E0" w:rsidR="008333A9">
    <w:pPr>
      <w:pStyle w:val="Zaglavlje"/>
    </w:pPr>
    <w:r>
      <w:t>1 St-4/18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7E0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03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St-4/2018-16</izvorni_sadrzaj>
    <derivirana_varijabla naziv="DomainObject.Oznaka_1">St-4/2018-16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 SPEED CARS d.o.o. zastupanog po punomoćniku Zvonko Kokot</izvorni_sadrzaj>
    <derivirana_varijabla naziv="DomainObject.Predmet.ProtustrankaFormated_1">  EKSKLUZIV SPEED CARS d.o.o. zastupanog po punomoćniku Zvonko Kokot</derivirana_varijabla>
  </DomainObject.Predmet.ProtustrankaFormated>
  <DomainObject.Predmet.ProtustrankaFormatedOIB>
    <izvorni_sadrzaj>  EKSKLUZIV SPEED CARS d.o.o., OIB 78239693870 zastupanog po punomoćniku Zvonko Kokot</izvorni_sadrzaj>
    <derivirana_varijabla naziv="DomainObject.Predmet.ProtustrankaFormatedOIB_1">  EKSKLUZIV SPEED CARS d.o.o., OIB 78239693870 zastupanog po punomoćniku Zvonko Kokot</derivirana_varijabla>
  </DomainObject.Predmet.ProtustrankaFormatedOIB>
  <DomainObject.Predmet.ProtustrankaFormatedWithAdress>
    <izvorni_sadrzaj> EKSKLUZIV SPEED CARS d.o.o., Froudeova 1-3, 10000 Zagreb zastupanog po punomoćniku Zvonko Kokot</izvorni_sadrzaj>
    <derivirana_varijabla naziv="DomainObject.Predmet.ProtustrankaFormatedWithAdress_1"> EKSKLUZIV SPEED CARS d.o.o., Froudeova 1-3, 10000 Zagreb zastupanog po punomoćniku Zvonko Kokot</derivirana_varijabla>
  </DomainObject.Predmet.ProtustrankaFormatedWithAdress>
  <DomainObject.Predmet.ProtustrankaFormatedWithAdressOIB>
    <izvorni_sadrzaj> EKSKLUZIV SPEED CARS d.o.o., OIB 78239693870, Froudeova 1-3, 10000 Zagreb zastupanog po punomoćniku Zvonko Kokot</izvorni_sadrzaj>
    <derivirana_varijabla naziv="DomainObject.Predmet.ProtustrankaFormatedWithAdressOIB_1"> EKSKLUZIV SPEED CARS d.o.o., OIB 78239693870, Froudeova 1-3, 10000 Zagreb zastupanog po punomoćniku Zvonko Kokot</derivirana_varijabla>
  </DomainObject.Predmet.ProtustrankaFormatedWithAdressOIB>
  <DomainObject.Predmet.ProtustrankaWithAdress>
    <izvorni_sadrzaj>EKSKLUZIV SPEED CARS d.o.o. Froudeova 1-3, 10000 Zagreb</izvorni_sadrzaj>
    <derivirana_varijabla naziv="DomainObject.Predmet.ProtustrankaWithAdress_1">EKSKLUZIV SPEED CARS d.o.o. Froudeova 1-3, 10000 Zagreb</derivirana_varijabla>
  </DomainObject.Predmet.ProtustrankaWithAdress>
  <DomainObject.Predmet.ProtustrankaWithAdressOIB>
    <izvorni_sadrzaj>EKSKLUZIV SPEED CARS d.o.o., OIB 78239693870, Froudeova 1-3, 10000 Zagreb</izvorni_sadrzaj>
    <derivirana_varijabla naziv="DomainObject.Predmet.ProtustrankaWithAdressOIB_1">EKSKLUZIV SPEED CARS d.o.o., OIB 78239693870, Froudeova 1-3, 10000 Zagreb</derivirana_varijabla>
  </DomainObject.Predmet.ProtustrankaWithAdressOIB>
  <DomainObject.Predmet.ProtustrankaNazivFormated>
    <izvorni_sadrzaj>EKSKLUZIV SPEED CARS d.o.o.</izvorni_sadrzaj>
    <derivirana_varijabla naziv="DomainObject.Predmet.ProtustrankaNazivFormated_1">EKSKLUZIV SPEED CARS d.o.o.</derivirana_varijabla>
  </DomainObject.Predmet.ProtustrankaNazivFormated>
  <DomainObject.Predmet.ProtustrankaNazivFormatedOIB>
    <izvorni_sadrzaj>EKSKLUZIV SPEED CARS d.o.o., OIB 78239693870</izvorni_sadrzaj>
    <derivirana_varijabla naziv="DomainObject.Predmet.ProtustrankaNazivFormatedOIB_1">EKSKLUZIV SPEED CARS d.o.o., OIB 78239693870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 SPEED CARS d.o.o. zastupanog po punomoćniku Zvonko Kokot</item>
    </izvorni_sadrzaj>
    <derivirana_varijabla naziv="DomainObject.Predmet.ProtuStrankaListFormated_1">
      <item>EKSKLUZIV SPEED CARS d.o.o. zastupanog po punomoćniku Zvonko Kokot</item>
    </derivirana_varijabla>
  </DomainObject.Predmet.ProtuStrankaListFormated>
  <DomainObject.Predmet.ProtuStrankaListFormatedOIB>
    <izvorni_sadrzaj>
      <item>EKSKLUZIV SPEED CARS d.o.o., OIB 78239693870 zastupanog po punomoćniku Zvonko Kokot</item>
    </izvorni_sadrzaj>
    <derivirana_varijabla naziv="DomainObject.Predmet.ProtuStrankaListFormatedOIB_1">
      <item>EKSKLUZIV SPEED CARS d.o.o., OIB 78239693870 zastupanog po punomoćniku Zvonko Kokot</item>
    </derivirana_varijabla>
  </DomainObject.Predmet.ProtuStrankaListFormatedOIB>
  <DomainObject.Predmet.ProtuStrankaListFormatedWithAdress>
    <izvorni_sadrzaj>
      <item>EKSKLUZIV SPEED CARS d.o.o., Froudeova 1-3, 10000 Zagreb zastupanog po punomoćniku Zvonko Kokot</item>
    </izvorni_sadrzaj>
    <derivirana_varijabla naziv="DomainObject.Predmet.ProtuStrankaListFormatedWithAdress_1">
      <item>EKSKLUZIV SPEED CARS d.o.o., Froudeova 1-3, 10000 Zagreb zastupanog po punomoćniku Zvonko Kokot</item>
    </derivirana_varijabla>
  </DomainObject.Predmet.ProtuStrankaListFormatedWithAdress>
  <DomainObject.Predmet.ProtuStrankaListFormatedWithAdressOIB>
    <izvorni_sadrzaj>
      <item>EKSKLUZIV SPEED CARS d.o.o., OIB 78239693870, Froudeova 1-3, 10000 Zagreb zastupanog po punomoćniku Zvonko Kokot</item>
    </izvorni_sadrzaj>
    <derivirana_varijabla naziv="DomainObject.Predmet.ProtuStrankaListFormatedWithAdressOIB_1">
      <item>EKSKLUZIV SPEED CARS d.o.o., OIB 78239693870, Froudeova 1-3, 10000 Zagreb zastupanog po punomoćniku Zvonko Kokot</item>
    </derivirana_varijabla>
  </DomainObject.Predmet.ProtuStrankaListFormatedWithAdressOIB>
  <DomainObject.Predmet.ProtuStrankaListNazivFormated>
    <izvorni_sadrzaj>
      <item>EKSKLUZIV SPEED CARS d.o.o.</item>
    </izvorni_sadrzaj>
    <derivirana_varijabla naziv="DomainObject.Predmet.ProtuStrankaListNazivFormated_1">
      <item>EKSKLUZIV SPEED CARS d.o.o.</item>
    </derivirana_varijabla>
  </DomainObject.Predmet.ProtuStrankaListNazivFormated>
  <DomainObject.Predmet.ProtuStrankaListNazivFormatedOIB>
    <izvorni_sadrzaj>
      <item>EKSKLUZIV SPEED CARS d.o.o., OIB 78239693870</item>
    </izvorni_sadrzaj>
    <derivirana_varijabla naziv="DomainObject.Predmet.ProtuStrankaListNazivFormatedOIB_1">
      <item>EKSKLUZIV SPEED CARS d.o.o., OIB 78239693870</item>
    </derivirana_varijabla>
  </DomainObject.Predmet.ProtuStrankaListNazivFormatedOIB>
  <DomainObject.Predmet.OstaliListFormated>
    <izvorni_sadrzaj>
      <item>Zvonko Kokot punomoćnik sudionika u postupku EKSKLUZIV SPEED CARS d.o.o.</item>
    </izvorni_sadrzaj>
    <derivirana_varijabla naziv="DomainObject.Predmet.OstaliListFormated_1">
      <item>Zvonko Kokot punomoćnik sudionika u postupku EKSKLUZIV SPEED CARS d.o.o.</item>
    </derivirana_varijabla>
  </DomainObject.Predmet.OstaliListFormated>
  <DomainObject.Predmet.OstaliListFormatedOIB>
    <izvorni_sadrzaj>
      <item>Zvonko Kokot, OIB 61948584073 punomoćnik sudionika u postupku EKSKLUZIV SPEED CARS d.o.o.</item>
    </izvorni_sadrzaj>
    <derivirana_varijabla naziv="DomainObject.Predmet.OstaliListFormatedOIB_1">
      <item>Zvonko Kokot, OIB 61948584073 punomoćnik sudionika u postupku EKSKLUZIV SPEED CARS d.o.o.</item>
    </derivirana_varijabla>
  </DomainObject.Predmet.OstaliListFormatedOIB>
  <DomainObject.Predmet.OstaliListFormatedWithAdress>
    <izvorni_sadrzaj>
      <item>Zvonko Kokot, Ulica Dr. Luje Naletilića 49, 10000 Zagreb punomoćnik sudionika u postupku EKSKLUZIV SPEED CARS d.o.o.</item>
    </izvorni_sadrzaj>
    <derivirana_varijabla naziv="DomainObject.Predmet.OstaliListFormatedWithAdress_1">
      <item>Zvonko Kokot, Ulica Dr. Luje Naletilića 49, 10000 Zagreb punomoćnik sudionika u postupku EKSKLUZIV SPEED CARS d.o.o.</item>
    </derivirana_varijabla>
  </DomainObject.Predmet.OstaliListFormatedWithAdress>
  <DomainObject.Predmet.OstaliListFormatedWithAdressOIB>
    <izvorni_sadrzaj>
      <item>Zvonko Kokot, OIB 61948584073, Ulica Dr. Luje Naletilića 49, 10000 Zagreb punomoćnik sudionika u postupku EKSKLUZIV SPEED CARS d.o.o.</item>
    </izvorni_sadrzaj>
    <derivirana_varijabla naziv="DomainObject.Predmet.OstaliListFormatedWithAdressOIB_1">
      <item>Zvonko Kokot, OIB 61948584073, Ulica Dr. Luje Naletilića 49, 10000 Zagreb punomoćnik sudionika u postupku EKSKLUZIV SPEED CARS d.o.o.</item>
    </derivirana_varijabla>
  </DomainObject.Predmet.OstaliListFormatedWithAdressOIB>
  <DomainObject.Predmet.OstaliListNazivFormated>
    <izvorni_sadrzaj>
      <item>Zvonko Kokot</item>
    </izvorni_sadrzaj>
    <derivirana_varijabla naziv="DomainObject.Predmet.OstaliListNazivFormated_1">
      <item>Zvonko Kokot</item>
    </derivirana_varijabla>
  </DomainObject.Predmet.OstaliListNazivFormated>
  <DomainObject.Predmet.OstaliListNazivFormatedOIB>
    <izvorni_sadrzaj>
      <item>Zvonko Kokot, OIB 61948584073</item>
    </izvorni_sadrzaj>
    <derivirana_varijabla naziv="DomainObject.Predmet.OstaliListNazivFormatedOIB_1">
      <item>Zvonko Kokot, OIB 61948584073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St-4/2018-16</izvorni_sadrzaj>
    <derivirana_varijabla naziv="DomainObject.PoslovniBrojDokumenta_1">St-4/2018-16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 SPEED CARS d.o.o.</izvorni_sadrzaj>
    <derivirana_varijabla naziv="DomainObject.Predmet.ProtustrankaIDrugi_1">EKSKLUZIV SPEED CARS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EKSKLUZIV SPEED CARS d.o.o., OIB 78239693870, Froudeova 1-3, 10000 Zagreb</izvorni_sadrzaj>
    <derivirana_varijabla naziv="DomainObject.Predmet.ProtustrankaIDrugiAdressOIB_1">EKSKLUZIV SPEED CARS d.o.o., OIB 78239693870, Froudeova 1-3,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 SPEED CARS d.o.o.</item>
      <item>Zvonko Kokot</item>
    </izvorni_sadrzaj>
    <derivirana_varijabla naziv="DomainObject.Predmet.SudioniciListNaziv_1">
      <item>FINA Regionalni centar Zagreb</item>
      <item>EKSKLUZIV SPEED CARS d.o.o.</item>
      <item>Zvonko Kokot</item>
    </derivirana_varijabla>
  </DomainObject.Predmet.SudioniciListNaziv>
  <DomainObject.Predmet.SudioniciListAdressOIB>
    <izvorni_sadrzaj>
      <item>FINA Regionalni centar Zagreb, OIB 85821130368, Trg svibanjskih žrtava 1995. 1,10000 Zagreb</item>
      <item>EKSKLUZIV SPEED CARS d.o.o., OIB 78239693870, Froudeova 1-3,10000 Zagreb</item>
      <item>Zvonko Kokot, OIB 61948584073, Ulica Dr. Luje Naletilića 49,10000 Zagreb</item>
    </izvorni_sadrzaj>
    <derivirana_varijabla naziv="DomainObject.Predmet.SudioniciListAdressOIB_1">
      <item>FINA Regionalni centar Zagreb, OIB 85821130368, Trg svibanjskih žrtava 1995. 1,10000 Zagreb</item>
      <item>EKSKLUZIV SPEED CARS d.o.o., OIB 78239693870, Froudeova 1-3,10000 Zagreb</item>
      <item>Zvonko Kokot, OIB 61948584073, Ulica Dr. Luje Naletilića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3B645-74E8-4FB9-9D66-1BAD7DD5B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2386</properties:Characters>
  <properties:Lines>76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2018-04-10T06:15:00Z</cp:lastPrinted>
  <dcterms:modified xmlns:xsi="http://www.w3.org/2001/XMLSchema-instance" xsi:type="dcterms:W3CDTF">2018-04-10T06:15:00Z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St-4/2018-16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