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d7348" w14:paraId="66d7348" w:rsidRDefault="003B48AD" w:rsidP="003B48AD" w:rsidR="003B48AD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B48AD" w:rsidP="003B48AD" w:rsidR="003B48AD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B48AD" w:rsidP="003B48AD" w:rsidR="003B48A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B48AD" w:rsidP="003B48AD" w:rsidR="003B48A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B48AD" w:rsidP="003B48AD" w:rsidR="003B48AD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B48AD" w:rsidP="003B48AD" w:rsidR="003B48AD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3B48AD" w:rsidP="003B48AD" w:rsidR="003B48AD" w:rsidRPr="005D578C">
      <w:pPr>
        <w:jc w:val="center"/>
        <w:rPr>
          <w:rFonts w:cs="Times New Roman" w:eastAsia="Times New Roman"/>
          <w:szCs w:val="24"/>
        </w:rPr>
      </w:pPr>
    </w:p>
    <w:p w:rsidRDefault="003B48AD" w:rsidP="003B48AD" w:rsidR="003B48A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B48AD" w:rsidP="003B48AD" w:rsidR="003B48AD" w:rsidRPr="005D578C">
      <w:pPr>
        <w:rPr>
          <w:rFonts w:cs="Times New Roman" w:eastAsia="Times New Roman"/>
          <w:szCs w:val="24"/>
        </w:rPr>
      </w:pPr>
    </w:p>
    <w:p w:rsidRDefault="003B48AD" w:rsidP="003B48AD" w:rsidR="003B48AD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RATOŠA d. o. o. Buje, Rudine 8, OIB </w:t>
      </w:r>
      <w:r w:rsidRPr="00DB42E7">
        <w:rPr>
          <w:rFonts w:cs="Times New Roman" w:eastAsia="Times New Roman"/>
          <w:szCs w:val="24"/>
        </w:rPr>
        <w:t>60935478615</w:t>
      </w:r>
      <w:r>
        <w:rPr>
          <w:rFonts w:cs="Times New Roman" w:eastAsia="Times New Roman"/>
          <w:szCs w:val="24"/>
        </w:rPr>
        <w:t xml:space="preserve">, MBS </w:t>
      </w:r>
      <w:r w:rsidRPr="00DB42E7">
        <w:rPr>
          <w:rFonts w:cs="Times New Roman" w:eastAsia="Times New Roman"/>
          <w:szCs w:val="24"/>
        </w:rPr>
        <w:t>130010789</w:t>
      </w:r>
      <w:r>
        <w:rPr>
          <w:rFonts w:cs="Times New Roman" w:eastAsia="Times New Roman"/>
          <w:szCs w:val="24"/>
        </w:rPr>
        <w:t xml:space="preserve">, </w:t>
      </w:r>
      <w:r w:rsidR="005300C0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>. travnja 2018.</w:t>
      </w:r>
    </w:p>
    <w:p w:rsidRDefault="003B48AD" w:rsidP="003B48AD" w:rsidR="003B48AD" w:rsidRPr="005D578C">
      <w:pPr>
        <w:rPr>
          <w:rFonts w:cs="Times New Roman" w:eastAsia="Times New Roman"/>
          <w:szCs w:val="24"/>
        </w:rPr>
      </w:pPr>
    </w:p>
    <w:p w:rsidRDefault="003B48AD" w:rsidP="003B48AD" w:rsidR="003B48A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B48AD" w:rsidP="003B48AD" w:rsidR="003B48AD" w:rsidRPr="005D578C">
      <w:pPr>
        <w:rPr>
          <w:rFonts w:cs="Times New Roman" w:eastAsia="Times New Roman"/>
          <w:szCs w:val="24"/>
        </w:rPr>
      </w:pPr>
    </w:p>
    <w:p w:rsidRDefault="003B48AD" w:rsidP="003B48AD" w:rsidR="003B48AD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RATOŠA d. o. o. Buje, Rudine 8, OIB </w:t>
      </w:r>
      <w:r w:rsidRPr="00DB42E7">
        <w:rPr>
          <w:rFonts w:cs="Times New Roman" w:eastAsia="Times New Roman"/>
          <w:szCs w:val="24"/>
        </w:rPr>
        <w:t>60935478615</w:t>
      </w:r>
      <w:r>
        <w:rPr>
          <w:rFonts w:cs="Times New Roman" w:eastAsia="Times New Roman"/>
          <w:szCs w:val="24"/>
        </w:rPr>
        <w:t xml:space="preserve">, MBS </w:t>
      </w:r>
      <w:r w:rsidRPr="00DB42E7">
        <w:rPr>
          <w:rFonts w:cs="Times New Roman" w:eastAsia="Times New Roman"/>
          <w:szCs w:val="24"/>
        </w:rPr>
        <w:t>130010789</w:t>
      </w:r>
      <w:r>
        <w:rPr>
          <w:rFonts w:cs="Times New Roman" w:eastAsia="Times New Roman"/>
          <w:szCs w:val="24"/>
        </w:rPr>
        <w:t>.</w:t>
      </w:r>
    </w:p>
    <w:p w:rsidRDefault="003B48AD" w:rsidP="003B48AD" w:rsidR="003B48AD" w:rsidRPr="005D578C">
      <w:pPr>
        <w:rPr>
          <w:rFonts w:cs="Times New Roman" w:eastAsia="Times New Roman"/>
          <w:szCs w:val="24"/>
        </w:rPr>
      </w:pPr>
    </w:p>
    <w:p w:rsidRDefault="003B48AD" w:rsidP="003B48AD" w:rsidR="003B48AD" w:rsidRPr="0093084A">
      <w:pPr>
        <w:ind w:firstLine="708"/>
        <w:rPr>
          <w:rFonts w:cs="Times New Roman" w:eastAsia="Times New Roman"/>
          <w:szCs w:val="20"/>
        </w:rPr>
      </w:pPr>
      <w:r w:rsidRPr="0093084A">
        <w:rPr>
          <w:rFonts w:cs="Times New Roman" w:eastAsia="Times New Roman"/>
          <w:szCs w:val="24"/>
        </w:rPr>
        <w:t xml:space="preserve">II. </w:t>
      </w:r>
      <w:r w:rsidRPr="0093084A">
        <w:rPr>
          <w:rFonts w:cs="Times New Roman" w:eastAsia="Times New Roman"/>
          <w:szCs w:val="20"/>
        </w:rPr>
        <w:t xml:space="preserve">Za stečajnog upravitelja imenuje se </w:t>
      </w:r>
      <w:r w:rsidR="0093084A" w:rsidRPr="0093084A">
        <w:t>Marina Mamić iz Zagreba, Kruge 9, OIB 12021589075</w:t>
      </w:r>
    </w:p>
    <w:p w:rsidRDefault="003B48AD" w:rsidP="003B48AD" w:rsidR="003B48AD">
      <w:pPr>
        <w:rPr>
          <w:rFonts w:cs="Times New Roman" w:eastAsia="Times New Roman"/>
          <w:szCs w:val="20"/>
        </w:rPr>
      </w:pPr>
    </w:p>
    <w:p w:rsidRDefault="003B48AD" w:rsidP="003B48AD" w:rsidR="003B48A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RATOŠA d. o. o. Buje, Rudine 8, OIB </w:t>
      </w:r>
      <w:r w:rsidRPr="00DB42E7">
        <w:rPr>
          <w:rFonts w:cs="Times New Roman" w:eastAsia="Times New Roman"/>
          <w:szCs w:val="24"/>
        </w:rPr>
        <w:t>60935478615</w:t>
      </w:r>
      <w:r>
        <w:rPr>
          <w:rFonts w:cs="Times New Roman" w:eastAsia="Times New Roman"/>
          <w:szCs w:val="24"/>
        </w:rPr>
        <w:t xml:space="preserve">, MBS </w:t>
      </w:r>
      <w:r w:rsidRPr="00DB42E7">
        <w:rPr>
          <w:rFonts w:cs="Times New Roman" w:eastAsia="Times New Roman"/>
          <w:szCs w:val="24"/>
        </w:rPr>
        <w:t>130010789</w:t>
      </w:r>
      <w:r>
        <w:rPr>
          <w:rFonts w:cs="Times New Roman" w:eastAsia="Times New Roman"/>
          <w:szCs w:val="24"/>
        </w:rPr>
        <w:t>.</w:t>
      </w:r>
    </w:p>
    <w:p w:rsidRDefault="003B48AD" w:rsidP="003B48AD" w:rsidR="003B48AD">
      <w:pPr>
        <w:ind w:firstLine="709"/>
        <w:rPr>
          <w:rFonts w:cs="Times New Roman" w:eastAsia="Times New Roman"/>
          <w:szCs w:val="24"/>
        </w:rPr>
      </w:pPr>
    </w:p>
    <w:p w:rsidRDefault="003B48AD" w:rsidP="003B48AD" w:rsidR="003B48AD">
      <w:pPr>
        <w:ind w:firstLine="709"/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RATOŠA d. o. o. Buje, Rudine 8, OIB </w:t>
      </w:r>
      <w:r w:rsidRPr="00DB42E7">
        <w:rPr>
          <w:rFonts w:cs="Times New Roman" w:eastAsia="Times New Roman"/>
          <w:szCs w:val="24"/>
        </w:rPr>
        <w:t>60935478615</w:t>
      </w:r>
      <w:r>
        <w:rPr>
          <w:rFonts w:cs="Times New Roman" w:eastAsia="Times New Roman"/>
          <w:szCs w:val="24"/>
        </w:rPr>
        <w:t xml:space="preserve">, MBS </w:t>
      </w:r>
      <w:r w:rsidRPr="00DB42E7">
        <w:rPr>
          <w:rFonts w:cs="Times New Roman" w:eastAsia="Times New Roman"/>
          <w:szCs w:val="24"/>
        </w:rPr>
        <w:t>130010789</w:t>
      </w:r>
      <w:r>
        <w:rPr>
          <w:rFonts w:cs="Times New Roman" w:eastAsia="Times New Roman"/>
        </w:rPr>
        <w:t>.</w:t>
      </w:r>
    </w:p>
    <w:p w:rsidRDefault="003B48AD" w:rsidP="003B48AD" w:rsidR="003B48AD" w:rsidRPr="005D578C">
      <w:pPr>
        <w:ind w:firstLine="709"/>
        <w:rPr>
          <w:rFonts w:cs="Times New Roman" w:eastAsia="Times New Roman"/>
          <w:szCs w:val="24"/>
        </w:rPr>
      </w:pPr>
    </w:p>
    <w:p w:rsidRDefault="003B48AD" w:rsidP="003B48AD" w:rsidR="003B48AD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B48AD" w:rsidP="003B48AD" w:rsidR="003B48AD">
      <w:pPr>
        <w:ind w:firstLine="708"/>
        <w:rPr>
          <w:rFonts w:cs="Times New Roman" w:eastAsia="Times New Roman"/>
          <w:szCs w:val="24"/>
        </w:rPr>
      </w:pPr>
    </w:p>
    <w:p w:rsidRDefault="003B48AD" w:rsidP="003B48AD" w:rsidR="003B48A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22. siječnja 2018.,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104/17,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>RATOŠA d. o. o. Buje.</w:t>
      </w:r>
    </w:p>
    <w:p w:rsidRDefault="003B48AD" w:rsidP="003B48AD" w:rsidR="003B48AD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18. siječnja 2018. imao neizvršene osnove za plaćanje u neprekinutom razdoblju od 120 dana u ukupnom iznosu 7.117,26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7. veljače 2018.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St-23/2018-3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3B48AD" w:rsidP="003B48AD" w:rsidR="003B48A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3B48AD" w:rsidP="003B48AD" w:rsidR="003B48AD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3B48AD" w:rsidP="003B48AD" w:rsidR="003B48AD" w:rsidRPr="005D578C">
      <w:pPr>
        <w:rPr>
          <w:rFonts w:cs="Times New Roman" w:eastAsia="Times New Roman"/>
          <w:szCs w:val="24"/>
        </w:rPr>
      </w:pPr>
    </w:p>
    <w:p w:rsidRDefault="003B48AD" w:rsidP="003B48AD" w:rsidR="003B48A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5300C0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>. travnja 2018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3B48AD" w:rsidP="003B48AD" w:rsidR="003B48AD">
      <w:pPr>
        <w:rPr>
          <w:rFonts w:cs="Times New Roman" w:eastAsia="Times New Roman"/>
          <w:szCs w:val="24"/>
        </w:rPr>
      </w:pPr>
    </w:p>
    <w:p w:rsidRDefault="003B48AD" w:rsidP="003B48AD" w:rsidR="003B48A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3B48AD" w:rsidP="003B48AD" w:rsidR="003B48A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4464A6">
        <w:rPr>
          <w:rFonts w:cs="Times New Roman" w:eastAsia="Times New Roman"/>
          <w:szCs w:val="24"/>
        </w:rPr>
        <w:t xml:space="preserve">, v. r. </w:t>
      </w:r>
    </w:p>
    <w:p w:rsidRDefault="003B48AD" w:rsidP="003B48AD" w:rsidR="003B48AD">
      <w:pPr>
        <w:jc w:val="left"/>
        <w:rPr>
          <w:rFonts w:cs="Times New Roman" w:eastAsia="Times New Roman"/>
          <w:szCs w:val="24"/>
        </w:rPr>
      </w:pPr>
    </w:p>
    <w:p w:rsidRDefault="003B48AD" w:rsidP="003B48AD" w:rsidR="003B48AD" w:rsidRPr="005D578C">
      <w:pPr>
        <w:jc w:val="left"/>
        <w:rPr>
          <w:rFonts w:cs="Times New Roman" w:eastAsia="Times New Roman"/>
          <w:szCs w:val="24"/>
        </w:rPr>
      </w:pPr>
    </w:p>
    <w:p w:rsidRDefault="003B48AD" w:rsidP="003B48AD" w:rsidR="003B48AD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3B48AD" w:rsidP="003B48AD" w:rsidR="003B48AD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3B48AD" w:rsidP="003B48AD" w:rsidR="003B48A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3B48AD" w:rsidP="003B48AD" w:rsidR="003B48AD">
      <w:pPr>
        <w:rPr>
          <w:rFonts w:cs="Times New Roman" w:eastAsia="Times New Roman"/>
          <w:szCs w:val="24"/>
        </w:rPr>
      </w:pPr>
    </w:p>
    <w:p w:rsidRDefault="003B48AD" w:rsidP="003B48AD" w:rsidR="003B48AD" w:rsidRPr="005D578C">
      <w:pPr>
        <w:rPr>
          <w:rFonts w:cs="Times New Roman" w:eastAsia="Times New Roman"/>
          <w:szCs w:val="24"/>
        </w:rPr>
      </w:pPr>
    </w:p>
    <w:p w:rsidRDefault="003B48AD" w:rsidP="003B48AD" w:rsidR="003B48A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3B48AD" w:rsidP="003B48AD" w:rsidR="003B48A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3B48AD" w:rsidP="003B48AD" w:rsidR="003B48A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RATOŠA d. o. o. Buje, Rudine 8</w:t>
      </w:r>
      <w:r>
        <w:rPr>
          <w:rFonts w:cs="Times New Roman" w:eastAsia="Times New Roman"/>
        </w:rPr>
        <w:t>,</w:t>
      </w:r>
    </w:p>
    <w:p w:rsidRDefault="003B48AD" w:rsidP="003B48AD" w:rsidR="003B48AD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Pazin, Pazin, M. B. Rašana 2/4, </w:t>
      </w:r>
    </w:p>
    <w:p w:rsidRDefault="003B48AD" w:rsidP="003B48AD" w:rsidR="003B48A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3B48AD" w:rsidP="003B48AD" w:rsidR="003B48AD" w:rsidRPr="0093084A">
      <w:pPr>
        <w:rPr>
          <w:rFonts w:cs="Times New Roman" w:eastAsia="Times New Roman"/>
          <w:szCs w:val="20"/>
        </w:rPr>
      </w:pPr>
      <w:r w:rsidRPr="0093084A">
        <w:rPr>
          <w:rFonts w:cs="Times New Roman" w:eastAsia="Times New Roman"/>
          <w:szCs w:val="24"/>
        </w:rPr>
        <w:t xml:space="preserve">5. stečajni upravitelj </w:t>
      </w:r>
      <w:r w:rsidR="0093084A" w:rsidRPr="0093084A">
        <w:t>Marina Mamić iz Zagreba, Kruge 9</w:t>
      </w:r>
      <w:r w:rsidR="0093084A">
        <w:t>,</w:t>
      </w:r>
    </w:p>
    <w:p w:rsidRDefault="003B48AD" w:rsidP="003B48AD" w:rsidR="003B48AD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3B48AD" w:rsidP="003B48AD" w:rsidR="003B48A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3B48AD" w:rsidP="003B48AD" w:rsidR="003B48A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3B48AD" w:rsidP="003B48AD" w:rsidR="003B48AD"/>
    <w:p w:rsidRDefault="003B48AD" w:rsidP="003B48AD" w:rsidR="003B48AD"/>
    <w:p w:rsidRDefault="003B48AD" w:rsidP="003B48AD" w:rsidR="003B48AD"/>
    <w:sectPr w:rsidSect="00C011A6" w:rsidR="003B48AD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48AD" w:rsidP="003B48AD" w:rsidR="003B48AD">
      <w:r>
        <w:separator/>
      </w:r>
    </w:p>
  </w:endnote>
  <w:endnote w:id="0" w:type="continuationSeparator">
    <w:p w:rsidRDefault="003B48AD" w:rsidP="003B48AD" w:rsidR="003B48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48AD" w:rsidP="003B48AD" w:rsidR="003B48AD">
      <w:r>
        <w:separator/>
      </w:r>
    </w:p>
  </w:footnote>
  <w:footnote w:id="0" w:type="continuationSeparator">
    <w:p w:rsidRDefault="003B48AD" w:rsidP="003B48AD" w:rsidR="003B48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48AD" w:rsidP="00F96961" w:rsidR="00F96961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4464A6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St-23/2018-4</w:t>
    </w:r>
  </w:p>
  <w:p w:rsidRDefault="004464A6" w:rsidP="002D4B24" w:rsidR="002D4B24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48AD" w:rsidP="00C011A6" w:rsidR="00C011A6" w:rsidRPr="00970AE0">
    <w:pPr>
      <w:pStyle w:val="Zaglavlje"/>
      <w:jc w:val="right"/>
    </w:pPr>
    <w:r>
      <w:rPr>
        <w:szCs w:val="24"/>
      </w:rPr>
      <w:t>11 St-23/2018-4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7858"/>
    <w:rsid w:val="00257858"/>
    <w:rsid w:val="003B48AD"/>
    <w:rsid w:val="004464A6"/>
    <w:rsid w:val="0047136B"/>
    <w:rsid w:val="005300C0"/>
    <w:rsid w:val="00561B59"/>
    <w:rsid w:val="00930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B48A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48A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B48A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48A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B48A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B48A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48A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64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64A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464A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464A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464A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B48A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48A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B48A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48A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B48A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B48A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48A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64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64A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464A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464A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464A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2018.</izvorni_sadrzaj>
    <derivirana_varijabla naziv="DomainObject.Predmet.DatumOsnivanja_1">23.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St-23/2018</izvorni_sadrzaj>
    <derivirana_varijabla naziv="DomainObject.Predmet.OznakaBroj_1">St-23/2018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RATOŠA d.o.o. BUJE</izvorni_sadrzaj>
    <derivirana_varijabla naziv="DomainObject.Predmet.ProtustrankaFormated_1">  RATOŠA d.o.o. BUJE</derivirana_varijabla>
  </DomainObject.Predmet.ProtustrankaFormated>
  <DomainObject.Predmet.ProtustrankaFormatedOIB>
    <izvorni_sadrzaj>  RATOŠA d.o.o. BUJE, OIB 60935478615</izvorni_sadrzaj>
    <derivirana_varijabla naziv="DomainObject.Predmet.ProtustrankaFormatedOIB_1">  RATOŠA d.o.o. BUJE, OIB 60935478615</derivirana_varijabla>
  </DomainObject.Predmet.ProtustrankaFormatedOIB>
  <DomainObject.Predmet.ProtustrankaFormatedWithAdress>
    <izvorni_sadrzaj> RATOŠA d.o.o. BUJE, Rudine 8, 52460 Buje</izvorni_sadrzaj>
    <derivirana_varijabla naziv="DomainObject.Predmet.ProtustrankaFormatedWithAdress_1"> RATOŠA d.o.o. BUJE, Rudine 8, 52460 Buje</derivirana_varijabla>
  </DomainObject.Predmet.ProtustrankaFormatedWithAdress>
  <DomainObject.Predmet.ProtustrankaFormatedWithAdressOIB>
    <izvorni_sadrzaj> RATOŠA d.o.o. BUJE, OIB 60935478615, Rudine 8, 52460 Buje</izvorni_sadrzaj>
    <derivirana_varijabla naziv="DomainObject.Predmet.ProtustrankaFormatedWithAdressOIB_1"> RATOŠA d.o.o. BUJE, OIB 60935478615, Rudine 8, 52460 Buje</derivirana_varijabla>
  </DomainObject.Predmet.ProtustrankaFormatedWithAdressOIB>
  <DomainObject.Predmet.ProtustrankaWithAdress>
    <izvorni_sadrzaj>RATOŠA d.o.o. BUJE Rudine 8, 52460 Buje</izvorni_sadrzaj>
    <derivirana_varijabla naziv="DomainObject.Predmet.ProtustrankaWithAdress_1">RATOŠA d.o.o. BUJE Rudine 8, 52460 Buje</derivirana_varijabla>
  </DomainObject.Predmet.ProtustrankaWithAdress>
  <DomainObject.Predmet.ProtustrankaWithAdressOIB>
    <izvorni_sadrzaj>RATOŠA d.o.o. BUJE, OIB 60935478615, Rudine 8, 52460 Buje</izvorni_sadrzaj>
    <derivirana_varijabla naziv="DomainObject.Predmet.ProtustrankaWithAdressOIB_1">RATOŠA d.o.o. BUJE, OIB 60935478615, Rudine 8, 52460 Buje</derivirana_varijabla>
  </DomainObject.Predmet.ProtustrankaWithAdressOIB>
  <DomainObject.Predmet.ProtustrankaNazivFormated>
    <izvorni_sadrzaj>RATOŠA d.o.o. BUJE</izvorni_sadrzaj>
    <derivirana_varijabla naziv="DomainObject.Predmet.ProtustrankaNazivFormated_1">RATOŠA d.o.o. BUJE</derivirana_varijabla>
  </DomainObject.Predmet.ProtustrankaNazivFormated>
  <DomainObject.Predmet.ProtustrankaNazivFormatedOIB>
    <izvorni_sadrzaj>RATOŠA d.o.o. BUJE, OIB 60935478615</izvorni_sadrzaj>
    <derivirana_varijabla naziv="DomainObject.Predmet.ProtustrankaNazivFormatedOIB_1">RATOŠA d.o.o. BUJE, OIB 60935478615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7117.26</izvorni_sadrzaj>
    <derivirana_varijabla naziv="DomainObject.Predmet.TrenutnaVrijednost_1">7117.26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RATOŠA d.o.o. BUJE</item>
    </izvorni_sadrzaj>
    <derivirana_varijabla naziv="DomainObject.Predmet.ProtuStrankaListFormated_1">
      <item>RATOŠA d.o.o. BUJE</item>
    </derivirana_varijabla>
  </DomainObject.Predmet.ProtuStrankaListFormated>
  <DomainObject.Predmet.ProtuStrankaListFormatedOIB>
    <izvorni_sadrzaj>
      <item>RATOŠA d.o.o. BUJE, OIB 60935478615</item>
    </izvorni_sadrzaj>
    <derivirana_varijabla naziv="DomainObject.Predmet.ProtuStrankaListFormatedOIB_1">
      <item>RATOŠA d.o.o. BUJE, OIB 60935478615</item>
    </derivirana_varijabla>
  </DomainObject.Predmet.ProtuStrankaListFormatedOIB>
  <DomainObject.Predmet.ProtuStrankaListFormatedWithAdress>
    <izvorni_sadrzaj>
      <item>RATOŠA d.o.o. BUJE, Rudine 8, 52460 Buje</item>
    </izvorni_sadrzaj>
    <derivirana_varijabla naziv="DomainObject.Predmet.ProtuStrankaListFormatedWithAdress_1">
      <item>RATOŠA d.o.o. BUJE, Rudine 8, 52460 Buje</item>
    </derivirana_varijabla>
  </DomainObject.Predmet.ProtuStrankaListFormatedWithAdress>
  <DomainObject.Predmet.ProtuStrankaListFormatedWithAdressOIB>
    <izvorni_sadrzaj>
      <item>RATOŠA d.o.o. BUJE, OIB 60935478615, Rudine 8, 52460 Buje</item>
    </izvorni_sadrzaj>
    <derivirana_varijabla naziv="DomainObject.Predmet.ProtuStrankaListFormatedWithAdressOIB_1">
      <item>RATOŠA d.o.o. BUJE, OIB 60935478615, Rudine 8, 52460 Buje</item>
    </derivirana_varijabla>
  </DomainObject.Predmet.ProtuStrankaListFormatedWithAdressOIB>
  <DomainObject.Predmet.ProtuStrankaListNazivFormated>
    <izvorni_sadrzaj>
      <item>RATOŠA d.o.o. BUJE</item>
    </izvorni_sadrzaj>
    <derivirana_varijabla naziv="DomainObject.Predmet.ProtuStrankaListNazivFormated_1">
      <item>RATOŠA d.o.o. BUJE</item>
    </derivirana_varijabla>
  </DomainObject.Predmet.ProtuStrankaListNazivFormated>
  <DomainObject.Predmet.ProtuStrankaListNazivFormatedOIB>
    <izvorni_sadrzaj>
      <item>RATOŠA d.o.o. BUJE, OIB 60935478615</item>
    </izvorni_sadrzaj>
    <derivirana_varijabla naziv="DomainObject.Predmet.ProtuStrankaListNazivFormatedOIB_1">
      <item>RATOŠA d.o.o. BUJE, OIB 60935478615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RATOŠA d.o.o. BUJE</izvorni_sadrzaj>
    <derivirana_varijabla naziv="DomainObject.Predmet.ProtustrankaIDrugi_1">RATOŠA d.o.o.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RATOŠA d.o.o. BUJE, OIB 60935478615, Rudine 8, 52460 Buje</izvorni_sadrzaj>
    <derivirana_varijabla naziv="DomainObject.Predmet.ProtustrankaIDrugiAdressOIB_1">RATOŠA d.o.o. BUJE, OIB 60935478615, Rudine 8,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RATOŠA d.o.o. BUJE</item>
    </izvorni_sadrzaj>
    <derivirana_varijabla naziv="DomainObject.Predmet.SudioniciListNaziv_1">
      <item>FINANCIJSKA AGENCIJA, RC RIJEKA, PODRUŽNICA PULA, PULA</item>
      <item>RATOŠA d.o.o. BUJE</item>
    </derivirana_varijabla>
  </DomainObject.Predmet.SudioniciListNaziv>
  <DomainObject.Predmet.SudioniciListAdressOIB>
    <izvorni_sadrzaj>
      <item>FINANCIJSKA AGENCIJA, RC RIJEKA, PODRUŽNICA PULA, PULA, OIB 85821130368, Giardini 5,52100 Pula</item>
      <item>RATOŠA d.o.o. BUJE, OIB 60935478615, Rudine 8,52460 Buje</item>
    </izvorni_sadrzaj>
    <derivirana_varijabla naziv="DomainObject.Predmet.SudioniciListAdressOIB_1">
      <item>FINANCIJSKA AGENCIJA, RC RIJEKA, PODRUŽNICA PULA, PULA, OIB 85821130368, Giardini 5,52100 Pula</item>
      <item>RATOŠA d.o.o. BUJE, OIB 60935478615, Rudine 8,52460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60935478615</item>
    </izvorni_sadrzaj>
    <derivirana_varijabla naziv="DomainObject.Predmet.SudioniciListNazivOIB_1">
      <item>, OIB 85821130368</item>
      <item>, OIB 60935478615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682</properties:Words>
  <properties:Characters>3534</properties:Characters>
  <properties:Lines>85</properties:Lines>
  <properties:Paragraphs>31</properties:Paragraphs>
  <properties:TotalTime>8</properties:TotalTime>
  <properties:ScaleCrop>false</properties:ScaleCrop>
  <properties:LinksUpToDate>false</properties:LinksUpToDate>
  <properties:CharactersWithSpaces>4235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2018-04-17T11:53:00Z</dcterms:created>
  <dc:creator>Morena Brajuha</dc:creator>
  <dc:description/>
  <cp:keywords/>
  <cp:lastModifiedBy>Morena Brajuha</cp:lastModifiedBy>
  <cp:lastPrinted>2018-04-23T10:17:00Z</cp:lastPrinted>
  <dcterms:modified xmlns:xsi="http://www.w3.org/2001/XMLSchema-instance" xsi:type="dcterms:W3CDTF">2018-04-23T10:17:00Z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(St-23-18 Ratoša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