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10f4" w14:paraId="c3310f4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C075D4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</w:r>
      <w:r w:rsidR="00762A37" w:rsidRPr="00C075D4">
        <w:rPr>
          <w:noProof/>
        </w:rPr>
        <w:t>85</w:t>
      </w:r>
      <w:r w:rsidR="00085B56" w:rsidRPr="00C075D4">
        <w:rPr>
          <w:noProof/>
        </w:rPr>
        <w:t>.</w:t>
      </w:r>
      <w:r w:rsidR="00762A37" w:rsidRPr="00C075D4">
        <w:rPr>
          <w:noProof/>
        </w:rPr>
        <w:t xml:space="preserve"> </w:t>
      </w:r>
      <w:r w:rsidR="00085B56" w:rsidRPr="00C075D4">
        <w:rPr>
          <w:noProof/>
        </w:rPr>
        <w:t>St-</w:t>
      </w:r>
      <w:r w:rsidR="00005065">
        <w:rPr>
          <w:noProof/>
        </w:rPr>
        <w:t>3595</w:t>
      </w:r>
      <w:r w:rsidR="00085B56" w:rsidRPr="00C075D4">
        <w:rPr>
          <w:noProof/>
        </w:rPr>
        <w:t>/1</w:t>
      </w:r>
      <w:r w:rsidR="00762A37" w:rsidRPr="00C075D4">
        <w:rPr>
          <w:noProof/>
        </w:rPr>
        <w:t>6</w:t>
      </w:r>
    </w:p>
    <w:p w:rsidRDefault="0086115E" w:rsidP="0086115E" w:rsidR="0086115E" w:rsidRPr="00C075D4">
      <w:pPr>
        <w:jc w:val="both"/>
      </w:pPr>
      <w:r w:rsidRPr="00C075D4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C075D4" w:rsidP="0086115E" w:rsidR="00C075D4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4647AA">
        <w:rPr>
          <w:lang w:val="pt-BR"/>
        </w:rPr>
        <w:t xml:space="preserve">GRADITELJSTVO GRDENCI j.d.o.o., Grdenci, Grdenci 106F, OIB: </w:t>
      </w:r>
      <w:proofErr w:type="spellStart"/>
      <w:r w:rsidR="004647AA" w:rsidRPr="00142E57">
        <w:t>79502232061</w:t>
      </w:r>
      <w:proofErr w:type="spellEnd"/>
      <w:r w:rsidR="0086115E" w:rsidRPr="006B77AD">
        <w:rPr>
          <w:lang w:val="pt-BR"/>
        </w:rPr>
        <w:t xml:space="preserve">, </w:t>
      </w:r>
      <w:r w:rsidR="00C40E07">
        <w:rPr>
          <w:lang w:val="pt-BR"/>
        </w:rPr>
        <w:t>8</w:t>
      </w:r>
      <w:r w:rsidR="00894EE0">
        <w:rPr>
          <w:lang w:val="pt-BR"/>
        </w:rPr>
        <w:t xml:space="preserve">. </w:t>
      </w:r>
      <w:r w:rsidR="00C40E07">
        <w:rPr>
          <w:lang w:val="pt-BR"/>
        </w:rPr>
        <w:t>rujna</w:t>
      </w:r>
      <w:r w:rsidR="001B0780">
        <w:rPr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B10DF4">
        <w:t>Nikola</w:t>
      </w:r>
      <w:r w:rsidR="00B10DF4" w:rsidRPr="00E40D07">
        <w:t xml:space="preserve"> </w:t>
      </w:r>
      <w:proofErr w:type="spellStart"/>
      <w:r w:rsidR="00B10DF4" w:rsidRPr="00E40D07">
        <w:t>Jakir</w:t>
      </w:r>
      <w:proofErr w:type="spellEnd"/>
      <w:r w:rsidR="00B10DF4" w:rsidRPr="00E40D07">
        <w:t xml:space="preserve"> iz Zagreba, Vojina Bakića </w:t>
      </w:r>
      <w:proofErr w:type="spellStart"/>
      <w:r w:rsidR="00B10DF4" w:rsidRPr="00E40D07">
        <w:t>10</w:t>
      </w:r>
      <w:proofErr w:type="spellEnd"/>
      <w:r w:rsidR="00B10DF4" w:rsidRPr="00E40D07">
        <w:t xml:space="preserve">, </w:t>
      </w:r>
      <w:proofErr w:type="spellStart"/>
      <w:r w:rsidR="00B10DF4" w:rsidRPr="00E40D07">
        <w:t>OIB</w:t>
      </w:r>
      <w:proofErr w:type="spellEnd"/>
      <w:r w:rsidR="00B10DF4" w:rsidRPr="00E40D07">
        <w:t xml:space="preserve">: </w:t>
      </w:r>
      <w:proofErr w:type="spellStart"/>
      <w:r w:rsidR="00B10DF4" w:rsidRPr="00E40D07">
        <w:t>35440503043</w:t>
      </w:r>
      <w:proofErr w:type="spellEnd"/>
      <w:r w:rsidR="002F43D5">
        <w:t xml:space="preserve">, </w:t>
      </w:r>
      <w:r w:rsidR="00B93BB9">
        <w:t xml:space="preserve">razrješuje se dužnosti </w:t>
      </w:r>
      <w:r w:rsidR="004472CE">
        <w:t xml:space="preserve">privremenog </w:t>
      </w:r>
      <w:r w:rsidR="00B93BB9">
        <w:t>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 xml:space="preserve">Za novog </w:t>
      </w:r>
      <w:r w:rsidR="00494FF0">
        <w:t xml:space="preserve">privremenog </w:t>
      </w:r>
      <w:r w:rsidR="00B93BB9" w:rsidRPr="00400A8C">
        <w:t>stečajnog upravitelja imenuje se</w:t>
      </w:r>
      <w:r w:rsidR="002031C7">
        <w:t xml:space="preserve"> </w:t>
      </w:r>
      <w:r w:rsidR="009C4C8E">
        <w:t xml:space="preserve">Ivana Brebrić, Zagreb, </w:t>
      </w:r>
      <w:proofErr w:type="spellStart"/>
      <w:r w:rsidR="009C4C8E">
        <w:t>P</w:t>
      </w:r>
      <w:r w:rsidR="00DB7715">
        <w:t>alinovečka</w:t>
      </w:r>
      <w:proofErr w:type="spellEnd"/>
      <w:r w:rsidR="00686FA3">
        <w:t xml:space="preserve"> </w:t>
      </w:r>
      <w:proofErr w:type="spellStart"/>
      <w:r w:rsidR="00686FA3">
        <w:t>19P</w:t>
      </w:r>
      <w:proofErr w:type="spellEnd"/>
      <w:r w:rsidR="00686FA3">
        <w:t>,</w:t>
      </w:r>
      <w:r w:rsidR="00D821EE">
        <w:t xml:space="preserve"> </w:t>
      </w:r>
      <w:proofErr w:type="spellStart"/>
      <w:r w:rsidR="00D821EE">
        <w:t>OIB</w:t>
      </w:r>
      <w:proofErr w:type="spellEnd"/>
      <w:r w:rsidR="00D821EE">
        <w:t>:</w:t>
      </w:r>
      <w:r w:rsidR="00DA46AF">
        <w:t xml:space="preserve"> </w:t>
      </w:r>
      <w:proofErr w:type="spellStart"/>
      <w:r w:rsidR="00DA46AF">
        <w:t>01354117686</w:t>
      </w:r>
      <w:proofErr w:type="spellEnd"/>
      <w:r w:rsidR="00020500" w:rsidRPr="00400A8C">
        <w:t>.</w:t>
      </w:r>
    </w:p>
    <w:p w:rsidRDefault="007876EC" w:rsidP="00B46204" w:rsidR="007876EC">
      <w:pPr>
        <w:ind w:firstLine="72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494FF0" w:rsidP="00894EE0" w:rsidR="00A16686">
      <w:pPr>
        <w:ind w:firstLine="708"/>
        <w:jc w:val="both"/>
      </w:pPr>
      <w:r>
        <w:t>Privremeni s</w:t>
      </w:r>
      <w:r w:rsidR="001F0DCA">
        <w:t>tečajni</w:t>
      </w:r>
      <w:r w:rsidR="001F0DCA" w:rsidRPr="001F0DCA">
        <w:t xml:space="preserve"> upravitelj</w:t>
      </w:r>
      <w:r w:rsidR="00955BBB">
        <w:t xml:space="preserve"> </w:t>
      </w:r>
      <w:r w:rsidR="00A16686">
        <w:t>Nikola</w:t>
      </w:r>
      <w:r w:rsidR="00A16686" w:rsidRPr="00E40D07">
        <w:t xml:space="preserve"> </w:t>
      </w:r>
      <w:proofErr w:type="spellStart"/>
      <w:r w:rsidR="00A16686" w:rsidRPr="00E40D07">
        <w:t>Jakir</w:t>
      </w:r>
      <w:proofErr w:type="spellEnd"/>
      <w:r w:rsidR="00A16686" w:rsidRPr="00E40D07">
        <w:t xml:space="preserve"> iz Zagreba, Vojina Bakića </w:t>
      </w:r>
      <w:proofErr w:type="spellStart"/>
      <w:r w:rsidR="00A16686" w:rsidRPr="00E40D07">
        <w:t>10</w:t>
      </w:r>
      <w:proofErr w:type="spellEnd"/>
      <w:r w:rsidR="00A16686" w:rsidRPr="00E40D07">
        <w:t xml:space="preserve">, </w:t>
      </w:r>
      <w:proofErr w:type="spellStart"/>
      <w:r w:rsidR="00A16686" w:rsidRPr="00E40D07">
        <w:t>OIB</w:t>
      </w:r>
      <w:proofErr w:type="spellEnd"/>
      <w:r w:rsidR="00A16686" w:rsidRPr="00E40D07">
        <w:t xml:space="preserve">: </w:t>
      </w:r>
      <w:proofErr w:type="spellStart"/>
      <w:r w:rsidR="00A16686" w:rsidRPr="00E40D07">
        <w:t>35440503043</w:t>
      </w:r>
      <w:proofErr w:type="spellEnd"/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</w:t>
      </w:r>
      <w:r w:rsidR="00A16686">
        <w:t xml:space="preserve">uz podnesak od 5. rujna </w:t>
      </w:r>
      <w:proofErr w:type="spellStart"/>
      <w:r w:rsidR="00A16686">
        <w:t>2017</w:t>
      </w:r>
      <w:proofErr w:type="spellEnd"/>
      <w:r w:rsidR="00A16686">
        <w:t xml:space="preserve">. dostavio rješenje Ministarstva pravosuđa od </w:t>
      </w:r>
      <w:proofErr w:type="spellStart"/>
      <w:r w:rsidR="00A16686">
        <w:t>23</w:t>
      </w:r>
      <w:proofErr w:type="spellEnd"/>
      <w:r w:rsidR="00A16686">
        <w:t xml:space="preserve">. kolovoza </w:t>
      </w:r>
      <w:proofErr w:type="spellStart"/>
      <w:r w:rsidR="00A16686">
        <w:t>2017</w:t>
      </w:r>
      <w:proofErr w:type="spellEnd"/>
      <w:r w:rsidR="00A16686">
        <w:t xml:space="preserve">. (list </w:t>
      </w:r>
      <w:proofErr w:type="spellStart"/>
      <w:r w:rsidR="00A16686">
        <w:t>46</w:t>
      </w:r>
      <w:proofErr w:type="spellEnd"/>
      <w:r w:rsidR="00A16686">
        <w:t>. spisa) kojim je brisan s liste A stečajnih upravitelja za područje Trgovačkog suda u Zagrebu.</w:t>
      </w:r>
    </w:p>
    <w:p w:rsidRDefault="001B255C" w:rsidP="00894EE0" w:rsidR="001B255C">
      <w:pPr>
        <w:ind w:firstLine="708"/>
        <w:jc w:val="both"/>
      </w:pPr>
    </w:p>
    <w:p w:rsidRDefault="00A16686" w:rsidP="006D4B88" w:rsidR="006D4B88">
      <w:pPr>
        <w:ind w:firstLine="708"/>
        <w:jc w:val="both"/>
      </w:pPr>
      <w:r>
        <w:t xml:space="preserve">S obzirom na to da je </w:t>
      </w:r>
      <w:r w:rsidR="00221EAE">
        <w:t>Nikola</w:t>
      </w:r>
      <w:r w:rsidR="00221EAE" w:rsidRPr="00E40D07">
        <w:t xml:space="preserve"> </w:t>
      </w:r>
      <w:proofErr w:type="spellStart"/>
      <w:r w:rsidR="00221EAE" w:rsidRPr="00E40D07">
        <w:t>Jakir</w:t>
      </w:r>
      <w:proofErr w:type="spellEnd"/>
      <w:r w:rsidR="00221EAE" w:rsidRPr="00E40D07">
        <w:t xml:space="preserve"> iz Zagreba, Vojina Bakića </w:t>
      </w:r>
      <w:proofErr w:type="spellStart"/>
      <w:r w:rsidR="00221EAE" w:rsidRPr="00E40D07">
        <w:t>10</w:t>
      </w:r>
      <w:proofErr w:type="spellEnd"/>
      <w:r w:rsidR="00221EAE" w:rsidRPr="00E40D07">
        <w:t xml:space="preserve">, </w:t>
      </w:r>
      <w:proofErr w:type="spellStart"/>
      <w:r w:rsidR="00221EAE" w:rsidRPr="00E40D07">
        <w:t>OIB</w:t>
      </w:r>
      <w:proofErr w:type="spellEnd"/>
      <w:r w:rsidR="00221EAE" w:rsidRPr="00E40D07">
        <w:t xml:space="preserve">: </w:t>
      </w:r>
      <w:proofErr w:type="spellStart"/>
      <w:r w:rsidR="00221EAE" w:rsidRPr="00E40D07">
        <w:t>35440503043</w:t>
      </w:r>
      <w:proofErr w:type="spellEnd"/>
      <w:r w:rsidR="00221EAE">
        <w:t xml:space="preserve">, brisan s liste stečajnih upravitelja, to je, na temelju odredaba čl. </w:t>
      </w:r>
      <w:proofErr w:type="spellStart"/>
      <w:r w:rsidR="00221EAE">
        <w:t>91</w:t>
      </w:r>
      <w:proofErr w:type="spellEnd"/>
      <w:r w:rsidR="00221EAE">
        <w:t xml:space="preserve">. u vezi s odredbom čl. </w:t>
      </w:r>
      <w:proofErr w:type="spellStart"/>
      <w:r w:rsidR="00221EAE">
        <w:t>119</w:t>
      </w:r>
      <w:proofErr w:type="spellEnd"/>
      <w:r w:rsidR="00221EAE">
        <w:t xml:space="preserve">. st. 6. </w:t>
      </w:r>
      <w:r w:rsidR="001F0DCA" w:rsidRPr="001F0DCA">
        <w:t xml:space="preserve">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="001F0DCA" w:rsidRPr="001F0DCA">
        <w:t>/</w:t>
      </w:r>
      <w:proofErr w:type="spellStart"/>
      <w:r w:rsidR="001F0DCA" w:rsidRPr="001F0DCA">
        <w:t>15</w:t>
      </w:r>
      <w:proofErr w:type="spellEnd"/>
      <w:r w:rsidR="001F0DCA" w:rsidRPr="001F0DCA">
        <w:t>, dalje</w:t>
      </w:r>
      <w:r w:rsidR="004D697D">
        <w:t xml:space="preserve">: </w:t>
      </w:r>
      <w:r w:rsidR="001F0DCA" w:rsidRPr="001F0DCA">
        <w:t xml:space="preserve"> </w:t>
      </w:r>
      <w:proofErr w:type="spellStart"/>
      <w:r w:rsidR="004D697D">
        <w:t>SZ</w:t>
      </w:r>
      <w:proofErr w:type="spellEnd"/>
      <w:r w:rsidR="00767BD1">
        <w:t xml:space="preserve">),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</w:t>
      </w:r>
      <w:r w:rsidR="00230E80">
        <w:t xml:space="preserve">privremenog </w:t>
      </w:r>
      <w:r>
        <w:t xml:space="preserve">stečajnog upravitelja, </w:t>
      </w:r>
      <w:r w:rsidR="00A60DE3">
        <w:t xml:space="preserve">sud je odgovarajućom primjenom odredaba čl. </w:t>
      </w:r>
      <w:proofErr w:type="spellStart"/>
      <w:r w:rsidR="00A60DE3">
        <w:t>84</w:t>
      </w:r>
      <w:proofErr w:type="spellEnd"/>
      <w:r w:rsidR="00A60DE3">
        <w:t>. st. 1. u vezi s odredb</w:t>
      </w:r>
      <w:r w:rsidR="00230E80">
        <w:t>a</w:t>
      </w:r>
      <w:r w:rsidR="00A60DE3">
        <w:t>m</w:t>
      </w:r>
      <w:r w:rsidR="00230E80">
        <w:t>a</w:t>
      </w:r>
      <w:r w:rsidR="00A60DE3">
        <w:t xml:space="preserve"> čl. </w:t>
      </w:r>
      <w:proofErr w:type="spellStart"/>
      <w:r w:rsidR="00A60DE3">
        <w:t>91</w:t>
      </w:r>
      <w:proofErr w:type="spellEnd"/>
      <w:r w:rsidR="00A60DE3">
        <w:t xml:space="preserve">. st. 8. </w:t>
      </w:r>
      <w:r w:rsidR="00230E80">
        <w:t xml:space="preserve">i </w:t>
      </w:r>
      <w:r w:rsidR="00767BD1">
        <w:t xml:space="preserve">      </w:t>
      </w:r>
      <w:r w:rsidR="00230E80">
        <w:t xml:space="preserve">čl. </w:t>
      </w:r>
      <w:proofErr w:type="spellStart"/>
      <w:r w:rsidR="00230E80">
        <w:t>119</w:t>
      </w:r>
      <w:proofErr w:type="spellEnd"/>
      <w:r w:rsidR="00230E80">
        <w:t xml:space="preserve">. st. 6.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 xml:space="preserve">u točki II. izreke ovog rješenja imenovao novog </w:t>
      </w:r>
      <w:r w:rsidR="00DF5C32">
        <w:t xml:space="preserve">privremenog </w:t>
      </w:r>
      <w:r w:rsidR="00A60DE3">
        <w:t>stečajnog upravitelja.</w:t>
      </w:r>
    </w:p>
    <w:p w:rsidRDefault="00ED256C" w:rsidP="00ED256C" w:rsidR="00ED256C">
      <w:pPr>
        <w:ind w:firstLine="708"/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F34CFE">
        <w:t>8</w:t>
      </w:r>
      <w:r w:rsidR="009F28A5">
        <w:t xml:space="preserve">. </w:t>
      </w:r>
      <w:r w:rsidR="00F34CFE">
        <w:t>rujna</w:t>
      </w:r>
      <w:r w:rsidR="00254BDA">
        <w:rPr>
          <w:lang w:val="pt-BR"/>
        </w:rPr>
        <w:t xml:space="preserve"> 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A31162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085B56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CC3A6F" w:rsidP="002D4CBC" w:rsidR="00CC3A6F">
      <w:pPr>
        <w:jc w:val="both"/>
      </w:pPr>
    </w:p>
    <w:p w:rsidRDefault="00A31162" w:rsidP="00A31162" w:rsidR="00A3116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31162" w:rsidP="00A31162" w:rsidR="00716095">
      <w:pPr>
        <w:ind w:left="360"/>
      </w:pPr>
      <w:r>
        <w:t>Petra Čiček</w:t>
      </w:r>
    </w:p>
    <w:sectPr w:rsidSect="00A31162" w:rsidR="00716095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162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005065">
      <w:rPr>
        <w:noProof/>
      </w:rPr>
      <w:t>3595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5065"/>
    <w:rsid w:val="00020500"/>
    <w:rsid w:val="0006358B"/>
    <w:rsid w:val="000854F2"/>
    <w:rsid w:val="00085B56"/>
    <w:rsid w:val="0009227D"/>
    <w:rsid w:val="000E2119"/>
    <w:rsid w:val="00100575"/>
    <w:rsid w:val="00116687"/>
    <w:rsid w:val="001350B2"/>
    <w:rsid w:val="00163E44"/>
    <w:rsid w:val="001B0780"/>
    <w:rsid w:val="001B0810"/>
    <w:rsid w:val="001B255C"/>
    <w:rsid w:val="001C7977"/>
    <w:rsid w:val="001F0DCA"/>
    <w:rsid w:val="001F2E2A"/>
    <w:rsid w:val="002031C7"/>
    <w:rsid w:val="00204508"/>
    <w:rsid w:val="002213AA"/>
    <w:rsid w:val="00221EAE"/>
    <w:rsid w:val="00227F48"/>
    <w:rsid w:val="00230E80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05155"/>
    <w:rsid w:val="003077AF"/>
    <w:rsid w:val="003161BB"/>
    <w:rsid w:val="00371E33"/>
    <w:rsid w:val="003869E3"/>
    <w:rsid w:val="003A083E"/>
    <w:rsid w:val="003B18CF"/>
    <w:rsid w:val="00400A8C"/>
    <w:rsid w:val="00423A24"/>
    <w:rsid w:val="004339E3"/>
    <w:rsid w:val="004472CE"/>
    <w:rsid w:val="004647AA"/>
    <w:rsid w:val="00486DA9"/>
    <w:rsid w:val="004918BD"/>
    <w:rsid w:val="00494FF0"/>
    <w:rsid w:val="004C4D71"/>
    <w:rsid w:val="004D4B40"/>
    <w:rsid w:val="004D583E"/>
    <w:rsid w:val="004D697D"/>
    <w:rsid w:val="00507BA9"/>
    <w:rsid w:val="00521936"/>
    <w:rsid w:val="0053524A"/>
    <w:rsid w:val="005355D1"/>
    <w:rsid w:val="00573BC8"/>
    <w:rsid w:val="00594295"/>
    <w:rsid w:val="005B07D8"/>
    <w:rsid w:val="005D057F"/>
    <w:rsid w:val="00630ECA"/>
    <w:rsid w:val="00640F70"/>
    <w:rsid w:val="00662A9A"/>
    <w:rsid w:val="00670217"/>
    <w:rsid w:val="00673193"/>
    <w:rsid w:val="00686FA3"/>
    <w:rsid w:val="006B4ACD"/>
    <w:rsid w:val="006B77AD"/>
    <w:rsid w:val="006D4B88"/>
    <w:rsid w:val="006E6BEC"/>
    <w:rsid w:val="006F4E21"/>
    <w:rsid w:val="0070379F"/>
    <w:rsid w:val="007159D8"/>
    <w:rsid w:val="00716095"/>
    <w:rsid w:val="0073212E"/>
    <w:rsid w:val="0075346C"/>
    <w:rsid w:val="0075702A"/>
    <w:rsid w:val="00762A37"/>
    <w:rsid w:val="00767BD1"/>
    <w:rsid w:val="007876EC"/>
    <w:rsid w:val="007B333C"/>
    <w:rsid w:val="007D68C0"/>
    <w:rsid w:val="0086115E"/>
    <w:rsid w:val="008657EB"/>
    <w:rsid w:val="00894EE0"/>
    <w:rsid w:val="008D4093"/>
    <w:rsid w:val="008D55C6"/>
    <w:rsid w:val="008D5A9F"/>
    <w:rsid w:val="00907E1E"/>
    <w:rsid w:val="00937646"/>
    <w:rsid w:val="009508C1"/>
    <w:rsid w:val="00955BBB"/>
    <w:rsid w:val="00990BF7"/>
    <w:rsid w:val="009A77D9"/>
    <w:rsid w:val="009C4C8E"/>
    <w:rsid w:val="009C58F8"/>
    <w:rsid w:val="009E6687"/>
    <w:rsid w:val="009F28A5"/>
    <w:rsid w:val="009F6C8D"/>
    <w:rsid w:val="009F6E5A"/>
    <w:rsid w:val="00A16686"/>
    <w:rsid w:val="00A22493"/>
    <w:rsid w:val="00A31162"/>
    <w:rsid w:val="00A60DE3"/>
    <w:rsid w:val="00AD12E1"/>
    <w:rsid w:val="00B10DF4"/>
    <w:rsid w:val="00B46204"/>
    <w:rsid w:val="00B5517A"/>
    <w:rsid w:val="00B84428"/>
    <w:rsid w:val="00B85BF4"/>
    <w:rsid w:val="00B93BB9"/>
    <w:rsid w:val="00BA00B8"/>
    <w:rsid w:val="00BB1C51"/>
    <w:rsid w:val="00BB4391"/>
    <w:rsid w:val="00BC3FFA"/>
    <w:rsid w:val="00BC5467"/>
    <w:rsid w:val="00BD28EB"/>
    <w:rsid w:val="00BD322D"/>
    <w:rsid w:val="00C075D4"/>
    <w:rsid w:val="00C26347"/>
    <w:rsid w:val="00C33007"/>
    <w:rsid w:val="00C40E07"/>
    <w:rsid w:val="00C53B7E"/>
    <w:rsid w:val="00C947A5"/>
    <w:rsid w:val="00CC2D6E"/>
    <w:rsid w:val="00CC3A6F"/>
    <w:rsid w:val="00CD080D"/>
    <w:rsid w:val="00D01D70"/>
    <w:rsid w:val="00D0668D"/>
    <w:rsid w:val="00D26CB0"/>
    <w:rsid w:val="00D565C9"/>
    <w:rsid w:val="00D821EE"/>
    <w:rsid w:val="00D94837"/>
    <w:rsid w:val="00D95F7A"/>
    <w:rsid w:val="00D96C62"/>
    <w:rsid w:val="00DA46AF"/>
    <w:rsid w:val="00DA4B6E"/>
    <w:rsid w:val="00DB7715"/>
    <w:rsid w:val="00DE274E"/>
    <w:rsid w:val="00DE5751"/>
    <w:rsid w:val="00DF2243"/>
    <w:rsid w:val="00DF5C32"/>
    <w:rsid w:val="00E029B4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34CFE"/>
    <w:rsid w:val="00F37654"/>
    <w:rsid w:val="00F418B3"/>
    <w:rsid w:val="00FB7720"/>
    <w:rsid w:val="00FC1184"/>
    <w:rsid w:val="00FC6A27"/>
    <w:rsid w:val="00FD38E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1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1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1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1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1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1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1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1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1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1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PRIVREMENOG STEČAJNOG UPRAVITELJA</izvorni_sadrzaj>
    <derivirana_varijabla naziv="DomainObject.Primjedba_1">RAZRJEŠENJE PRIVREMENOG STEČAJNOG UPRAVITELJA</derivirana_varijabla>
  </DomainObject.Primjedba>
  <DomainObject.Oznaka>
    <izvorni_sadrzaj>St-3595/2016-30</izvorni_sadrzaj>
    <derivirana_varijabla naziv="DomainObject.Oznaka_1">St-3595/2016-30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St-3595/2016-30</izvorni_sadrzaj>
    <derivirana_varijabla naziv="DomainObject.PoslovniBrojDokumenta_1">St-3595/2016-30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1561</properties:Characters>
  <properties:Lines>49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2017-09-12T05:57:00Z</cp:lastPrinted>
  <dcterms:modified xmlns:xsi="http://www.w3.org/2001/XMLSchema-instance" xsi:type="dcterms:W3CDTF">2017-09-12T05:58:00Z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St-3595/2016-30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