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f2b2" w14:paraId="46df2b2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7A60C9">
        <w:t>JOPE d.o.o. Split, Domovinskog rata 50, OIB: 58001622744</w:t>
      </w:r>
      <w:r w:rsidR="00A25B81">
        <w:t xml:space="preserve">, dana </w:t>
      </w:r>
      <w:r w:rsidR="00894513">
        <w:t>10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7A60C9" w:rsidRPr="007A60C9">
        <w:t>JOPE d.o.o. Split, Domovinskog rata 50, OIB: 58001622744</w:t>
      </w:r>
      <w:r w:rsidR="0072205E" w:rsidRPr="0072205E">
        <w:t xml:space="preserve">, </w:t>
      </w:r>
      <w:r>
        <w:t xml:space="preserve">na dan 1. rujna 2015. godine u Očevidniku redoslijeda osnova za plaćanje ima evidentiran dug na temelju neizvršenih osnova za plaćanje u ukupnom iznosu </w:t>
      </w:r>
      <w:r w:rsidR="00271C3C">
        <w:t xml:space="preserve">od </w:t>
      </w:r>
      <w:r w:rsidR="007A60C9">
        <w:t>2.185.887,41</w:t>
      </w:r>
      <w:r w:rsidR="00CF37CC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10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2205E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F37CC">
      <w:t>118</w:t>
    </w:r>
    <w:r w:rsidR="007A60C9">
      <w:t>7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3077"/>
    <w:rsid w:val="00034638"/>
    <w:rsid w:val="000431ED"/>
    <w:rsid w:val="00082A02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5570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85CC4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1C3C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2205E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0C9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CF37CC"/>
    <w:rsid w:val="00D035AC"/>
    <w:rsid w:val="00D07DFA"/>
    <w:rsid w:val="00D10CE0"/>
    <w:rsid w:val="00D158CE"/>
    <w:rsid w:val="00D20319"/>
    <w:rsid w:val="00D359EC"/>
    <w:rsid w:val="00D438B6"/>
    <w:rsid w:val="00D6364C"/>
    <w:rsid w:val="00D63BAD"/>
    <w:rsid w:val="00DA1B30"/>
    <w:rsid w:val="00DA2F7B"/>
    <w:rsid w:val="00DA755E"/>
    <w:rsid w:val="00DB5821"/>
    <w:rsid w:val="00DD2E77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3F9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St-1187/2015</izvorni_sadrzaj>
    <derivirana_varijabla naziv="DomainObject.Predmet.OznakaBroj_1">St-1187/2015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JOPE društvo s ograničenom odgovornošću za trgovinu, ugostiteljstvo, turizam i proizvodnju</izvorni_sadrzaj>
    <derivirana_varijabla naziv="DomainObject.Predmet.ProtustrankaFormated_1">  JOPE društvo s ograničenom odgovornošću za trgovinu, ugostiteljstvo, turizam i proizvodnju</derivirana_varijabla>
  </DomainObject.Predmet.ProtustrankaFormated>
  <DomainObject.Predmet.ProtustrankaFormatedOIB>
    <izvorni_sadrzaj>  JOPE društvo s ograničenom odgovornošću za trgovinu, ugostiteljstvo, turizam i proizvodnju, OIB 58001622744</izvorni_sadrzaj>
    <derivirana_varijabla naziv="DomainObject.Predmet.ProtustrankaFormatedOIB_1">  JOPE društvo s ograničenom odgovornošću za trgovinu, ugostiteljstvo, turizam i proizvodnju, OIB 58001622744</derivirana_varijabla>
  </DomainObject.Predmet.ProtustrankaFormatedOIB>
  <DomainObject.Predmet.ProtustrankaFormatedWithAdress>
    <izvorni_sadrzaj> JOPE društvo s ograničenom odgovornošću za trgovinu, ugostiteljstvo, turizam i proizvodnju, Domovinskog rata 50, 21000 Split</izvorni_sadrzaj>
    <derivirana_varijabla naziv="DomainObject.Predmet.ProtustrankaFormatedWithAdress_1"> JOPE društvo s ograničenom odgovornošću za trgovinu, ugostiteljstvo, turizam i proizvodnju, Domovinskog rata 50, 21000 Split</derivirana_varijabla>
  </DomainObject.Predmet.ProtustrankaFormatedWithAdress>
  <DomainObject.Predmet.ProtustrankaFormatedWithAdressOIB>
    <izvorni_sadrzaj> JOPE društvo s ograničenom odgovornošću za trgovinu, ugostiteljstvo, turizam i proizvodnju, OIB 58001622744, Domovinskog rata 50, 21000 Split</izvorni_sadrzaj>
    <derivirana_varijabla naziv="DomainObject.Predmet.ProtustrankaFormatedWithAdressOIB_1"> JOPE društvo s ograničenom odgovornošću za trgovinu, ugostiteljstvo, turizam i proizvodnju, OIB 58001622744, Domovinskog rata 50, 21000 Split</derivirana_varijabla>
  </DomainObject.Predmet.ProtustrankaFormatedWithAdressOIB>
  <DomainObject.Predmet.ProtustrankaWithAdress>
    <izvorni_sadrzaj>JOPE društvo s ograničenom odgovornošću za trgovinu, ugostiteljstvo, turizam i proizvodnju Domovinskog rata 50, 21000 Split</izvorni_sadrzaj>
    <derivirana_varijabla naziv="DomainObject.Predmet.ProtustrankaWithAdress_1">JOPE društvo s ograničenom odgovornošću za trgovinu, ugostiteljstvo, turizam i proizvodnju Domovinskog rata 50, 21000 Split</derivirana_varijabla>
  </DomainObject.Predmet.ProtustrankaWithAdress>
  <DomainObject.Predmet.ProtustrankaWithAdressOIB>
    <izvorni_sadrzaj>JOPE društvo s ograničenom odgovornošću za trgovinu, ugostiteljstvo, turizam i proizvodnju, OIB 58001622744, Domovinskog rata 50, 21000 Split</izvorni_sadrzaj>
    <derivirana_varijabla naziv="DomainObject.Predmet.ProtustrankaWithAdressOIB_1">JOPE društvo s ograničenom odgovornošću za trgovinu, ugostiteljstvo, turizam i proizvodnju, OIB 58001622744, Domovinskog rata 50, 21000 Split</derivirana_varijabla>
  </DomainObject.Predmet.ProtustrankaWithAdressOIB>
  <DomainObject.Predmet.ProtustrankaNazivFormated>
    <izvorni_sadrzaj>JOPE društvo s ograničenom odgovornošću za trgovinu, ugostiteljstvo, turizam i proizvodnju</izvorni_sadrzaj>
    <derivirana_varijabla naziv="DomainObject.Predmet.ProtustrankaNazivFormated_1">JOPE društvo s ograničenom odgovornošću za trgovinu, ugostiteljstvo, turizam i proizvodnju</derivirana_varijabla>
  </DomainObject.Predmet.ProtustrankaNazivFormated>
  <DomainObject.Predmet.ProtustrankaNazivFormatedOIB>
    <izvorni_sadrzaj>JOPE društvo s ograničenom odgovornošću za trgovinu, ugostiteljstvo, turizam i proizvodnju, OIB 58001622744</izvorni_sadrzaj>
    <derivirana_varijabla naziv="DomainObject.Predmet.ProtustrankaNazivFormatedOIB_1">JOPE društvo s ograničenom odgovornošću za trgovinu, ugostiteljstvo, turizam i proizvodnju, OIB 58001622744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JOPE društvo s ograničenom odgovornošću za trgovinu, ugostiteljstvo, turizam i proizvodnju</item>
    </izvorni_sadrzaj>
    <derivirana_varijabla naziv="DomainObject.Predmet.ProtuStrankaListFormated_1">
      <item>JOPE društvo s ograničenom odgovornošću za trgovinu, ugostiteljstvo, turizam i proizvodnju</item>
    </derivirana_varijabla>
  </DomainObject.Predmet.ProtuStrankaListFormated>
  <DomainObject.Predmet.ProtuStrankaListFormatedOIB>
    <izvorni_sadrzaj>
      <item>JOPE društvo s ograničenom odgovornošću za trgovinu, ugostiteljstvo, turizam i proizvodnju, OIB 58001622744</item>
    </izvorni_sadrzaj>
    <derivirana_varijabla naziv="DomainObject.Predmet.ProtuStrankaListFormatedOIB_1">
      <item>JOPE društvo s ograničenom odgovornošću za trgovinu, ugostiteljstvo, turizam i proizvodnju, OIB 58001622744</item>
    </derivirana_varijabla>
  </DomainObject.Predmet.ProtuStrankaListFormatedOIB>
  <DomainObject.Predmet.ProtuStrankaListFormatedWithAdress>
    <izvorni_sadrzaj>
      <item>JOPE društvo s ograničenom odgovornošću za trgovinu, ugostiteljstvo, turizam i proizvodnju, Domovinskog rata 50, 21000 Split</item>
    </izvorni_sadrzaj>
    <derivirana_varijabla naziv="DomainObject.Predmet.ProtuStrankaListFormatedWithAdress_1">
      <item>JOPE društvo s ograničenom odgovornošću za trgovinu, ugostiteljstvo, turizam i proizvodnju, Domovinskog rata 50, 21000 Split</item>
    </derivirana_varijabla>
  </DomainObject.Predmet.ProtuStrankaListFormatedWithAdress>
  <DomainObject.Predmet.ProtuStrankaListFormatedWithAdressOIB>
    <izvorni_sadrzaj>
      <item>JOPE društvo s ograničenom odgovornošću za trgovinu, ugostiteljstvo, turizam i proizvodnju, OIB 58001622744, Domovinskog rata 50, 21000 Split</item>
    </izvorni_sadrzaj>
    <derivirana_varijabla naziv="DomainObject.Predmet.ProtuStrankaListFormatedWithAdressOIB_1">
      <item>JOPE društvo s ograničenom odgovornošću za trgovinu, ugostiteljstvo, turizam i proizvodnju, OIB 58001622744, Domovinskog rata 50, 21000 Split</item>
    </derivirana_varijabla>
  </DomainObject.Predmet.ProtuStrankaListFormatedWithAdressOIB>
  <DomainObject.Predmet.ProtuStrankaListNazivFormated>
    <izvorni_sadrzaj>
      <item>JOPE društvo s ograničenom odgovornošću za trgovinu, ugostiteljstvo, turizam i proizvodnju</item>
    </izvorni_sadrzaj>
    <derivirana_varijabla naziv="DomainObject.Predmet.ProtuStrankaListNazivFormated_1">
      <item>JOPE društvo s ograničenom odgovornošću za trgovinu, ugostiteljstvo, turizam i proizvodnju</item>
    </derivirana_varijabla>
  </DomainObject.Predmet.ProtuStrankaListNazivFormated>
  <DomainObject.Predmet.ProtuStrankaListNazivFormatedOIB>
    <izvorni_sadrzaj>
      <item>JOPE društvo s ograničenom odgovornošću za trgovinu, ugostiteljstvo, turizam i proizvodnju, OIB 58001622744</item>
    </izvorni_sadrzaj>
    <derivirana_varijabla naziv="DomainObject.Predmet.ProtuStrankaListNazivFormatedOIB_1">
      <item>JOPE društvo s ograničenom odgovornošću za trgovinu, ugostiteljstvo, turizam i proizvodnju, OIB 58001622744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JOPE društvo s ograničenom odgovornošću za trgovinu, ugostiteljstvo, turizam i proizvodnju</izvorni_sadrzaj>
    <derivirana_varijabla naziv="DomainObject.Predmet.ProtustrankaIDrugi_1">JOPE društvo s ograničenom odgovornošću za trgovinu, ugostiteljstvo, turizam i proizvodnju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JOPE društvo s ograničenom odgovornošću za trgovinu, ugostiteljstvo, turizam i proizvodnju, OIB 58001622744, Domovinskog rata 50, 21000 Split</izvorni_sadrzaj>
    <derivirana_varijabla naziv="DomainObject.Predmet.ProtustrankaIDrugiAdressOIB_1">JOPE društvo s ograničenom odgovornošću za trgovinu, ugostiteljstvo, turizam i proizvodnju, OIB 58001622744, Domovinskog rata 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JOPE društvo s ograničenom odgovornošću za trgovinu, ugostiteljstvo, turizam i proizvodnju</item>
      <item>FINANCIJSKA AGENCIJA RC SPLIT</item>
    </izvorni_sadrzaj>
    <derivirana_varijabla naziv="DomainObject.Predmet.SudioniciListNaziv_1">
      <item>JOPE društvo s ograničenom odgovornošću za trgovinu, ugostiteljstvo, turizam i proizvodnju</item>
      <item>FINANCIJSKA AGENCIJA RC SPLIT</item>
    </derivirana_varijabla>
  </DomainObject.Predmet.SudioniciListNaziv>
  <DomainObject.Predmet.SudioniciListAdressOIB>
    <izvorni_sadrzaj>
      <item>JOPE društvo s ograničenom odgovornošću za trgovinu, ugostiteljstvo, turizam i proizvodnju, OIB 58001622744, Domovinskog rata 50,21000 Split</item>
      <item>FINANCIJSKA AGENCIJA RC SPLIT, OIB 85821130368, Mažuranićevo šetalište 24b,21000 Split</item>
    </izvorni_sadrzaj>
    <derivirana_varijabla naziv="DomainObject.Predmet.SudioniciListAdressOIB_1">
      <item>JOPE društvo s ograničenom odgovornošću za trgovinu, ugostiteljstvo, turizam i proizvodnju, OIB 58001622744, Domovinskog rata 50,21000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58001622744</item>
      <item>, OIB 85821130368</item>
    </izvorni_sadrzaj>
    <derivirana_varijabla naziv="DomainObject.Predmet.SudioniciListNazivOIB_1">
      <item>, OIB 58001622744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3DDD7-DC30-45E1-A50F-0A257966A5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1965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2016-02-09T12:29:00Z</dcterms:created>
  <dc:creator>nmarkovic</dc:creator>
  <cp:lastModifiedBy>Ana Golub Gruić</cp:lastModifiedBy>
  <cp:lastPrinted>2016-02-09T12:29:00Z</cp:lastPrinted>
  <dcterms:modified xmlns:xsi="http://www.w3.org/2001/XMLSchema-instance" xsi:type="dcterms:W3CDTF">2016-02-10T08:40:00Z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