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cf277" w14:paraId="adcf277" w:rsidRDefault="00FE7D44" w:rsidR="005A05A8" w:rsidRPr="006926A2">
      <w:pPr>
        <w15:collapsed w:val="false"/>
      </w:pPr>
      <w: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EF73B2">
        <w:tab/>
      </w:r>
      <w:r w:rsidR="00EF73B2">
        <w:tab/>
      </w:r>
    </w:p>
    <w:p w:rsidRDefault="005A05A8" w:rsidR="005A05A8" w:rsidRPr="006926A2"/>
    <w:p w:rsidRDefault="006F7B83" w:rsidR="005A05A8" w:rsidRPr="006926A2">
      <w:r w:rsidRPr="006926A2">
        <w:t xml:space="preserve">          </w:t>
      </w:r>
      <w:r w:rsidR="005A05A8" w:rsidRPr="006926A2">
        <w:t>R</w:t>
      </w:r>
      <w:r w:rsidRPr="006926A2">
        <w:t>epublika</w:t>
      </w:r>
      <w:r w:rsidR="005A05A8" w:rsidRPr="006926A2">
        <w:t xml:space="preserve"> H</w:t>
      </w:r>
      <w:r w:rsidRPr="006926A2">
        <w:t>rvatska</w:t>
      </w:r>
      <w:r w:rsidR="00EF73B2">
        <w:tab/>
      </w:r>
      <w:r w:rsidR="00EF73B2">
        <w:tab/>
      </w:r>
      <w:r w:rsidR="00EF73B2">
        <w:tab/>
      </w:r>
      <w:r w:rsidR="00EF73B2">
        <w:tab/>
      </w:r>
      <w:r w:rsidR="00EF73B2">
        <w:tab/>
      </w:r>
      <w:r w:rsidR="00EF73B2">
        <w:tab/>
      </w:r>
    </w:p>
    <w:p w:rsidRDefault="006F7B83" w:rsidR="002A2E27" w:rsidRPr="006926A2">
      <w:r w:rsidRPr="006926A2">
        <w:t>TRGOVAČKI SUD U ZAGREBU</w:t>
      </w:r>
      <w:r w:rsidR="00EF73B2">
        <w:tab/>
      </w:r>
    </w:p>
    <w:p w:rsidRDefault="006F7B83" w:rsidR="00EF73B2">
      <w:r w:rsidRPr="006926A2">
        <w:t xml:space="preserve">       </w:t>
      </w:r>
      <w:r w:rsidR="002A2E27" w:rsidRPr="006926A2">
        <w:t>Zagreb, Amruševa 2/II</w:t>
      </w:r>
    </w:p>
    <w:p w:rsidRDefault="00EF73B2" w:rsidP="000870CB" w:rsidR="005A05A8" w:rsidRPr="006926A2">
      <w:pPr>
        <w:jc w:val="right"/>
      </w:pPr>
      <w:r w:rsidRPr="006926A2">
        <w:t>20 St-</w:t>
      </w:r>
      <w:r>
        <w:t>417/15</w:t>
      </w:r>
      <w:r w:rsidRPr="006926A2">
        <w:t>-</w:t>
      </w:r>
      <w:r w:rsidR="00312CEC">
        <w:t>26</w:t>
      </w:r>
      <w:r w:rsidR="005A05A8" w:rsidRPr="006926A2">
        <w:t xml:space="preserve"> </w:t>
      </w:r>
      <w:r w:rsidR="005C4AA5" w:rsidRPr="006926A2">
        <w:t xml:space="preserve">    </w:t>
      </w:r>
      <w:r w:rsidR="000870CB" w:rsidRPr="006926A2">
        <w:t xml:space="preserve">   </w:t>
      </w:r>
    </w:p>
    <w:p w:rsidRDefault="00EF73B2" w:rsidP="00EF73B2" w:rsidR="00EF73B2" w:rsidRPr="00EF73B2">
      <w:pPr>
        <w:jc w:val="center"/>
        <w:rPr>
          <w:sz w:val="22"/>
          <w:szCs w:val="22"/>
        </w:rPr>
      </w:pPr>
      <w:r w:rsidRPr="00EF73B2">
        <w:rPr>
          <w:sz w:val="22"/>
          <w:szCs w:val="22"/>
        </w:rPr>
        <w:t>R E P U B L I K A    H R V A T S K A</w:t>
      </w:r>
    </w:p>
    <w:p w:rsidRDefault="00EF73B2" w:rsidR="00EF73B2" w:rsidRPr="00EF73B2">
      <w:pPr>
        <w:jc w:val="center"/>
        <w:rPr>
          <w:sz w:val="22"/>
          <w:szCs w:val="22"/>
        </w:rPr>
      </w:pPr>
    </w:p>
    <w:p w:rsidRDefault="005A05A8" w:rsidR="005A05A8" w:rsidRPr="00EF73B2">
      <w:pPr>
        <w:jc w:val="center"/>
        <w:rPr>
          <w:sz w:val="22"/>
          <w:szCs w:val="22"/>
        </w:rPr>
      </w:pPr>
      <w:r w:rsidRPr="00EF73B2">
        <w:rPr>
          <w:sz w:val="22"/>
          <w:szCs w:val="22"/>
        </w:rPr>
        <w:t>R J E Š E N J E</w:t>
      </w:r>
    </w:p>
    <w:p w:rsidRDefault="00FF587B" w:rsidR="00FF587B" w:rsidRPr="006926A2">
      <w:pPr>
        <w:jc w:val="center"/>
      </w:pPr>
    </w:p>
    <w:p w:rsidRDefault="005A05A8" w:rsidP="00EF73B2" w:rsidR="009E6CC5" w:rsidRPr="00AB6612">
      <w:pPr>
        <w:pStyle w:val="Tijeloteksta"/>
        <w:rPr>
          <w:szCs w:val="24"/>
        </w:rPr>
      </w:pPr>
      <w:r w:rsidRPr="006926A2">
        <w:rPr>
          <w:szCs w:val="24"/>
        </w:rPr>
        <w:tab/>
      </w:r>
      <w:r w:rsidRPr="00AB6612">
        <w:rPr>
          <w:szCs w:val="24"/>
        </w:rPr>
        <w:t>TRGOVAČKI SUD U ZAGREBU, po sucu</w:t>
      </w:r>
      <w:r w:rsidR="002A2E27" w:rsidRPr="00AB6612">
        <w:rPr>
          <w:szCs w:val="24"/>
        </w:rPr>
        <w:t xml:space="preserve"> pojedincu</w:t>
      </w:r>
      <w:r w:rsidRPr="00AB6612">
        <w:rPr>
          <w:szCs w:val="24"/>
        </w:rPr>
        <w:t xml:space="preserve"> </w:t>
      </w:r>
      <w:bookmarkStart w:name="_GoBack" w:id="0"/>
      <w:r w:rsidRPr="00AB6612">
        <w:rPr>
          <w:szCs w:val="24"/>
        </w:rPr>
        <w:t xml:space="preserve">Luciji </w:t>
      </w:r>
      <w:bookmarkEnd w:id="0"/>
      <w:r w:rsidRPr="00AB6612">
        <w:rPr>
          <w:szCs w:val="24"/>
        </w:rPr>
        <w:t>Butigan, u stečajnom postupku nad stečajnim dužniko</w:t>
      </w:r>
      <w:r w:rsidR="001F2B41" w:rsidRPr="00AB6612">
        <w:rPr>
          <w:szCs w:val="24"/>
        </w:rPr>
        <w:t xml:space="preserve">m </w:t>
      </w:r>
      <w:r w:rsidR="00FE7D44" w:rsidRPr="00AB6612">
        <w:rPr>
          <w:szCs w:val="24"/>
        </w:rPr>
        <w:t>GEOTEHNIKA - INŽENJERING d.o.o., Zagreb, Gradišćanska 26, OIB: 44124262642</w:t>
      </w:r>
      <w:r w:rsidR="00E06B5F" w:rsidRPr="00AB6612">
        <w:rPr>
          <w:szCs w:val="24"/>
        </w:rPr>
        <w:t xml:space="preserve">, </w:t>
      </w:r>
      <w:r w:rsidR="001F2B41" w:rsidRPr="00AB6612">
        <w:rPr>
          <w:szCs w:val="24"/>
        </w:rPr>
        <w:t xml:space="preserve">na ispitnom </w:t>
      </w:r>
      <w:r w:rsidR="000870CB" w:rsidRPr="00AB6612">
        <w:rPr>
          <w:szCs w:val="24"/>
        </w:rPr>
        <w:t>ročištu održanom dana</w:t>
      </w:r>
      <w:r w:rsidR="00EB5A87" w:rsidRPr="00AB6612">
        <w:rPr>
          <w:szCs w:val="24"/>
        </w:rPr>
        <w:t xml:space="preserve"> </w:t>
      </w:r>
      <w:r w:rsidR="00FE7D44" w:rsidRPr="00AB6612">
        <w:rPr>
          <w:szCs w:val="24"/>
        </w:rPr>
        <w:t>8</w:t>
      </w:r>
      <w:r w:rsidR="00EB5A87" w:rsidRPr="00AB6612">
        <w:rPr>
          <w:szCs w:val="24"/>
        </w:rPr>
        <w:t xml:space="preserve">. </w:t>
      </w:r>
      <w:r w:rsidR="00FE7D44" w:rsidRPr="00AB6612">
        <w:rPr>
          <w:szCs w:val="24"/>
        </w:rPr>
        <w:t>prosinca</w:t>
      </w:r>
      <w:r w:rsidR="000870CB" w:rsidRPr="00AB6612">
        <w:rPr>
          <w:szCs w:val="24"/>
        </w:rPr>
        <w:t xml:space="preserve"> 20</w:t>
      </w:r>
      <w:r w:rsidR="002A2E27" w:rsidRPr="00AB6612">
        <w:rPr>
          <w:szCs w:val="24"/>
        </w:rPr>
        <w:t>1</w:t>
      </w:r>
      <w:r w:rsidR="00690AF3" w:rsidRPr="00AB6612">
        <w:rPr>
          <w:szCs w:val="24"/>
        </w:rPr>
        <w:t>5</w:t>
      </w:r>
      <w:r w:rsidR="00EE07C2" w:rsidRPr="00AB6612">
        <w:rPr>
          <w:szCs w:val="24"/>
        </w:rPr>
        <w:t>.</w:t>
      </w:r>
    </w:p>
    <w:p w:rsidRDefault="00FF587B" w:rsidP="00EF73B2" w:rsidR="00FF587B" w:rsidRPr="00EF73B2">
      <w:pPr>
        <w:jc w:val="both"/>
        <w:rPr>
          <w:sz w:val="22"/>
          <w:szCs w:val="22"/>
        </w:rPr>
      </w:pPr>
    </w:p>
    <w:p w:rsidRDefault="005A05A8" w:rsidR="005A05A8" w:rsidRPr="00EF73B2">
      <w:pPr>
        <w:jc w:val="center"/>
        <w:rPr>
          <w:sz w:val="22"/>
          <w:szCs w:val="22"/>
        </w:rPr>
      </w:pPr>
      <w:r w:rsidRPr="00EF73B2">
        <w:rPr>
          <w:sz w:val="22"/>
          <w:szCs w:val="22"/>
        </w:rPr>
        <w:t xml:space="preserve">r i j e š i o    j e </w:t>
      </w:r>
    </w:p>
    <w:p w:rsidRDefault="00EF73B2" w:rsidP="00826A08" w:rsidR="00EF73B2">
      <w:pPr>
        <w:jc w:val="both"/>
        <w:rPr>
          <w:sz w:val="22"/>
          <w:szCs w:val="22"/>
          <w:u w:val="single"/>
        </w:rPr>
      </w:pPr>
    </w:p>
    <w:p w:rsidRDefault="00826A08" w:rsidP="00826A08" w:rsidR="00826A08" w:rsidRPr="00AB6612">
      <w:pPr>
        <w:jc w:val="both"/>
        <w:rPr>
          <w:bCs/>
        </w:rPr>
      </w:pPr>
      <w:r w:rsidRPr="00AB6612">
        <w:rPr>
          <w:bCs/>
        </w:rPr>
        <w:t xml:space="preserve">I. </w:t>
      </w:r>
      <w:r w:rsidRPr="00AB6612">
        <w:rPr>
          <w:bCs/>
        </w:rPr>
        <w:tab/>
        <w:t>Utvrđene su sljedeće tražbine viših isplatnih redova kako slijedi:</w:t>
      </w:r>
    </w:p>
    <w:p w:rsidRDefault="00826A08" w:rsidP="00826A08" w:rsidR="00826A08" w:rsidRPr="006926A2">
      <w:pPr>
        <w:rPr>
          <w:sz w:val="22"/>
          <w:szCs w:val="22"/>
        </w:rPr>
      </w:pPr>
    </w:p>
    <w:p w:rsidRDefault="00826A08" w:rsidP="00EF73B2" w:rsidR="00826A08" w:rsidRPr="00EF73B2">
      <w:pPr>
        <w:ind w:left="360"/>
        <w:jc w:val="center"/>
        <w:rPr>
          <w:bCs/>
          <w:sz w:val="22"/>
          <w:szCs w:val="22"/>
          <w:u w:val="single"/>
        </w:rPr>
      </w:pPr>
      <w:r w:rsidRPr="00EF73B2">
        <w:rPr>
          <w:bCs/>
          <w:sz w:val="22"/>
          <w:szCs w:val="22"/>
          <w:u w:val="single"/>
        </w:rPr>
        <w:t>1. viši isplatni red</w:t>
      </w:r>
    </w:p>
    <w:p w:rsidRDefault="00EF73B2" w:rsidP="00EF73B2" w:rsidR="00EF73B2" w:rsidRPr="00EF73B2">
      <w:pPr>
        <w:ind w:left="360"/>
        <w:jc w:val="center"/>
        <w:rPr>
          <w:bCs/>
          <w:sz w:val="22"/>
          <w:szCs w:val="22"/>
          <w:u w:val="single"/>
        </w:rPr>
      </w:pPr>
    </w:p>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360"/>
        <w:gridCol w:w="2160"/>
      </w:tblGrid>
      <w:tr w:rsidTr="00D03A5B" w:rsidR="00826A08" w:rsidRPr="006926A2">
        <w:tc>
          <w:tcPr>
            <w:tcW w:type="dxa" w:w="720"/>
          </w:tcPr>
          <w:p w:rsidRDefault="00826A08" w:rsidP="00D03A5B" w:rsidR="00826A08" w:rsidRPr="006926A2">
            <w:pPr>
              <w:jc w:val="both"/>
              <w:rPr>
                <w:bCs/>
                <w:sz w:val="22"/>
                <w:szCs w:val="22"/>
              </w:rPr>
            </w:pPr>
            <w:r w:rsidRPr="006926A2">
              <w:rPr>
                <w:bCs/>
                <w:sz w:val="22"/>
                <w:szCs w:val="22"/>
              </w:rPr>
              <w:t>red.</w:t>
            </w:r>
          </w:p>
          <w:p w:rsidRDefault="00826A08" w:rsidP="00D03A5B" w:rsidR="00826A08" w:rsidRPr="006926A2">
            <w:pPr>
              <w:jc w:val="both"/>
              <w:rPr>
                <w:bCs/>
                <w:sz w:val="22"/>
                <w:szCs w:val="22"/>
              </w:rPr>
            </w:pPr>
            <w:r w:rsidRPr="006926A2">
              <w:rPr>
                <w:bCs/>
                <w:sz w:val="22"/>
                <w:szCs w:val="22"/>
              </w:rPr>
              <w:t>br.</w:t>
            </w:r>
          </w:p>
        </w:tc>
        <w:tc>
          <w:tcPr>
            <w:tcW w:type="dxa" w:w="6360"/>
          </w:tcPr>
          <w:p w:rsidRDefault="00826A08" w:rsidP="00D03A5B" w:rsidR="00826A08" w:rsidRPr="006926A2">
            <w:pPr>
              <w:jc w:val="center"/>
              <w:rPr>
                <w:bCs/>
                <w:sz w:val="22"/>
                <w:szCs w:val="22"/>
              </w:rPr>
            </w:pPr>
            <w:r w:rsidRPr="006926A2">
              <w:rPr>
                <w:bCs/>
                <w:sz w:val="22"/>
                <w:szCs w:val="22"/>
              </w:rPr>
              <w:t>vjerovnik</w:t>
            </w:r>
          </w:p>
          <w:p w:rsidRDefault="00826A08" w:rsidP="00D03A5B" w:rsidR="00826A08" w:rsidRPr="006926A2">
            <w:pPr>
              <w:jc w:val="both"/>
              <w:rPr>
                <w:bCs/>
                <w:sz w:val="22"/>
                <w:szCs w:val="22"/>
              </w:rPr>
            </w:pPr>
          </w:p>
        </w:tc>
        <w:tc>
          <w:tcPr>
            <w:tcW w:type="dxa" w:w="2160"/>
          </w:tcPr>
          <w:p w:rsidRDefault="00826A08" w:rsidP="00D03A5B" w:rsidR="00826A08" w:rsidRPr="006926A2">
            <w:pPr>
              <w:jc w:val="right"/>
              <w:rPr>
                <w:bCs/>
                <w:sz w:val="22"/>
                <w:szCs w:val="22"/>
              </w:rPr>
            </w:pPr>
            <w:r w:rsidRPr="006926A2">
              <w:rPr>
                <w:bCs/>
                <w:sz w:val="22"/>
                <w:szCs w:val="22"/>
              </w:rPr>
              <w:t>iznos kn</w:t>
            </w:r>
          </w:p>
        </w:tc>
      </w:tr>
      <w:tr w:rsidTr="00D03A5B" w:rsidR="00826A08" w:rsidRPr="006926A2">
        <w:tc>
          <w:tcPr>
            <w:tcW w:type="dxa" w:w="720"/>
          </w:tcPr>
          <w:p w:rsidRDefault="00826A08" w:rsidP="00D03A5B" w:rsidR="00826A08" w:rsidRPr="006926A2">
            <w:pPr>
              <w:jc w:val="both"/>
              <w:rPr>
                <w:sz w:val="22"/>
                <w:szCs w:val="22"/>
              </w:rPr>
            </w:pPr>
            <w:r>
              <w:rPr>
                <w:sz w:val="22"/>
                <w:szCs w:val="22"/>
              </w:rPr>
              <w:t>1</w:t>
            </w:r>
            <w:r w:rsidRPr="006926A2">
              <w:rPr>
                <w:sz w:val="22"/>
                <w:szCs w:val="22"/>
              </w:rPr>
              <w:t>.</w:t>
            </w:r>
          </w:p>
        </w:tc>
        <w:tc>
          <w:tcPr>
            <w:tcW w:type="dxa" w:w="6360"/>
          </w:tcPr>
          <w:p w:rsidRDefault="00826A08" w:rsidP="00D03A5B" w:rsidR="00826A08" w:rsidRPr="006926A2">
            <w:pPr>
              <w:pStyle w:val="TableContents"/>
              <w:rPr>
                <w:rFonts w:cs="Times New Roman"/>
                <w:bCs/>
                <w:sz w:val="22"/>
                <w:szCs w:val="22"/>
              </w:rPr>
            </w:pPr>
            <w:r>
              <w:rPr>
                <w:rFonts w:cs="Times New Roman"/>
                <w:bCs/>
                <w:sz w:val="22"/>
                <w:szCs w:val="22"/>
              </w:rPr>
              <w:t>Dubravko Antolić, Sesvete, Vretenec 23, OIB:92781625528</w:t>
            </w:r>
          </w:p>
        </w:tc>
        <w:tc>
          <w:tcPr>
            <w:tcW w:type="dxa" w:w="2160"/>
          </w:tcPr>
          <w:p w:rsidRDefault="00826A08" w:rsidP="00D03A5B" w:rsidR="00826A08" w:rsidRPr="006926A2">
            <w:pPr>
              <w:jc w:val="right"/>
              <w:rPr>
                <w:sz w:val="22"/>
                <w:szCs w:val="22"/>
              </w:rPr>
            </w:pPr>
            <w:r>
              <w:rPr>
                <w:sz w:val="22"/>
                <w:szCs w:val="22"/>
              </w:rPr>
              <w:t>51.495,68</w:t>
            </w:r>
          </w:p>
        </w:tc>
      </w:tr>
      <w:tr w:rsidTr="00D03A5B" w:rsidR="00826A08" w:rsidRPr="006926A2">
        <w:tc>
          <w:tcPr>
            <w:tcW w:type="dxa" w:w="720"/>
          </w:tcPr>
          <w:p w:rsidRDefault="00826A08" w:rsidP="00D03A5B" w:rsidR="00826A08" w:rsidRPr="006926A2">
            <w:pPr>
              <w:jc w:val="both"/>
              <w:rPr>
                <w:sz w:val="22"/>
                <w:szCs w:val="22"/>
              </w:rPr>
            </w:pPr>
            <w:r>
              <w:rPr>
                <w:sz w:val="22"/>
                <w:szCs w:val="22"/>
              </w:rPr>
              <w:t>2</w:t>
            </w:r>
            <w:r w:rsidRPr="006926A2">
              <w:rPr>
                <w:sz w:val="22"/>
                <w:szCs w:val="22"/>
              </w:rPr>
              <w:t>.</w:t>
            </w:r>
          </w:p>
        </w:tc>
        <w:tc>
          <w:tcPr>
            <w:tcW w:type="dxa" w:w="6360"/>
          </w:tcPr>
          <w:p w:rsidRDefault="00826A08" w:rsidP="00D03A5B" w:rsidR="00826A08" w:rsidRPr="00283F56">
            <w:pPr>
              <w:jc w:val="both"/>
              <w:rPr>
                <w:sz w:val="22"/>
                <w:szCs w:val="22"/>
              </w:rPr>
            </w:pPr>
            <w:r w:rsidRPr="00283F56">
              <w:rPr>
                <w:sz w:val="22"/>
                <w:szCs w:val="22"/>
              </w:rPr>
              <w:t>Dragutin Benković, Novi Marof, Donje Mokojišće 203, OIB:</w:t>
            </w:r>
            <w:r w:rsidR="00283F56" w:rsidRPr="00283F56">
              <w:rPr>
                <w:sz w:val="22"/>
                <w:szCs w:val="22"/>
              </w:rPr>
              <w:t>297668383383</w:t>
            </w:r>
          </w:p>
        </w:tc>
        <w:tc>
          <w:tcPr>
            <w:tcW w:type="dxa" w:w="2160"/>
          </w:tcPr>
          <w:p w:rsidRDefault="00826A08" w:rsidP="00D03A5B" w:rsidR="00826A08">
            <w:pPr>
              <w:jc w:val="right"/>
              <w:rPr>
                <w:sz w:val="22"/>
                <w:szCs w:val="22"/>
              </w:rPr>
            </w:pPr>
          </w:p>
          <w:p w:rsidRDefault="00826A08" w:rsidP="00D03A5B" w:rsidR="00826A08" w:rsidRPr="006926A2">
            <w:pPr>
              <w:jc w:val="right"/>
              <w:rPr>
                <w:sz w:val="22"/>
                <w:szCs w:val="22"/>
              </w:rPr>
            </w:pPr>
            <w:r>
              <w:rPr>
                <w:sz w:val="22"/>
                <w:szCs w:val="22"/>
              </w:rPr>
              <w:t>61.528,94</w:t>
            </w:r>
          </w:p>
        </w:tc>
      </w:tr>
      <w:tr w:rsidTr="00D03A5B" w:rsidR="00826A08" w:rsidRPr="006926A2">
        <w:tc>
          <w:tcPr>
            <w:tcW w:type="dxa" w:w="720"/>
          </w:tcPr>
          <w:p w:rsidRDefault="00826A08" w:rsidP="00D03A5B" w:rsidR="00826A08">
            <w:pPr>
              <w:jc w:val="both"/>
              <w:rPr>
                <w:sz w:val="22"/>
                <w:szCs w:val="22"/>
              </w:rPr>
            </w:pPr>
            <w:r>
              <w:rPr>
                <w:sz w:val="22"/>
                <w:szCs w:val="22"/>
              </w:rPr>
              <w:t>3.</w:t>
            </w:r>
          </w:p>
        </w:tc>
        <w:tc>
          <w:tcPr>
            <w:tcW w:type="dxa" w:w="6360"/>
          </w:tcPr>
          <w:p w:rsidRDefault="00826A08" w:rsidP="00D03A5B" w:rsidR="00826A08">
            <w:pPr>
              <w:jc w:val="both"/>
              <w:rPr>
                <w:sz w:val="22"/>
                <w:szCs w:val="22"/>
              </w:rPr>
            </w:pPr>
            <w:r>
              <w:rPr>
                <w:sz w:val="22"/>
                <w:szCs w:val="22"/>
              </w:rPr>
              <w:t>Stjepan Bilić, Zagreb, Ilica 346, OIB:01085232535</w:t>
            </w:r>
          </w:p>
        </w:tc>
        <w:tc>
          <w:tcPr>
            <w:tcW w:type="dxa" w:w="2160"/>
          </w:tcPr>
          <w:p w:rsidRDefault="00826A08" w:rsidP="00D03A5B" w:rsidR="00826A08">
            <w:pPr>
              <w:jc w:val="right"/>
              <w:rPr>
                <w:sz w:val="22"/>
                <w:szCs w:val="22"/>
              </w:rPr>
            </w:pPr>
            <w:r>
              <w:rPr>
                <w:sz w:val="22"/>
                <w:szCs w:val="22"/>
              </w:rPr>
              <w:t>59.736,47</w:t>
            </w:r>
          </w:p>
        </w:tc>
      </w:tr>
      <w:tr w:rsidTr="00D03A5B" w:rsidR="00826A08" w:rsidRPr="006926A2">
        <w:tc>
          <w:tcPr>
            <w:tcW w:type="dxa" w:w="720"/>
          </w:tcPr>
          <w:p w:rsidRDefault="00826A08" w:rsidP="00D03A5B" w:rsidR="00826A08">
            <w:pPr>
              <w:jc w:val="both"/>
              <w:rPr>
                <w:sz w:val="22"/>
                <w:szCs w:val="22"/>
              </w:rPr>
            </w:pPr>
            <w:r>
              <w:rPr>
                <w:sz w:val="22"/>
                <w:szCs w:val="22"/>
              </w:rPr>
              <w:t xml:space="preserve">4. </w:t>
            </w:r>
          </w:p>
        </w:tc>
        <w:tc>
          <w:tcPr>
            <w:tcW w:type="dxa" w:w="6360"/>
          </w:tcPr>
          <w:p w:rsidRDefault="00826A08" w:rsidP="00D03A5B" w:rsidR="00826A08">
            <w:pPr>
              <w:jc w:val="both"/>
              <w:rPr>
                <w:sz w:val="22"/>
                <w:szCs w:val="22"/>
              </w:rPr>
            </w:pPr>
            <w:r>
              <w:rPr>
                <w:sz w:val="22"/>
                <w:szCs w:val="22"/>
              </w:rPr>
              <w:t>Josip Bilonić, Dugo Selo, Puhovo, Boki 5, OIB: 48206131453</w:t>
            </w:r>
          </w:p>
        </w:tc>
        <w:tc>
          <w:tcPr>
            <w:tcW w:type="dxa" w:w="2160"/>
          </w:tcPr>
          <w:p w:rsidRDefault="00826A08" w:rsidP="00D03A5B" w:rsidR="00826A08">
            <w:pPr>
              <w:jc w:val="right"/>
              <w:rPr>
                <w:sz w:val="22"/>
                <w:szCs w:val="22"/>
              </w:rPr>
            </w:pPr>
            <w:r>
              <w:rPr>
                <w:sz w:val="22"/>
                <w:szCs w:val="22"/>
              </w:rPr>
              <w:t>7.557,20</w:t>
            </w:r>
          </w:p>
        </w:tc>
      </w:tr>
      <w:tr w:rsidTr="00D03A5B" w:rsidR="00826A08" w:rsidRPr="006926A2">
        <w:tc>
          <w:tcPr>
            <w:tcW w:type="dxa" w:w="720"/>
          </w:tcPr>
          <w:p w:rsidRDefault="00826A08" w:rsidP="00D03A5B" w:rsidR="00826A08">
            <w:pPr>
              <w:jc w:val="both"/>
              <w:rPr>
                <w:sz w:val="22"/>
                <w:szCs w:val="22"/>
              </w:rPr>
            </w:pPr>
            <w:r>
              <w:rPr>
                <w:sz w:val="22"/>
                <w:szCs w:val="22"/>
              </w:rPr>
              <w:t>5.</w:t>
            </w:r>
          </w:p>
        </w:tc>
        <w:tc>
          <w:tcPr>
            <w:tcW w:type="dxa" w:w="6360"/>
          </w:tcPr>
          <w:p w:rsidRDefault="00826A08" w:rsidP="00D03A5B" w:rsidR="00826A08">
            <w:pPr>
              <w:jc w:val="both"/>
              <w:rPr>
                <w:sz w:val="22"/>
                <w:szCs w:val="22"/>
              </w:rPr>
            </w:pPr>
            <w:r>
              <w:rPr>
                <w:sz w:val="22"/>
                <w:szCs w:val="22"/>
              </w:rPr>
              <w:t>Marko Bjelajac, Zagreb, Matijašec 29, OIB:03572886385</w:t>
            </w:r>
          </w:p>
        </w:tc>
        <w:tc>
          <w:tcPr>
            <w:tcW w:type="dxa" w:w="2160"/>
          </w:tcPr>
          <w:p w:rsidRDefault="00826A08" w:rsidP="00D03A5B" w:rsidR="00826A08">
            <w:pPr>
              <w:jc w:val="right"/>
              <w:rPr>
                <w:sz w:val="22"/>
                <w:szCs w:val="22"/>
              </w:rPr>
            </w:pPr>
            <w:r>
              <w:rPr>
                <w:sz w:val="22"/>
                <w:szCs w:val="22"/>
              </w:rPr>
              <w:t>5.686,96</w:t>
            </w:r>
          </w:p>
        </w:tc>
      </w:tr>
      <w:tr w:rsidTr="00D03A5B" w:rsidR="00826A08" w:rsidRPr="006926A2">
        <w:tc>
          <w:tcPr>
            <w:tcW w:type="dxa" w:w="720"/>
          </w:tcPr>
          <w:p w:rsidRDefault="00826A08" w:rsidP="00D03A5B" w:rsidR="00826A08">
            <w:pPr>
              <w:jc w:val="both"/>
              <w:rPr>
                <w:sz w:val="22"/>
                <w:szCs w:val="22"/>
              </w:rPr>
            </w:pPr>
            <w:r>
              <w:rPr>
                <w:sz w:val="22"/>
                <w:szCs w:val="22"/>
              </w:rPr>
              <w:t>6.</w:t>
            </w:r>
          </w:p>
        </w:tc>
        <w:tc>
          <w:tcPr>
            <w:tcW w:type="dxa" w:w="6360"/>
          </w:tcPr>
          <w:p w:rsidRDefault="00826A08" w:rsidP="00D03A5B" w:rsidR="00826A08">
            <w:pPr>
              <w:jc w:val="both"/>
              <w:rPr>
                <w:sz w:val="22"/>
                <w:szCs w:val="22"/>
              </w:rPr>
            </w:pPr>
            <w:r>
              <w:rPr>
                <w:sz w:val="22"/>
                <w:szCs w:val="22"/>
              </w:rPr>
              <w:t>Damir Blažinović, Dugo Selo, Struga Nartska, Siromajska 22, OIB:54228238529</w:t>
            </w:r>
          </w:p>
        </w:tc>
        <w:tc>
          <w:tcPr>
            <w:tcW w:type="dxa" w:w="2160"/>
          </w:tcPr>
          <w:p w:rsidRDefault="00826A08" w:rsidP="00D03A5B" w:rsidR="00826A08">
            <w:pPr>
              <w:jc w:val="right"/>
              <w:rPr>
                <w:sz w:val="22"/>
                <w:szCs w:val="22"/>
              </w:rPr>
            </w:pPr>
          </w:p>
          <w:p w:rsidRDefault="00826A08" w:rsidP="00D03A5B" w:rsidR="00826A08">
            <w:pPr>
              <w:jc w:val="right"/>
              <w:rPr>
                <w:sz w:val="22"/>
                <w:szCs w:val="22"/>
              </w:rPr>
            </w:pPr>
            <w:r>
              <w:rPr>
                <w:sz w:val="22"/>
                <w:szCs w:val="22"/>
              </w:rPr>
              <w:t>45.016,76</w:t>
            </w:r>
          </w:p>
        </w:tc>
      </w:tr>
      <w:tr w:rsidTr="00D03A5B" w:rsidR="00826A08" w:rsidRPr="006926A2">
        <w:tc>
          <w:tcPr>
            <w:tcW w:type="dxa" w:w="720"/>
          </w:tcPr>
          <w:p w:rsidRDefault="00826A08" w:rsidP="00D03A5B" w:rsidR="00826A08">
            <w:pPr>
              <w:jc w:val="both"/>
              <w:rPr>
                <w:sz w:val="22"/>
                <w:szCs w:val="22"/>
              </w:rPr>
            </w:pPr>
            <w:r>
              <w:rPr>
                <w:sz w:val="22"/>
                <w:szCs w:val="22"/>
              </w:rPr>
              <w:t>7.</w:t>
            </w:r>
          </w:p>
        </w:tc>
        <w:tc>
          <w:tcPr>
            <w:tcW w:type="dxa" w:w="6360"/>
          </w:tcPr>
          <w:p w:rsidRDefault="00826A08" w:rsidP="00D03A5B" w:rsidR="00826A08" w:rsidRPr="00283F56">
            <w:pPr>
              <w:jc w:val="both"/>
              <w:rPr>
                <w:sz w:val="22"/>
                <w:szCs w:val="22"/>
              </w:rPr>
            </w:pPr>
            <w:r w:rsidRPr="00283F56">
              <w:rPr>
                <w:sz w:val="22"/>
                <w:szCs w:val="22"/>
              </w:rPr>
              <w:t>Rajko Bolanča, Zagreb, II. Ferenščica, II.odvojak  OIB:6485</w:t>
            </w:r>
            <w:r w:rsidR="00283F56" w:rsidRPr="00283F56">
              <w:rPr>
                <w:sz w:val="22"/>
                <w:szCs w:val="22"/>
              </w:rPr>
              <w:t>9</w:t>
            </w:r>
            <w:r w:rsidRPr="00283F56">
              <w:rPr>
                <w:sz w:val="22"/>
                <w:szCs w:val="22"/>
              </w:rPr>
              <w:t>520014</w:t>
            </w:r>
          </w:p>
        </w:tc>
        <w:tc>
          <w:tcPr>
            <w:tcW w:type="dxa" w:w="2160"/>
          </w:tcPr>
          <w:p w:rsidRDefault="00826A08" w:rsidP="00283F56" w:rsidR="00826A08">
            <w:pPr>
              <w:jc w:val="right"/>
              <w:rPr>
                <w:sz w:val="22"/>
                <w:szCs w:val="22"/>
              </w:rPr>
            </w:pPr>
            <w:r>
              <w:rPr>
                <w:sz w:val="22"/>
                <w:szCs w:val="22"/>
              </w:rPr>
              <w:t>22.548,49</w:t>
            </w:r>
          </w:p>
        </w:tc>
      </w:tr>
      <w:tr w:rsidTr="00D03A5B" w:rsidR="00826A08" w:rsidRPr="005C72CA">
        <w:tc>
          <w:tcPr>
            <w:tcW w:type="dxa" w:w="720"/>
          </w:tcPr>
          <w:p w:rsidRDefault="00826A08" w:rsidP="00D03A5B" w:rsidR="00826A08" w:rsidRPr="005C72CA">
            <w:pPr>
              <w:jc w:val="both"/>
              <w:rPr>
                <w:sz w:val="22"/>
                <w:szCs w:val="22"/>
              </w:rPr>
            </w:pPr>
            <w:r w:rsidRPr="005C72CA">
              <w:rPr>
                <w:sz w:val="22"/>
                <w:szCs w:val="22"/>
              </w:rPr>
              <w:t>8.</w:t>
            </w:r>
          </w:p>
        </w:tc>
        <w:tc>
          <w:tcPr>
            <w:tcW w:type="dxa" w:w="6360"/>
          </w:tcPr>
          <w:p w:rsidRDefault="00826A08" w:rsidP="00D03A5B" w:rsidR="00826A08" w:rsidRPr="005C72CA">
            <w:pPr>
              <w:jc w:val="both"/>
              <w:rPr>
                <w:sz w:val="22"/>
                <w:szCs w:val="22"/>
              </w:rPr>
            </w:pPr>
            <w:r w:rsidRPr="005C72CA">
              <w:rPr>
                <w:sz w:val="22"/>
                <w:szCs w:val="22"/>
              </w:rPr>
              <w:t>Ivan Brkić, Gradec, Kralja Zvonimira 17, OIB: 36145912288</w:t>
            </w:r>
          </w:p>
        </w:tc>
        <w:tc>
          <w:tcPr>
            <w:tcW w:type="dxa" w:w="2160"/>
          </w:tcPr>
          <w:p w:rsidRDefault="00826A08" w:rsidP="00D03A5B" w:rsidR="00826A08" w:rsidRPr="005C72CA">
            <w:pPr>
              <w:jc w:val="right"/>
              <w:rPr>
                <w:sz w:val="22"/>
                <w:szCs w:val="22"/>
              </w:rPr>
            </w:pPr>
            <w:r w:rsidRPr="005C72CA">
              <w:rPr>
                <w:sz w:val="22"/>
                <w:szCs w:val="22"/>
              </w:rPr>
              <w:t>116.125,64</w:t>
            </w:r>
          </w:p>
        </w:tc>
      </w:tr>
      <w:tr w:rsidTr="00D03A5B" w:rsidR="00826A08" w:rsidRPr="006926A2">
        <w:tc>
          <w:tcPr>
            <w:tcW w:type="dxa" w:w="720"/>
          </w:tcPr>
          <w:p w:rsidRDefault="00826A08" w:rsidP="00D03A5B" w:rsidR="00826A08">
            <w:pPr>
              <w:jc w:val="both"/>
              <w:rPr>
                <w:sz w:val="22"/>
                <w:szCs w:val="22"/>
              </w:rPr>
            </w:pPr>
            <w:r>
              <w:rPr>
                <w:sz w:val="22"/>
                <w:szCs w:val="22"/>
              </w:rPr>
              <w:t>9.</w:t>
            </w:r>
          </w:p>
        </w:tc>
        <w:tc>
          <w:tcPr>
            <w:tcW w:type="dxa" w:w="6360"/>
          </w:tcPr>
          <w:p w:rsidRDefault="00826A08" w:rsidP="00D03A5B" w:rsidR="00826A08">
            <w:pPr>
              <w:jc w:val="both"/>
              <w:rPr>
                <w:sz w:val="22"/>
                <w:szCs w:val="22"/>
              </w:rPr>
            </w:pPr>
            <w:r>
              <w:rPr>
                <w:sz w:val="22"/>
                <w:szCs w:val="22"/>
              </w:rPr>
              <w:t xml:space="preserve">Marinko Brkić, </w:t>
            </w:r>
            <w:r w:rsidRPr="005C72CA">
              <w:rPr>
                <w:sz w:val="22"/>
                <w:szCs w:val="22"/>
              </w:rPr>
              <w:t>Gradec, Kralja Zvonimira 17, OIB</w:t>
            </w:r>
            <w:r>
              <w:rPr>
                <w:sz w:val="22"/>
                <w:szCs w:val="22"/>
              </w:rPr>
              <w:t>:04900687543</w:t>
            </w:r>
          </w:p>
        </w:tc>
        <w:tc>
          <w:tcPr>
            <w:tcW w:type="dxa" w:w="2160"/>
          </w:tcPr>
          <w:p w:rsidRDefault="00826A08" w:rsidP="00D03A5B" w:rsidR="00826A08">
            <w:pPr>
              <w:jc w:val="right"/>
              <w:rPr>
                <w:sz w:val="22"/>
                <w:szCs w:val="22"/>
              </w:rPr>
            </w:pPr>
            <w:r>
              <w:rPr>
                <w:sz w:val="22"/>
                <w:szCs w:val="22"/>
              </w:rPr>
              <w:t>68.949,09</w:t>
            </w:r>
          </w:p>
        </w:tc>
      </w:tr>
      <w:tr w:rsidTr="00D03A5B" w:rsidR="00826A08" w:rsidRPr="006926A2">
        <w:tc>
          <w:tcPr>
            <w:tcW w:type="dxa" w:w="720"/>
          </w:tcPr>
          <w:p w:rsidRDefault="00826A08" w:rsidP="00D03A5B" w:rsidR="00826A08">
            <w:pPr>
              <w:jc w:val="both"/>
              <w:rPr>
                <w:sz w:val="22"/>
                <w:szCs w:val="22"/>
              </w:rPr>
            </w:pPr>
            <w:r>
              <w:rPr>
                <w:sz w:val="22"/>
                <w:szCs w:val="22"/>
              </w:rPr>
              <w:t>10.</w:t>
            </w:r>
          </w:p>
        </w:tc>
        <w:tc>
          <w:tcPr>
            <w:tcW w:type="dxa" w:w="6360"/>
          </w:tcPr>
          <w:p w:rsidRDefault="00826A08" w:rsidP="00D03A5B" w:rsidR="00826A08">
            <w:pPr>
              <w:jc w:val="both"/>
              <w:rPr>
                <w:sz w:val="22"/>
                <w:szCs w:val="22"/>
              </w:rPr>
            </w:pPr>
            <w:r>
              <w:rPr>
                <w:sz w:val="22"/>
                <w:szCs w:val="22"/>
              </w:rPr>
              <w:t>Dražen Car, Zagreb, Kordunska 9, OIB:78763799516</w:t>
            </w:r>
          </w:p>
        </w:tc>
        <w:tc>
          <w:tcPr>
            <w:tcW w:type="dxa" w:w="2160"/>
          </w:tcPr>
          <w:p w:rsidRDefault="00826A08" w:rsidP="00D03A5B" w:rsidR="00826A08">
            <w:pPr>
              <w:jc w:val="right"/>
              <w:rPr>
                <w:sz w:val="22"/>
                <w:szCs w:val="22"/>
              </w:rPr>
            </w:pPr>
            <w:r>
              <w:rPr>
                <w:sz w:val="22"/>
                <w:szCs w:val="22"/>
              </w:rPr>
              <w:t>105.154,19</w:t>
            </w:r>
          </w:p>
        </w:tc>
      </w:tr>
      <w:tr w:rsidTr="00D03A5B" w:rsidR="00826A08" w:rsidRPr="006926A2">
        <w:tc>
          <w:tcPr>
            <w:tcW w:type="dxa" w:w="720"/>
          </w:tcPr>
          <w:p w:rsidRDefault="00826A08" w:rsidP="00D03A5B" w:rsidR="00826A08">
            <w:pPr>
              <w:jc w:val="both"/>
              <w:rPr>
                <w:sz w:val="22"/>
                <w:szCs w:val="22"/>
              </w:rPr>
            </w:pPr>
            <w:r>
              <w:rPr>
                <w:sz w:val="22"/>
                <w:szCs w:val="22"/>
              </w:rPr>
              <w:t>11.</w:t>
            </w:r>
          </w:p>
        </w:tc>
        <w:tc>
          <w:tcPr>
            <w:tcW w:type="dxa" w:w="6360"/>
          </w:tcPr>
          <w:p w:rsidRDefault="00826A08" w:rsidP="00D03A5B" w:rsidR="00826A08">
            <w:pPr>
              <w:jc w:val="both"/>
              <w:rPr>
                <w:sz w:val="22"/>
                <w:szCs w:val="22"/>
              </w:rPr>
            </w:pPr>
            <w:r>
              <w:rPr>
                <w:sz w:val="22"/>
                <w:szCs w:val="22"/>
              </w:rPr>
              <w:t>Gordan Čeliković, Zagreb, Male Putine 12, OIB:91346275353</w:t>
            </w:r>
          </w:p>
        </w:tc>
        <w:tc>
          <w:tcPr>
            <w:tcW w:type="dxa" w:w="2160"/>
          </w:tcPr>
          <w:p w:rsidRDefault="00826A08" w:rsidP="00D03A5B" w:rsidR="00826A08">
            <w:pPr>
              <w:jc w:val="right"/>
              <w:rPr>
                <w:sz w:val="22"/>
                <w:szCs w:val="22"/>
              </w:rPr>
            </w:pPr>
            <w:r>
              <w:rPr>
                <w:sz w:val="22"/>
                <w:szCs w:val="22"/>
              </w:rPr>
              <w:t>525.318,26</w:t>
            </w:r>
          </w:p>
        </w:tc>
      </w:tr>
      <w:tr w:rsidTr="00D03A5B" w:rsidR="00826A08" w:rsidRPr="006926A2">
        <w:tc>
          <w:tcPr>
            <w:tcW w:type="dxa" w:w="720"/>
          </w:tcPr>
          <w:p w:rsidRDefault="00826A08" w:rsidP="00D03A5B" w:rsidR="00826A08">
            <w:pPr>
              <w:jc w:val="both"/>
              <w:rPr>
                <w:sz w:val="22"/>
                <w:szCs w:val="22"/>
              </w:rPr>
            </w:pPr>
            <w:r>
              <w:rPr>
                <w:sz w:val="22"/>
                <w:szCs w:val="22"/>
              </w:rPr>
              <w:t>12.</w:t>
            </w:r>
          </w:p>
        </w:tc>
        <w:tc>
          <w:tcPr>
            <w:tcW w:type="dxa" w:w="6360"/>
          </w:tcPr>
          <w:p w:rsidRDefault="00826A08" w:rsidP="00D03A5B" w:rsidR="00826A08">
            <w:pPr>
              <w:jc w:val="both"/>
              <w:rPr>
                <w:sz w:val="22"/>
                <w:szCs w:val="22"/>
              </w:rPr>
            </w:pPr>
            <w:r>
              <w:rPr>
                <w:sz w:val="22"/>
                <w:szCs w:val="22"/>
              </w:rPr>
              <w:t>Marinko Čolak, Pleternica, Gradec, S.Radića 119, OIB:43924160222</w:t>
            </w:r>
          </w:p>
        </w:tc>
        <w:tc>
          <w:tcPr>
            <w:tcW w:type="dxa" w:w="2160"/>
          </w:tcPr>
          <w:p w:rsidRDefault="00826A08" w:rsidP="00283F56" w:rsidR="00826A08">
            <w:pPr>
              <w:jc w:val="right"/>
              <w:rPr>
                <w:sz w:val="22"/>
                <w:szCs w:val="22"/>
              </w:rPr>
            </w:pPr>
            <w:r>
              <w:rPr>
                <w:sz w:val="22"/>
                <w:szCs w:val="22"/>
              </w:rPr>
              <w:t>106.384,97</w:t>
            </w:r>
          </w:p>
        </w:tc>
      </w:tr>
      <w:tr w:rsidTr="00D03A5B" w:rsidR="00826A08" w:rsidRPr="006926A2">
        <w:tc>
          <w:tcPr>
            <w:tcW w:type="dxa" w:w="720"/>
          </w:tcPr>
          <w:p w:rsidRDefault="00826A08" w:rsidP="00D03A5B" w:rsidR="00826A08">
            <w:pPr>
              <w:jc w:val="both"/>
              <w:rPr>
                <w:sz w:val="22"/>
                <w:szCs w:val="22"/>
              </w:rPr>
            </w:pPr>
            <w:r>
              <w:rPr>
                <w:sz w:val="22"/>
                <w:szCs w:val="22"/>
              </w:rPr>
              <w:t>13.</w:t>
            </w:r>
          </w:p>
        </w:tc>
        <w:tc>
          <w:tcPr>
            <w:tcW w:type="dxa" w:w="6360"/>
          </w:tcPr>
          <w:p w:rsidRDefault="00826A08" w:rsidP="00D03A5B" w:rsidR="00826A08">
            <w:pPr>
              <w:jc w:val="both"/>
              <w:rPr>
                <w:sz w:val="22"/>
                <w:szCs w:val="22"/>
              </w:rPr>
            </w:pPr>
            <w:r>
              <w:rPr>
                <w:sz w:val="22"/>
                <w:szCs w:val="22"/>
              </w:rPr>
              <w:t>Ioan Dorie, Samobor, Gradna 19, OIB:86457593623</w:t>
            </w:r>
          </w:p>
        </w:tc>
        <w:tc>
          <w:tcPr>
            <w:tcW w:type="dxa" w:w="2160"/>
          </w:tcPr>
          <w:p w:rsidRDefault="00826A08" w:rsidP="00D03A5B" w:rsidR="00826A08">
            <w:pPr>
              <w:jc w:val="right"/>
              <w:rPr>
                <w:sz w:val="22"/>
                <w:szCs w:val="22"/>
              </w:rPr>
            </w:pPr>
            <w:r>
              <w:rPr>
                <w:sz w:val="22"/>
                <w:szCs w:val="22"/>
              </w:rPr>
              <w:t>22.922,20</w:t>
            </w:r>
          </w:p>
        </w:tc>
      </w:tr>
      <w:tr w:rsidTr="00D03A5B" w:rsidR="00826A08" w:rsidRPr="006926A2">
        <w:tc>
          <w:tcPr>
            <w:tcW w:type="dxa" w:w="720"/>
          </w:tcPr>
          <w:p w:rsidRDefault="00826A08" w:rsidP="00D03A5B" w:rsidR="00826A08">
            <w:pPr>
              <w:jc w:val="both"/>
              <w:rPr>
                <w:sz w:val="22"/>
                <w:szCs w:val="22"/>
              </w:rPr>
            </w:pPr>
            <w:r>
              <w:rPr>
                <w:sz w:val="22"/>
                <w:szCs w:val="22"/>
              </w:rPr>
              <w:t>14.</w:t>
            </w:r>
          </w:p>
        </w:tc>
        <w:tc>
          <w:tcPr>
            <w:tcW w:type="dxa" w:w="6360"/>
          </w:tcPr>
          <w:p w:rsidRDefault="00826A08" w:rsidP="00D03A5B" w:rsidR="00826A08">
            <w:pPr>
              <w:jc w:val="both"/>
              <w:rPr>
                <w:sz w:val="22"/>
                <w:szCs w:val="22"/>
              </w:rPr>
            </w:pPr>
            <w:r>
              <w:rPr>
                <w:sz w:val="22"/>
                <w:szCs w:val="22"/>
              </w:rPr>
              <w:t>Velimir Dejanović, Zagreb, Grobnička 22, OIB:15359050296</w:t>
            </w:r>
          </w:p>
        </w:tc>
        <w:tc>
          <w:tcPr>
            <w:tcW w:type="dxa" w:w="2160"/>
          </w:tcPr>
          <w:p w:rsidRDefault="00826A08" w:rsidP="00D03A5B" w:rsidR="00826A08">
            <w:pPr>
              <w:jc w:val="right"/>
              <w:rPr>
                <w:sz w:val="22"/>
                <w:szCs w:val="22"/>
              </w:rPr>
            </w:pPr>
            <w:r>
              <w:rPr>
                <w:sz w:val="22"/>
                <w:szCs w:val="22"/>
              </w:rPr>
              <w:t>55.333,34</w:t>
            </w:r>
          </w:p>
        </w:tc>
      </w:tr>
      <w:tr w:rsidTr="00D03A5B" w:rsidR="00826A08" w:rsidRPr="006926A2">
        <w:tc>
          <w:tcPr>
            <w:tcW w:type="dxa" w:w="720"/>
          </w:tcPr>
          <w:p w:rsidRDefault="00826A08" w:rsidP="00D03A5B" w:rsidR="00826A08">
            <w:pPr>
              <w:jc w:val="both"/>
              <w:rPr>
                <w:sz w:val="22"/>
                <w:szCs w:val="22"/>
              </w:rPr>
            </w:pPr>
            <w:r>
              <w:rPr>
                <w:sz w:val="22"/>
                <w:szCs w:val="22"/>
              </w:rPr>
              <w:t>15.</w:t>
            </w:r>
          </w:p>
        </w:tc>
        <w:tc>
          <w:tcPr>
            <w:tcW w:type="dxa" w:w="6360"/>
          </w:tcPr>
          <w:p w:rsidRDefault="00826A08" w:rsidP="00D03A5B" w:rsidR="00826A08">
            <w:pPr>
              <w:jc w:val="both"/>
              <w:rPr>
                <w:sz w:val="22"/>
                <w:szCs w:val="22"/>
              </w:rPr>
            </w:pPr>
            <w:r>
              <w:rPr>
                <w:sz w:val="22"/>
                <w:szCs w:val="22"/>
              </w:rPr>
              <w:t>Goran Dizdar, Karlovac, Kralja Zvonimira 12, OIB:</w:t>
            </w:r>
            <w:r>
              <w:t xml:space="preserve"> </w:t>
            </w:r>
            <w:r w:rsidR="00283F56">
              <w:t>0</w:t>
            </w:r>
            <w:r w:rsidRPr="005C72CA">
              <w:rPr>
                <w:sz w:val="22"/>
                <w:szCs w:val="22"/>
              </w:rPr>
              <w:t>1904605580</w:t>
            </w:r>
          </w:p>
        </w:tc>
        <w:tc>
          <w:tcPr>
            <w:tcW w:type="dxa" w:w="2160"/>
          </w:tcPr>
          <w:p w:rsidRDefault="00826A08" w:rsidP="00D03A5B" w:rsidR="00826A08">
            <w:pPr>
              <w:jc w:val="right"/>
              <w:rPr>
                <w:sz w:val="22"/>
                <w:szCs w:val="22"/>
              </w:rPr>
            </w:pPr>
            <w:r>
              <w:rPr>
                <w:sz w:val="22"/>
                <w:szCs w:val="22"/>
              </w:rPr>
              <w:t>49.130,59</w:t>
            </w:r>
          </w:p>
        </w:tc>
      </w:tr>
      <w:tr w:rsidTr="00D03A5B" w:rsidR="00826A08" w:rsidRPr="006926A2">
        <w:tc>
          <w:tcPr>
            <w:tcW w:type="dxa" w:w="720"/>
          </w:tcPr>
          <w:p w:rsidRDefault="00826A08" w:rsidP="00D03A5B" w:rsidR="00826A08">
            <w:pPr>
              <w:jc w:val="both"/>
              <w:rPr>
                <w:sz w:val="22"/>
                <w:szCs w:val="22"/>
              </w:rPr>
            </w:pPr>
            <w:r>
              <w:rPr>
                <w:sz w:val="22"/>
                <w:szCs w:val="22"/>
              </w:rPr>
              <w:t>16.</w:t>
            </w:r>
          </w:p>
        </w:tc>
        <w:tc>
          <w:tcPr>
            <w:tcW w:type="dxa" w:w="6360"/>
          </w:tcPr>
          <w:p w:rsidRDefault="00826A08" w:rsidP="00D03A5B" w:rsidR="00826A08">
            <w:pPr>
              <w:jc w:val="both"/>
              <w:rPr>
                <w:sz w:val="22"/>
                <w:szCs w:val="22"/>
              </w:rPr>
            </w:pPr>
            <w:r>
              <w:rPr>
                <w:sz w:val="22"/>
                <w:szCs w:val="22"/>
              </w:rPr>
              <w:t>Martina Drčelić, Zadar, Oko Vrulje 12, OIB:39945388794</w:t>
            </w:r>
          </w:p>
        </w:tc>
        <w:tc>
          <w:tcPr>
            <w:tcW w:type="dxa" w:w="2160"/>
          </w:tcPr>
          <w:p w:rsidRDefault="00826A08" w:rsidP="00D03A5B" w:rsidR="00826A08">
            <w:pPr>
              <w:jc w:val="right"/>
              <w:rPr>
                <w:sz w:val="22"/>
                <w:szCs w:val="22"/>
              </w:rPr>
            </w:pPr>
            <w:r>
              <w:rPr>
                <w:sz w:val="22"/>
                <w:szCs w:val="22"/>
              </w:rPr>
              <w:t>11.607,84</w:t>
            </w:r>
          </w:p>
        </w:tc>
      </w:tr>
      <w:tr w:rsidTr="00D03A5B" w:rsidR="00826A08" w:rsidRPr="006926A2">
        <w:tc>
          <w:tcPr>
            <w:tcW w:type="dxa" w:w="720"/>
          </w:tcPr>
          <w:p w:rsidRDefault="00826A08" w:rsidP="00D03A5B" w:rsidR="00826A08">
            <w:pPr>
              <w:jc w:val="both"/>
              <w:rPr>
                <w:sz w:val="22"/>
                <w:szCs w:val="22"/>
              </w:rPr>
            </w:pPr>
            <w:r>
              <w:rPr>
                <w:sz w:val="22"/>
                <w:szCs w:val="22"/>
              </w:rPr>
              <w:t>17.</w:t>
            </w:r>
          </w:p>
        </w:tc>
        <w:tc>
          <w:tcPr>
            <w:tcW w:type="dxa" w:w="6360"/>
          </w:tcPr>
          <w:p w:rsidRDefault="00826A08" w:rsidP="00D03A5B" w:rsidR="00826A08">
            <w:pPr>
              <w:jc w:val="both"/>
              <w:rPr>
                <w:sz w:val="22"/>
                <w:szCs w:val="22"/>
              </w:rPr>
            </w:pPr>
            <w:r>
              <w:rPr>
                <w:sz w:val="22"/>
                <w:szCs w:val="22"/>
              </w:rPr>
              <w:t>Irena Držaić, Zagreb, Rudolfa Bićanića 20, OIB:13313590208</w:t>
            </w:r>
          </w:p>
        </w:tc>
        <w:tc>
          <w:tcPr>
            <w:tcW w:type="dxa" w:w="2160"/>
          </w:tcPr>
          <w:p w:rsidRDefault="00826A08" w:rsidP="00D03A5B" w:rsidR="00826A08">
            <w:pPr>
              <w:jc w:val="right"/>
              <w:rPr>
                <w:sz w:val="22"/>
                <w:szCs w:val="22"/>
              </w:rPr>
            </w:pPr>
            <w:r>
              <w:rPr>
                <w:sz w:val="22"/>
                <w:szCs w:val="22"/>
              </w:rPr>
              <w:t>28.959,46</w:t>
            </w:r>
          </w:p>
        </w:tc>
      </w:tr>
      <w:tr w:rsidTr="00D03A5B" w:rsidR="00826A08" w:rsidRPr="006926A2">
        <w:tc>
          <w:tcPr>
            <w:tcW w:type="dxa" w:w="720"/>
          </w:tcPr>
          <w:p w:rsidRDefault="00826A08" w:rsidP="00D03A5B" w:rsidR="00826A08">
            <w:pPr>
              <w:jc w:val="both"/>
              <w:rPr>
                <w:sz w:val="22"/>
                <w:szCs w:val="22"/>
              </w:rPr>
            </w:pPr>
            <w:r>
              <w:rPr>
                <w:sz w:val="22"/>
                <w:szCs w:val="22"/>
              </w:rPr>
              <w:t>18.</w:t>
            </w:r>
          </w:p>
        </w:tc>
        <w:tc>
          <w:tcPr>
            <w:tcW w:type="dxa" w:w="6360"/>
          </w:tcPr>
          <w:p w:rsidRDefault="00826A08" w:rsidP="00D03A5B" w:rsidR="00826A08">
            <w:pPr>
              <w:jc w:val="both"/>
              <w:rPr>
                <w:sz w:val="22"/>
                <w:szCs w:val="22"/>
              </w:rPr>
            </w:pPr>
            <w:r>
              <w:rPr>
                <w:sz w:val="22"/>
                <w:szCs w:val="22"/>
              </w:rPr>
              <w:t xml:space="preserve">Anto Džalto, Sesvete, Dumovec, Sedinića Vinka 17, OIB:32218075217 </w:t>
            </w:r>
          </w:p>
        </w:tc>
        <w:tc>
          <w:tcPr>
            <w:tcW w:type="dxa" w:w="2160"/>
          </w:tcPr>
          <w:p w:rsidRDefault="00826A08" w:rsidP="00D03A5B" w:rsidR="00826A08">
            <w:pPr>
              <w:jc w:val="right"/>
              <w:rPr>
                <w:sz w:val="22"/>
                <w:szCs w:val="22"/>
              </w:rPr>
            </w:pPr>
          </w:p>
          <w:p w:rsidRDefault="00826A08" w:rsidP="00D03A5B" w:rsidR="00826A08">
            <w:pPr>
              <w:jc w:val="right"/>
              <w:rPr>
                <w:sz w:val="22"/>
                <w:szCs w:val="22"/>
              </w:rPr>
            </w:pPr>
            <w:r>
              <w:rPr>
                <w:sz w:val="22"/>
                <w:szCs w:val="22"/>
              </w:rPr>
              <w:t>53.230,62</w:t>
            </w:r>
          </w:p>
        </w:tc>
      </w:tr>
      <w:tr w:rsidTr="00D03A5B" w:rsidR="00826A08" w:rsidRPr="006926A2">
        <w:tc>
          <w:tcPr>
            <w:tcW w:type="dxa" w:w="720"/>
          </w:tcPr>
          <w:p w:rsidRDefault="00826A08" w:rsidP="00D03A5B" w:rsidR="00826A08">
            <w:pPr>
              <w:jc w:val="both"/>
              <w:rPr>
                <w:sz w:val="22"/>
                <w:szCs w:val="22"/>
              </w:rPr>
            </w:pPr>
            <w:r>
              <w:rPr>
                <w:sz w:val="22"/>
                <w:szCs w:val="22"/>
              </w:rPr>
              <w:t>19.</w:t>
            </w:r>
          </w:p>
        </w:tc>
        <w:tc>
          <w:tcPr>
            <w:tcW w:type="dxa" w:w="6360"/>
          </w:tcPr>
          <w:p w:rsidRDefault="00826A08" w:rsidP="00D03A5B" w:rsidR="00826A08">
            <w:pPr>
              <w:jc w:val="both"/>
              <w:rPr>
                <w:sz w:val="22"/>
                <w:szCs w:val="22"/>
              </w:rPr>
            </w:pPr>
            <w:r>
              <w:rPr>
                <w:sz w:val="22"/>
                <w:szCs w:val="22"/>
              </w:rPr>
              <w:t>Ivan Džalto, Zagreb, Ilica 346, OIB:81761619819</w:t>
            </w:r>
          </w:p>
        </w:tc>
        <w:tc>
          <w:tcPr>
            <w:tcW w:type="dxa" w:w="2160"/>
          </w:tcPr>
          <w:p w:rsidRDefault="00826A08" w:rsidP="00D03A5B" w:rsidR="00826A08">
            <w:pPr>
              <w:jc w:val="right"/>
              <w:rPr>
                <w:sz w:val="22"/>
                <w:szCs w:val="22"/>
              </w:rPr>
            </w:pPr>
            <w:r>
              <w:rPr>
                <w:sz w:val="22"/>
                <w:szCs w:val="22"/>
              </w:rPr>
              <w:t>30.759,21</w:t>
            </w:r>
          </w:p>
        </w:tc>
      </w:tr>
      <w:tr w:rsidTr="00D03A5B" w:rsidR="00826A08" w:rsidRPr="006926A2">
        <w:tc>
          <w:tcPr>
            <w:tcW w:type="dxa" w:w="720"/>
          </w:tcPr>
          <w:p w:rsidRDefault="00826A08" w:rsidP="00D03A5B" w:rsidR="00826A08">
            <w:pPr>
              <w:jc w:val="both"/>
              <w:rPr>
                <w:sz w:val="22"/>
                <w:szCs w:val="22"/>
              </w:rPr>
            </w:pPr>
            <w:r>
              <w:rPr>
                <w:sz w:val="22"/>
                <w:szCs w:val="22"/>
              </w:rPr>
              <w:t>20.</w:t>
            </w:r>
          </w:p>
        </w:tc>
        <w:tc>
          <w:tcPr>
            <w:tcW w:type="dxa" w:w="6360"/>
          </w:tcPr>
          <w:p w:rsidRDefault="00826A08" w:rsidP="00D03A5B" w:rsidR="00826A08">
            <w:pPr>
              <w:jc w:val="both"/>
              <w:rPr>
                <w:sz w:val="22"/>
                <w:szCs w:val="22"/>
              </w:rPr>
            </w:pPr>
            <w:r>
              <w:rPr>
                <w:sz w:val="22"/>
                <w:szCs w:val="22"/>
              </w:rPr>
              <w:t>Ivica Džalto, Knin, Vukovarska 8, OIB:</w:t>
            </w:r>
            <w:r>
              <w:t xml:space="preserve"> </w:t>
            </w:r>
            <w:r w:rsidR="00283F56">
              <w:t>0</w:t>
            </w:r>
            <w:r w:rsidRPr="00046D21">
              <w:rPr>
                <w:sz w:val="22"/>
                <w:szCs w:val="22"/>
              </w:rPr>
              <w:t>9844015675</w:t>
            </w:r>
          </w:p>
        </w:tc>
        <w:tc>
          <w:tcPr>
            <w:tcW w:type="dxa" w:w="2160"/>
          </w:tcPr>
          <w:p w:rsidRDefault="00826A08" w:rsidP="00D03A5B" w:rsidR="00826A08">
            <w:pPr>
              <w:jc w:val="right"/>
              <w:rPr>
                <w:sz w:val="22"/>
                <w:szCs w:val="22"/>
              </w:rPr>
            </w:pPr>
            <w:r>
              <w:rPr>
                <w:sz w:val="22"/>
                <w:szCs w:val="22"/>
              </w:rPr>
              <w:t>39.324,55</w:t>
            </w:r>
          </w:p>
        </w:tc>
      </w:tr>
      <w:tr w:rsidTr="00D03A5B" w:rsidR="00826A08" w:rsidRPr="006926A2">
        <w:tc>
          <w:tcPr>
            <w:tcW w:type="dxa" w:w="720"/>
          </w:tcPr>
          <w:p w:rsidRDefault="00826A08" w:rsidP="00D03A5B" w:rsidR="00826A08">
            <w:pPr>
              <w:jc w:val="both"/>
              <w:rPr>
                <w:sz w:val="22"/>
                <w:szCs w:val="22"/>
              </w:rPr>
            </w:pPr>
            <w:r>
              <w:rPr>
                <w:sz w:val="22"/>
                <w:szCs w:val="22"/>
              </w:rPr>
              <w:t>21.</w:t>
            </w:r>
          </w:p>
        </w:tc>
        <w:tc>
          <w:tcPr>
            <w:tcW w:type="dxa" w:w="6360"/>
          </w:tcPr>
          <w:p w:rsidRDefault="00826A08" w:rsidP="00D03A5B" w:rsidR="00826A08">
            <w:pPr>
              <w:jc w:val="both"/>
              <w:rPr>
                <w:sz w:val="22"/>
                <w:szCs w:val="22"/>
              </w:rPr>
            </w:pPr>
            <w:r>
              <w:rPr>
                <w:sz w:val="22"/>
                <w:szCs w:val="22"/>
              </w:rPr>
              <w:t>Jure Džalto, Sesvete, Dobri dol, Vugrovečka 77, OIB:30890923159</w:t>
            </w:r>
          </w:p>
        </w:tc>
        <w:tc>
          <w:tcPr>
            <w:tcW w:type="dxa" w:w="2160"/>
          </w:tcPr>
          <w:p w:rsidRDefault="00826A08" w:rsidP="00D03A5B" w:rsidR="00826A08">
            <w:pPr>
              <w:jc w:val="right"/>
              <w:rPr>
                <w:sz w:val="22"/>
                <w:szCs w:val="22"/>
              </w:rPr>
            </w:pPr>
            <w:r>
              <w:rPr>
                <w:sz w:val="22"/>
                <w:szCs w:val="22"/>
              </w:rPr>
              <w:t>62.375,66</w:t>
            </w:r>
          </w:p>
        </w:tc>
      </w:tr>
      <w:tr w:rsidTr="00D03A5B" w:rsidR="00826A08" w:rsidRPr="006926A2">
        <w:tc>
          <w:tcPr>
            <w:tcW w:type="dxa" w:w="720"/>
          </w:tcPr>
          <w:p w:rsidRDefault="00826A08" w:rsidP="00D03A5B" w:rsidR="00826A08">
            <w:pPr>
              <w:jc w:val="both"/>
              <w:rPr>
                <w:sz w:val="22"/>
                <w:szCs w:val="22"/>
              </w:rPr>
            </w:pPr>
            <w:r>
              <w:rPr>
                <w:sz w:val="22"/>
                <w:szCs w:val="22"/>
              </w:rPr>
              <w:t>22.</w:t>
            </w:r>
          </w:p>
        </w:tc>
        <w:tc>
          <w:tcPr>
            <w:tcW w:type="dxa" w:w="6360"/>
          </w:tcPr>
          <w:p w:rsidRDefault="00826A08" w:rsidP="00D03A5B" w:rsidR="00826A08">
            <w:pPr>
              <w:jc w:val="both"/>
              <w:rPr>
                <w:sz w:val="22"/>
                <w:szCs w:val="22"/>
              </w:rPr>
            </w:pPr>
            <w:r>
              <w:rPr>
                <w:sz w:val="22"/>
                <w:szCs w:val="22"/>
              </w:rPr>
              <w:t>Vedran Džalto, Split, Mira Barešića 14, OIB:15850032354</w:t>
            </w:r>
          </w:p>
        </w:tc>
        <w:tc>
          <w:tcPr>
            <w:tcW w:type="dxa" w:w="2160"/>
          </w:tcPr>
          <w:p w:rsidRDefault="00826A08" w:rsidP="00D03A5B" w:rsidR="00826A08">
            <w:pPr>
              <w:jc w:val="right"/>
              <w:rPr>
                <w:sz w:val="22"/>
                <w:szCs w:val="22"/>
              </w:rPr>
            </w:pPr>
            <w:r>
              <w:rPr>
                <w:sz w:val="22"/>
                <w:szCs w:val="22"/>
              </w:rPr>
              <w:t>71.809,28</w:t>
            </w:r>
          </w:p>
        </w:tc>
      </w:tr>
      <w:tr w:rsidTr="00D03A5B" w:rsidR="00826A08" w:rsidRPr="006926A2">
        <w:tc>
          <w:tcPr>
            <w:tcW w:type="dxa" w:w="720"/>
          </w:tcPr>
          <w:p w:rsidRDefault="00826A08" w:rsidP="00D03A5B" w:rsidR="00826A08">
            <w:pPr>
              <w:jc w:val="both"/>
              <w:rPr>
                <w:sz w:val="22"/>
                <w:szCs w:val="22"/>
              </w:rPr>
            </w:pPr>
            <w:r>
              <w:rPr>
                <w:sz w:val="22"/>
                <w:szCs w:val="22"/>
              </w:rPr>
              <w:t>23.</w:t>
            </w:r>
          </w:p>
        </w:tc>
        <w:tc>
          <w:tcPr>
            <w:tcW w:type="dxa" w:w="6360"/>
          </w:tcPr>
          <w:p w:rsidRDefault="00826A08" w:rsidP="00D03A5B" w:rsidR="00826A08">
            <w:pPr>
              <w:jc w:val="both"/>
              <w:rPr>
                <w:sz w:val="22"/>
                <w:szCs w:val="22"/>
              </w:rPr>
            </w:pPr>
            <w:r>
              <w:rPr>
                <w:sz w:val="22"/>
                <w:szCs w:val="22"/>
              </w:rPr>
              <w:t>Ivan Erdelja, Mihovljan, Mihovljan 344, OIB:68527001750</w:t>
            </w:r>
          </w:p>
        </w:tc>
        <w:tc>
          <w:tcPr>
            <w:tcW w:type="dxa" w:w="2160"/>
          </w:tcPr>
          <w:p w:rsidRDefault="00826A08" w:rsidP="00D03A5B" w:rsidR="00826A08">
            <w:pPr>
              <w:jc w:val="right"/>
              <w:rPr>
                <w:sz w:val="22"/>
                <w:szCs w:val="22"/>
              </w:rPr>
            </w:pPr>
            <w:r>
              <w:rPr>
                <w:sz w:val="22"/>
                <w:szCs w:val="22"/>
              </w:rPr>
              <w:t>59.604,71</w:t>
            </w:r>
          </w:p>
        </w:tc>
      </w:tr>
      <w:tr w:rsidTr="00D03A5B" w:rsidR="00826A08" w:rsidRPr="006926A2">
        <w:tc>
          <w:tcPr>
            <w:tcW w:type="dxa" w:w="720"/>
          </w:tcPr>
          <w:p w:rsidRDefault="00826A08" w:rsidP="00D03A5B" w:rsidR="00826A08">
            <w:pPr>
              <w:jc w:val="both"/>
              <w:rPr>
                <w:sz w:val="22"/>
                <w:szCs w:val="22"/>
              </w:rPr>
            </w:pPr>
            <w:r>
              <w:rPr>
                <w:sz w:val="22"/>
                <w:szCs w:val="22"/>
              </w:rPr>
              <w:t>24.</w:t>
            </w:r>
          </w:p>
        </w:tc>
        <w:tc>
          <w:tcPr>
            <w:tcW w:type="dxa" w:w="6360"/>
          </w:tcPr>
          <w:p w:rsidRDefault="00826A08" w:rsidP="00D03A5B" w:rsidR="00826A08">
            <w:pPr>
              <w:jc w:val="both"/>
              <w:rPr>
                <w:sz w:val="22"/>
                <w:szCs w:val="22"/>
              </w:rPr>
            </w:pPr>
            <w:r>
              <w:rPr>
                <w:sz w:val="22"/>
                <w:szCs w:val="22"/>
              </w:rPr>
              <w:t>Ivan Farkaš, Vladislavci, Petra Svačića 12, OIB:11262369181</w:t>
            </w:r>
          </w:p>
        </w:tc>
        <w:tc>
          <w:tcPr>
            <w:tcW w:type="dxa" w:w="2160"/>
          </w:tcPr>
          <w:p w:rsidRDefault="00826A08" w:rsidP="00D03A5B" w:rsidR="00826A08">
            <w:pPr>
              <w:jc w:val="right"/>
              <w:rPr>
                <w:sz w:val="22"/>
                <w:szCs w:val="22"/>
              </w:rPr>
            </w:pPr>
            <w:r>
              <w:rPr>
                <w:sz w:val="22"/>
                <w:szCs w:val="22"/>
              </w:rPr>
              <w:t>71.840,12</w:t>
            </w:r>
          </w:p>
        </w:tc>
      </w:tr>
      <w:tr w:rsidTr="00D03A5B" w:rsidR="00826A08" w:rsidRPr="006926A2">
        <w:tc>
          <w:tcPr>
            <w:tcW w:type="dxa" w:w="720"/>
          </w:tcPr>
          <w:p w:rsidRDefault="00826A08" w:rsidP="00D03A5B" w:rsidR="00826A08">
            <w:pPr>
              <w:jc w:val="both"/>
              <w:rPr>
                <w:sz w:val="22"/>
                <w:szCs w:val="22"/>
              </w:rPr>
            </w:pPr>
            <w:r>
              <w:rPr>
                <w:sz w:val="22"/>
                <w:szCs w:val="22"/>
              </w:rPr>
              <w:t>25.</w:t>
            </w:r>
          </w:p>
        </w:tc>
        <w:tc>
          <w:tcPr>
            <w:tcW w:type="dxa" w:w="6360"/>
          </w:tcPr>
          <w:p w:rsidRDefault="00826A08" w:rsidP="00D03A5B" w:rsidR="00826A08">
            <w:pPr>
              <w:jc w:val="both"/>
              <w:rPr>
                <w:sz w:val="22"/>
                <w:szCs w:val="22"/>
              </w:rPr>
            </w:pPr>
            <w:r>
              <w:rPr>
                <w:sz w:val="22"/>
                <w:szCs w:val="22"/>
              </w:rPr>
              <w:t>Branislav Filipović, Mlini, Gornja Čibača 4, OIB:81167862221</w:t>
            </w:r>
          </w:p>
        </w:tc>
        <w:tc>
          <w:tcPr>
            <w:tcW w:type="dxa" w:w="2160"/>
          </w:tcPr>
          <w:p w:rsidRDefault="00826A08" w:rsidP="00D03A5B" w:rsidR="00826A08">
            <w:pPr>
              <w:jc w:val="right"/>
              <w:rPr>
                <w:sz w:val="22"/>
                <w:szCs w:val="22"/>
              </w:rPr>
            </w:pPr>
            <w:r>
              <w:rPr>
                <w:sz w:val="22"/>
                <w:szCs w:val="22"/>
              </w:rPr>
              <w:t>9.886,22</w:t>
            </w:r>
          </w:p>
        </w:tc>
      </w:tr>
      <w:tr w:rsidTr="00D03A5B" w:rsidR="00826A08" w:rsidRPr="006926A2">
        <w:tc>
          <w:tcPr>
            <w:tcW w:type="dxa" w:w="720"/>
          </w:tcPr>
          <w:p w:rsidRDefault="00826A08" w:rsidP="00D03A5B" w:rsidR="00826A08">
            <w:pPr>
              <w:jc w:val="both"/>
              <w:rPr>
                <w:sz w:val="22"/>
                <w:szCs w:val="22"/>
              </w:rPr>
            </w:pPr>
            <w:r>
              <w:rPr>
                <w:sz w:val="22"/>
                <w:szCs w:val="22"/>
              </w:rPr>
              <w:lastRenderedPageBreak/>
              <w:t>26.</w:t>
            </w:r>
          </w:p>
        </w:tc>
        <w:tc>
          <w:tcPr>
            <w:tcW w:type="dxa" w:w="6360"/>
          </w:tcPr>
          <w:p w:rsidRDefault="00826A08" w:rsidP="00D03A5B" w:rsidR="00826A08">
            <w:pPr>
              <w:jc w:val="both"/>
              <w:rPr>
                <w:sz w:val="22"/>
                <w:szCs w:val="22"/>
              </w:rPr>
            </w:pPr>
            <w:r>
              <w:rPr>
                <w:sz w:val="22"/>
                <w:szCs w:val="22"/>
              </w:rPr>
              <w:t>Drago Filipović, Zagreb, Savska c 101 a, OIB:</w:t>
            </w:r>
            <w:r>
              <w:t xml:space="preserve"> </w:t>
            </w:r>
            <w:r>
              <w:rPr>
                <w:sz w:val="22"/>
                <w:szCs w:val="22"/>
              </w:rPr>
              <w:t>3421554990</w:t>
            </w:r>
            <w:r w:rsidR="00283F56">
              <w:rPr>
                <w:sz w:val="22"/>
                <w:szCs w:val="22"/>
              </w:rPr>
              <w:t>0</w:t>
            </w:r>
          </w:p>
        </w:tc>
        <w:tc>
          <w:tcPr>
            <w:tcW w:type="dxa" w:w="2160"/>
          </w:tcPr>
          <w:p w:rsidRDefault="00826A08" w:rsidP="00D03A5B" w:rsidR="00826A08">
            <w:pPr>
              <w:jc w:val="right"/>
              <w:rPr>
                <w:sz w:val="22"/>
                <w:szCs w:val="22"/>
              </w:rPr>
            </w:pPr>
            <w:r>
              <w:rPr>
                <w:sz w:val="22"/>
                <w:szCs w:val="22"/>
              </w:rPr>
              <w:t>17.917,92</w:t>
            </w:r>
          </w:p>
        </w:tc>
      </w:tr>
      <w:tr w:rsidTr="00D03A5B" w:rsidR="00826A08" w:rsidRPr="006926A2">
        <w:tc>
          <w:tcPr>
            <w:tcW w:type="dxa" w:w="720"/>
          </w:tcPr>
          <w:p w:rsidRDefault="00826A08" w:rsidP="00D03A5B" w:rsidR="00826A08">
            <w:pPr>
              <w:jc w:val="both"/>
              <w:rPr>
                <w:sz w:val="22"/>
                <w:szCs w:val="22"/>
              </w:rPr>
            </w:pPr>
            <w:r>
              <w:rPr>
                <w:sz w:val="22"/>
                <w:szCs w:val="22"/>
              </w:rPr>
              <w:t>27.</w:t>
            </w:r>
          </w:p>
        </w:tc>
        <w:tc>
          <w:tcPr>
            <w:tcW w:type="dxa" w:w="6360"/>
          </w:tcPr>
          <w:p w:rsidRDefault="00826A08" w:rsidP="00D03A5B" w:rsidR="00826A08">
            <w:pPr>
              <w:jc w:val="both"/>
              <w:rPr>
                <w:sz w:val="22"/>
                <w:szCs w:val="22"/>
              </w:rPr>
            </w:pPr>
            <w:r>
              <w:rPr>
                <w:sz w:val="22"/>
                <w:szCs w:val="22"/>
              </w:rPr>
              <w:t>Ivan Gereci, Marija Bistrica, Laz Bistrički 46, OIB:88962988662</w:t>
            </w:r>
          </w:p>
        </w:tc>
        <w:tc>
          <w:tcPr>
            <w:tcW w:type="dxa" w:w="2160"/>
          </w:tcPr>
          <w:p w:rsidRDefault="00826A08" w:rsidP="00D03A5B" w:rsidR="00826A08">
            <w:pPr>
              <w:jc w:val="right"/>
              <w:rPr>
                <w:sz w:val="22"/>
                <w:szCs w:val="22"/>
              </w:rPr>
            </w:pPr>
            <w:r>
              <w:rPr>
                <w:sz w:val="22"/>
                <w:szCs w:val="22"/>
              </w:rPr>
              <w:t>83.259,90</w:t>
            </w:r>
          </w:p>
        </w:tc>
      </w:tr>
      <w:tr w:rsidTr="00D03A5B" w:rsidR="00826A08" w:rsidRPr="006926A2">
        <w:tc>
          <w:tcPr>
            <w:tcW w:type="dxa" w:w="720"/>
          </w:tcPr>
          <w:p w:rsidRDefault="00826A08" w:rsidP="00D03A5B" w:rsidR="00826A08">
            <w:pPr>
              <w:jc w:val="both"/>
              <w:rPr>
                <w:sz w:val="22"/>
                <w:szCs w:val="22"/>
              </w:rPr>
            </w:pPr>
            <w:r>
              <w:rPr>
                <w:sz w:val="22"/>
                <w:szCs w:val="22"/>
              </w:rPr>
              <w:t>28.</w:t>
            </w:r>
          </w:p>
        </w:tc>
        <w:tc>
          <w:tcPr>
            <w:tcW w:type="dxa" w:w="6360"/>
          </w:tcPr>
          <w:p w:rsidRDefault="00826A08" w:rsidP="00D03A5B" w:rsidR="00826A08">
            <w:pPr>
              <w:jc w:val="both"/>
              <w:rPr>
                <w:sz w:val="22"/>
                <w:szCs w:val="22"/>
              </w:rPr>
            </w:pPr>
            <w:r>
              <w:rPr>
                <w:sz w:val="22"/>
                <w:szCs w:val="22"/>
              </w:rPr>
              <w:t>Tomislav Grepo, Feričanci, Z. Frankopanska 12, OIB:40986687180</w:t>
            </w:r>
          </w:p>
        </w:tc>
        <w:tc>
          <w:tcPr>
            <w:tcW w:type="dxa" w:w="2160"/>
          </w:tcPr>
          <w:p w:rsidRDefault="00826A08" w:rsidP="00D03A5B" w:rsidR="00826A08">
            <w:pPr>
              <w:jc w:val="right"/>
              <w:rPr>
                <w:sz w:val="22"/>
                <w:szCs w:val="22"/>
              </w:rPr>
            </w:pPr>
            <w:r>
              <w:rPr>
                <w:sz w:val="22"/>
                <w:szCs w:val="22"/>
              </w:rPr>
              <w:t>55.381,64</w:t>
            </w:r>
          </w:p>
        </w:tc>
      </w:tr>
      <w:tr w:rsidTr="00D03A5B" w:rsidR="00826A08" w:rsidRPr="006926A2">
        <w:tc>
          <w:tcPr>
            <w:tcW w:type="dxa" w:w="720"/>
          </w:tcPr>
          <w:p w:rsidRDefault="00826A08" w:rsidP="00D03A5B" w:rsidR="00826A08">
            <w:pPr>
              <w:jc w:val="both"/>
              <w:rPr>
                <w:sz w:val="22"/>
                <w:szCs w:val="22"/>
              </w:rPr>
            </w:pPr>
            <w:r>
              <w:rPr>
                <w:sz w:val="22"/>
                <w:szCs w:val="22"/>
              </w:rPr>
              <w:t>29.</w:t>
            </w:r>
          </w:p>
        </w:tc>
        <w:tc>
          <w:tcPr>
            <w:tcW w:type="dxa" w:w="6360"/>
          </w:tcPr>
          <w:p w:rsidRDefault="00826A08" w:rsidP="00D03A5B" w:rsidR="00826A08">
            <w:pPr>
              <w:jc w:val="both"/>
              <w:rPr>
                <w:sz w:val="22"/>
                <w:szCs w:val="22"/>
              </w:rPr>
            </w:pPr>
            <w:r>
              <w:rPr>
                <w:sz w:val="22"/>
                <w:szCs w:val="22"/>
              </w:rPr>
              <w:t>Zlatko Grepo, Koška, J. Kozarca 57, OIB:39526623368</w:t>
            </w:r>
          </w:p>
        </w:tc>
        <w:tc>
          <w:tcPr>
            <w:tcW w:type="dxa" w:w="2160"/>
          </w:tcPr>
          <w:p w:rsidRDefault="00826A08" w:rsidP="00D03A5B" w:rsidR="00826A08">
            <w:pPr>
              <w:jc w:val="right"/>
              <w:rPr>
                <w:sz w:val="22"/>
                <w:szCs w:val="22"/>
              </w:rPr>
            </w:pPr>
            <w:r>
              <w:rPr>
                <w:sz w:val="22"/>
                <w:szCs w:val="22"/>
              </w:rPr>
              <w:t>62.402,88</w:t>
            </w:r>
          </w:p>
        </w:tc>
      </w:tr>
      <w:tr w:rsidTr="00D03A5B" w:rsidR="00826A08" w:rsidRPr="006926A2">
        <w:tc>
          <w:tcPr>
            <w:tcW w:type="dxa" w:w="720"/>
          </w:tcPr>
          <w:p w:rsidRDefault="00826A08" w:rsidP="00D03A5B" w:rsidR="00826A08">
            <w:pPr>
              <w:jc w:val="both"/>
              <w:rPr>
                <w:sz w:val="22"/>
                <w:szCs w:val="22"/>
              </w:rPr>
            </w:pPr>
            <w:r>
              <w:rPr>
                <w:sz w:val="22"/>
                <w:szCs w:val="22"/>
              </w:rPr>
              <w:t>30.</w:t>
            </w:r>
          </w:p>
        </w:tc>
        <w:tc>
          <w:tcPr>
            <w:tcW w:type="dxa" w:w="6360"/>
          </w:tcPr>
          <w:p w:rsidRDefault="00826A08" w:rsidP="00D03A5B" w:rsidR="00826A08">
            <w:pPr>
              <w:jc w:val="both"/>
              <w:rPr>
                <w:sz w:val="22"/>
                <w:szCs w:val="22"/>
              </w:rPr>
            </w:pPr>
            <w:r>
              <w:rPr>
                <w:sz w:val="22"/>
                <w:szCs w:val="22"/>
              </w:rPr>
              <w:t>Tomislav Gudelj, Zagreb, Trg Otokara Keršovanija 8, OIB: 13054333296</w:t>
            </w:r>
          </w:p>
        </w:tc>
        <w:tc>
          <w:tcPr>
            <w:tcW w:type="dxa" w:w="2160"/>
          </w:tcPr>
          <w:p w:rsidRDefault="00826A08" w:rsidP="00D03A5B" w:rsidR="00826A08">
            <w:pPr>
              <w:jc w:val="right"/>
              <w:rPr>
                <w:sz w:val="22"/>
                <w:szCs w:val="22"/>
              </w:rPr>
            </w:pPr>
            <w:r>
              <w:rPr>
                <w:sz w:val="22"/>
                <w:szCs w:val="22"/>
              </w:rPr>
              <w:t>90.716,28</w:t>
            </w:r>
          </w:p>
        </w:tc>
      </w:tr>
      <w:tr w:rsidTr="00D03A5B" w:rsidR="00826A08" w:rsidRPr="006926A2">
        <w:tc>
          <w:tcPr>
            <w:tcW w:type="dxa" w:w="720"/>
          </w:tcPr>
          <w:p w:rsidRDefault="00826A08" w:rsidP="00D03A5B" w:rsidR="00826A08">
            <w:pPr>
              <w:jc w:val="both"/>
              <w:rPr>
                <w:sz w:val="22"/>
                <w:szCs w:val="22"/>
              </w:rPr>
            </w:pPr>
            <w:r>
              <w:rPr>
                <w:sz w:val="22"/>
                <w:szCs w:val="22"/>
              </w:rPr>
              <w:t>31.</w:t>
            </w:r>
          </w:p>
        </w:tc>
        <w:tc>
          <w:tcPr>
            <w:tcW w:type="dxa" w:w="6360"/>
          </w:tcPr>
          <w:p w:rsidRDefault="00826A08" w:rsidP="00D03A5B" w:rsidR="00826A08">
            <w:pPr>
              <w:jc w:val="both"/>
              <w:rPr>
                <w:sz w:val="22"/>
                <w:szCs w:val="22"/>
              </w:rPr>
            </w:pPr>
            <w:r>
              <w:rPr>
                <w:sz w:val="22"/>
                <w:szCs w:val="22"/>
              </w:rPr>
              <w:t>Bojan Horvat, Zagreb, Pavlenski put 5/0, OIB: 92393650679</w:t>
            </w:r>
          </w:p>
        </w:tc>
        <w:tc>
          <w:tcPr>
            <w:tcW w:type="dxa" w:w="2160"/>
          </w:tcPr>
          <w:p w:rsidRDefault="00826A08" w:rsidP="00D03A5B" w:rsidR="00826A08">
            <w:pPr>
              <w:jc w:val="right"/>
              <w:rPr>
                <w:sz w:val="22"/>
                <w:szCs w:val="22"/>
              </w:rPr>
            </w:pPr>
            <w:r>
              <w:rPr>
                <w:sz w:val="22"/>
                <w:szCs w:val="22"/>
              </w:rPr>
              <w:t>6.388,88</w:t>
            </w:r>
          </w:p>
        </w:tc>
      </w:tr>
      <w:tr w:rsidTr="00D03A5B" w:rsidR="00826A08" w:rsidRPr="006926A2">
        <w:tc>
          <w:tcPr>
            <w:tcW w:type="dxa" w:w="720"/>
          </w:tcPr>
          <w:p w:rsidRDefault="00826A08" w:rsidP="00D03A5B" w:rsidR="00826A08">
            <w:pPr>
              <w:jc w:val="both"/>
              <w:rPr>
                <w:sz w:val="22"/>
                <w:szCs w:val="22"/>
              </w:rPr>
            </w:pPr>
            <w:r>
              <w:rPr>
                <w:sz w:val="22"/>
                <w:szCs w:val="22"/>
              </w:rPr>
              <w:t>32.</w:t>
            </w:r>
          </w:p>
        </w:tc>
        <w:tc>
          <w:tcPr>
            <w:tcW w:type="dxa" w:w="6360"/>
          </w:tcPr>
          <w:p w:rsidRDefault="00826A08" w:rsidP="00D03A5B" w:rsidR="00826A08">
            <w:pPr>
              <w:jc w:val="both"/>
              <w:rPr>
                <w:sz w:val="22"/>
                <w:szCs w:val="22"/>
              </w:rPr>
            </w:pPr>
            <w:r>
              <w:rPr>
                <w:sz w:val="22"/>
                <w:szCs w:val="22"/>
              </w:rPr>
              <w:t>Josip Horvat, Novi Marof, Krč 39, OIB: 24439125142</w:t>
            </w:r>
          </w:p>
        </w:tc>
        <w:tc>
          <w:tcPr>
            <w:tcW w:type="dxa" w:w="2160"/>
          </w:tcPr>
          <w:p w:rsidRDefault="00826A08" w:rsidP="00D03A5B" w:rsidR="00826A08">
            <w:pPr>
              <w:jc w:val="right"/>
              <w:rPr>
                <w:sz w:val="22"/>
                <w:szCs w:val="22"/>
              </w:rPr>
            </w:pPr>
            <w:r>
              <w:rPr>
                <w:sz w:val="22"/>
                <w:szCs w:val="22"/>
              </w:rPr>
              <w:t>172,40</w:t>
            </w:r>
          </w:p>
        </w:tc>
      </w:tr>
      <w:tr w:rsidTr="00D03A5B" w:rsidR="00826A08" w:rsidRPr="006926A2">
        <w:tc>
          <w:tcPr>
            <w:tcW w:type="dxa" w:w="720"/>
          </w:tcPr>
          <w:p w:rsidRDefault="00826A08" w:rsidP="00D03A5B" w:rsidR="00826A08">
            <w:pPr>
              <w:jc w:val="both"/>
              <w:rPr>
                <w:sz w:val="22"/>
                <w:szCs w:val="22"/>
              </w:rPr>
            </w:pPr>
            <w:r>
              <w:rPr>
                <w:sz w:val="22"/>
                <w:szCs w:val="22"/>
              </w:rPr>
              <w:t>33.</w:t>
            </w:r>
          </w:p>
        </w:tc>
        <w:tc>
          <w:tcPr>
            <w:tcW w:type="dxa" w:w="6360"/>
          </w:tcPr>
          <w:p w:rsidRDefault="00826A08" w:rsidP="00D03A5B" w:rsidR="00826A08">
            <w:pPr>
              <w:jc w:val="both"/>
              <w:rPr>
                <w:sz w:val="22"/>
                <w:szCs w:val="22"/>
              </w:rPr>
            </w:pPr>
            <w:r>
              <w:rPr>
                <w:sz w:val="22"/>
                <w:szCs w:val="22"/>
              </w:rPr>
              <w:t>Viktor Horvat, Zlatar, Sajmišna 50, OIB: 28768985379</w:t>
            </w:r>
          </w:p>
        </w:tc>
        <w:tc>
          <w:tcPr>
            <w:tcW w:type="dxa" w:w="2160"/>
          </w:tcPr>
          <w:p w:rsidRDefault="00826A08" w:rsidP="00D03A5B" w:rsidR="00826A08">
            <w:pPr>
              <w:jc w:val="right"/>
              <w:rPr>
                <w:sz w:val="22"/>
                <w:szCs w:val="22"/>
              </w:rPr>
            </w:pPr>
            <w:r>
              <w:rPr>
                <w:sz w:val="22"/>
                <w:szCs w:val="22"/>
              </w:rPr>
              <w:t>150,00</w:t>
            </w:r>
          </w:p>
        </w:tc>
      </w:tr>
      <w:tr w:rsidTr="00D03A5B" w:rsidR="00826A08" w:rsidRPr="006926A2">
        <w:tc>
          <w:tcPr>
            <w:tcW w:type="dxa" w:w="720"/>
          </w:tcPr>
          <w:p w:rsidRDefault="00826A08" w:rsidP="00D03A5B" w:rsidR="00826A08">
            <w:pPr>
              <w:jc w:val="both"/>
              <w:rPr>
                <w:sz w:val="22"/>
                <w:szCs w:val="22"/>
              </w:rPr>
            </w:pPr>
            <w:r>
              <w:rPr>
                <w:sz w:val="22"/>
                <w:szCs w:val="22"/>
              </w:rPr>
              <w:t>34.</w:t>
            </w:r>
          </w:p>
        </w:tc>
        <w:tc>
          <w:tcPr>
            <w:tcW w:type="dxa" w:w="6360"/>
          </w:tcPr>
          <w:p w:rsidRDefault="00826A08" w:rsidP="00D03A5B" w:rsidR="00826A08">
            <w:pPr>
              <w:jc w:val="both"/>
              <w:rPr>
                <w:sz w:val="22"/>
                <w:szCs w:val="22"/>
              </w:rPr>
            </w:pPr>
            <w:r>
              <w:rPr>
                <w:sz w:val="22"/>
                <w:szCs w:val="22"/>
              </w:rPr>
              <w:t>Franjo Hranić, Radovan, Gačice 111, OIB: 27291091000</w:t>
            </w:r>
          </w:p>
        </w:tc>
        <w:tc>
          <w:tcPr>
            <w:tcW w:type="dxa" w:w="2160"/>
          </w:tcPr>
          <w:p w:rsidRDefault="00826A08" w:rsidP="00D03A5B" w:rsidR="00826A08">
            <w:pPr>
              <w:jc w:val="right"/>
              <w:rPr>
                <w:sz w:val="22"/>
                <w:szCs w:val="22"/>
              </w:rPr>
            </w:pPr>
            <w:r>
              <w:rPr>
                <w:sz w:val="22"/>
                <w:szCs w:val="22"/>
              </w:rPr>
              <w:t>90.334,21</w:t>
            </w:r>
          </w:p>
        </w:tc>
      </w:tr>
      <w:tr w:rsidTr="00D03A5B" w:rsidR="00826A08" w:rsidRPr="006926A2">
        <w:tc>
          <w:tcPr>
            <w:tcW w:type="dxa" w:w="720"/>
          </w:tcPr>
          <w:p w:rsidRDefault="00826A08" w:rsidP="00D03A5B" w:rsidR="00826A08">
            <w:pPr>
              <w:jc w:val="both"/>
              <w:rPr>
                <w:sz w:val="22"/>
                <w:szCs w:val="22"/>
              </w:rPr>
            </w:pPr>
            <w:r>
              <w:rPr>
                <w:sz w:val="22"/>
                <w:szCs w:val="22"/>
              </w:rPr>
              <w:t>35.</w:t>
            </w:r>
          </w:p>
        </w:tc>
        <w:tc>
          <w:tcPr>
            <w:tcW w:type="dxa" w:w="6360"/>
          </w:tcPr>
          <w:p w:rsidRDefault="00826A08" w:rsidP="00D03A5B" w:rsidR="00826A08">
            <w:pPr>
              <w:jc w:val="both"/>
              <w:rPr>
                <w:sz w:val="22"/>
                <w:szCs w:val="22"/>
              </w:rPr>
            </w:pPr>
            <w:r>
              <w:rPr>
                <w:sz w:val="22"/>
                <w:szCs w:val="22"/>
              </w:rPr>
              <w:t>Mato Ivanda, Virovitica, Datkovac 172, OIB: 77136564688</w:t>
            </w:r>
          </w:p>
        </w:tc>
        <w:tc>
          <w:tcPr>
            <w:tcW w:type="dxa" w:w="2160"/>
          </w:tcPr>
          <w:p w:rsidRDefault="00826A08" w:rsidP="00D03A5B" w:rsidR="00826A08">
            <w:pPr>
              <w:jc w:val="right"/>
              <w:rPr>
                <w:sz w:val="22"/>
                <w:szCs w:val="22"/>
              </w:rPr>
            </w:pPr>
            <w:r>
              <w:rPr>
                <w:sz w:val="22"/>
                <w:szCs w:val="22"/>
              </w:rPr>
              <w:t>24.986,57</w:t>
            </w:r>
          </w:p>
        </w:tc>
      </w:tr>
      <w:tr w:rsidTr="00D03A5B" w:rsidR="00826A08" w:rsidRPr="006926A2">
        <w:tc>
          <w:tcPr>
            <w:tcW w:type="dxa" w:w="720"/>
          </w:tcPr>
          <w:p w:rsidRDefault="00826A08" w:rsidP="00D03A5B" w:rsidR="00826A08">
            <w:pPr>
              <w:jc w:val="both"/>
              <w:rPr>
                <w:sz w:val="22"/>
                <w:szCs w:val="22"/>
              </w:rPr>
            </w:pPr>
            <w:r>
              <w:rPr>
                <w:sz w:val="22"/>
                <w:szCs w:val="22"/>
              </w:rPr>
              <w:t>36.</w:t>
            </w:r>
          </w:p>
        </w:tc>
        <w:tc>
          <w:tcPr>
            <w:tcW w:type="dxa" w:w="6360"/>
          </w:tcPr>
          <w:p w:rsidRDefault="00826A08" w:rsidP="00D03A5B" w:rsidR="00826A08">
            <w:pPr>
              <w:jc w:val="both"/>
              <w:rPr>
                <w:sz w:val="22"/>
                <w:szCs w:val="22"/>
              </w:rPr>
            </w:pPr>
            <w:r>
              <w:rPr>
                <w:sz w:val="22"/>
                <w:szCs w:val="22"/>
              </w:rPr>
              <w:t>Miljenko Ivanušec, Ljubešćica, Zagrebačka 63, OIB: 24353874744</w:t>
            </w:r>
          </w:p>
        </w:tc>
        <w:tc>
          <w:tcPr>
            <w:tcW w:type="dxa" w:w="2160"/>
          </w:tcPr>
          <w:p w:rsidRDefault="00826A08" w:rsidP="00D03A5B" w:rsidR="00826A08">
            <w:pPr>
              <w:jc w:val="right"/>
              <w:rPr>
                <w:sz w:val="22"/>
                <w:szCs w:val="22"/>
              </w:rPr>
            </w:pPr>
            <w:r>
              <w:rPr>
                <w:sz w:val="22"/>
                <w:szCs w:val="22"/>
              </w:rPr>
              <w:t>69.776,89</w:t>
            </w:r>
          </w:p>
        </w:tc>
      </w:tr>
      <w:tr w:rsidTr="00D03A5B" w:rsidR="00826A08" w:rsidRPr="006926A2">
        <w:tc>
          <w:tcPr>
            <w:tcW w:type="dxa" w:w="720"/>
          </w:tcPr>
          <w:p w:rsidRDefault="00826A08" w:rsidP="00D03A5B" w:rsidR="00826A08">
            <w:pPr>
              <w:jc w:val="both"/>
              <w:rPr>
                <w:sz w:val="22"/>
                <w:szCs w:val="22"/>
              </w:rPr>
            </w:pPr>
            <w:r>
              <w:rPr>
                <w:sz w:val="22"/>
                <w:szCs w:val="22"/>
              </w:rPr>
              <w:t>37.</w:t>
            </w:r>
          </w:p>
        </w:tc>
        <w:tc>
          <w:tcPr>
            <w:tcW w:type="dxa" w:w="6360"/>
          </w:tcPr>
          <w:p w:rsidRDefault="00826A08" w:rsidP="00D03A5B" w:rsidR="00826A08">
            <w:pPr>
              <w:jc w:val="both"/>
              <w:rPr>
                <w:sz w:val="22"/>
                <w:szCs w:val="22"/>
              </w:rPr>
            </w:pPr>
            <w:r>
              <w:rPr>
                <w:sz w:val="22"/>
                <w:szCs w:val="22"/>
              </w:rPr>
              <w:t>Mato Jeličić, Zagreb, Kustošijski venec 80, OIB: 39436403725</w:t>
            </w:r>
          </w:p>
        </w:tc>
        <w:tc>
          <w:tcPr>
            <w:tcW w:type="dxa" w:w="2160"/>
          </w:tcPr>
          <w:p w:rsidRDefault="00826A08" w:rsidP="00D03A5B" w:rsidR="00826A08">
            <w:pPr>
              <w:jc w:val="right"/>
              <w:rPr>
                <w:sz w:val="22"/>
                <w:szCs w:val="22"/>
              </w:rPr>
            </w:pPr>
            <w:r>
              <w:rPr>
                <w:sz w:val="22"/>
                <w:szCs w:val="22"/>
              </w:rPr>
              <w:t>22.003,47</w:t>
            </w:r>
          </w:p>
        </w:tc>
      </w:tr>
      <w:tr w:rsidTr="00D03A5B" w:rsidR="00826A08" w:rsidRPr="006926A2">
        <w:tc>
          <w:tcPr>
            <w:tcW w:type="dxa" w:w="720"/>
          </w:tcPr>
          <w:p w:rsidRDefault="00826A08" w:rsidP="00D03A5B" w:rsidR="00826A08">
            <w:pPr>
              <w:jc w:val="both"/>
              <w:rPr>
                <w:sz w:val="22"/>
                <w:szCs w:val="22"/>
              </w:rPr>
            </w:pPr>
            <w:r>
              <w:rPr>
                <w:sz w:val="22"/>
                <w:szCs w:val="22"/>
              </w:rPr>
              <w:t>38.</w:t>
            </w:r>
          </w:p>
        </w:tc>
        <w:tc>
          <w:tcPr>
            <w:tcW w:type="dxa" w:w="6360"/>
          </w:tcPr>
          <w:p w:rsidRDefault="00826A08" w:rsidP="00D03A5B" w:rsidR="00826A08">
            <w:pPr>
              <w:jc w:val="both"/>
              <w:rPr>
                <w:sz w:val="22"/>
                <w:szCs w:val="22"/>
              </w:rPr>
            </w:pPr>
            <w:r>
              <w:rPr>
                <w:sz w:val="22"/>
                <w:szCs w:val="22"/>
              </w:rPr>
              <w:t>Zlatko Jembrih, Mače, Mače 32h, OIB: 34742636426</w:t>
            </w:r>
          </w:p>
        </w:tc>
        <w:tc>
          <w:tcPr>
            <w:tcW w:type="dxa" w:w="2160"/>
          </w:tcPr>
          <w:p w:rsidRDefault="00826A08" w:rsidP="00D03A5B" w:rsidR="00826A08">
            <w:pPr>
              <w:jc w:val="right"/>
              <w:rPr>
                <w:sz w:val="22"/>
                <w:szCs w:val="22"/>
              </w:rPr>
            </w:pPr>
            <w:r>
              <w:rPr>
                <w:sz w:val="22"/>
                <w:szCs w:val="22"/>
              </w:rPr>
              <w:t>10.895,88</w:t>
            </w:r>
          </w:p>
        </w:tc>
      </w:tr>
      <w:tr w:rsidTr="00D03A5B" w:rsidR="00826A08" w:rsidRPr="006926A2">
        <w:tc>
          <w:tcPr>
            <w:tcW w:type="dxa" w:w="720"/>
          </w:tcPr>
          <w:p w:rsidRDefault="00826A08" w:rsidP="00D03A5B" w:rsidR="00826A08">
            <w:pPr>
              <w:jc w:val="both"/>
              <w:rPr>
                <w:sz w:val="22"/>
                <w:szCs w:val="22"/>
              </w:rPr>
            </w:pPr>
            <w:r>
              <w:rPr>
                <w:sz w:val="22"/>
                <w:szCs w:val="22"/>
              </w:rPr>
              <w:t>39.</w:t>
            </w:r>
          </w:p>
        </w:tc>
        <w:tc>
          <w:tcPr>
            <w:tcW w:type="dxa" w:w="6360"/>
          </w:tcPr>
          <w:p w:rsidRDefault="00826A08" w:rsidP="00D03A5B" w:rsidR="00826A08">
            <w:pPr>
              <w:jc w:val="both"/>
              <w:rPr>
                <w:sz w:val="22"/>
                <w:szCs w:val="22"/>
              </w:rPr>
            </w:pPr>
            <w:r>
              <w:rPr>
                <w:sz w:val="22"/>
                <w:szCs w:val="22"/>
              </w:rPr>
              <w:t>Tado Jukić, Zagreb, Kikićeva 16, OIB: 52548758185</w:t>
            </w:r>
          </w:p>
        </w:tc>
        <w:tc>
          <w:tcPr>
            <w:tcW w:type="dxa" w:w="2160"/>
          </w:tcPr>
          <w:p w:rsidRDefault="00826A08" w:rsidP="00D03A5B" w:rsidR="00826A08">
            <w:pPr>
              <w:jc w:val="right"/>
              <w:rPr>
                <w:sz w:val="22"/>
                <w:szCs w:val="22"/>
              </w:rPr>
            </w:pPr>
            <w:r>
              <w:rPr>
                <w:sz w:val="22"/>
                <w:szCs w:val="22"/>
              </w:rPr>
              <w:t>57.671,70</w:t>
            </w:r>
          </w:p>
        </w:tc>
      </w:tr>
      <w:tr w:rsidTr="00D03A5B" w:rsidR="00826A08" w:rsidRPr="006926A2">
        <w:tc>
          <w:tcPr>
            <w:tcW w:type="dxa" w:w="720"/>
          </w:tcPr>
          <w:p w:rsidRDefault="00826A08" w:rsidP="00D03A5B" w:rsidR="00826A08">
            <w:pPr>
              <w:jc w:val="both"/>
              <w:rPr>
                <w:sz w:val="22"/>
                <w:szCs w:val="22"/>
              </w:rPr>
            </w:pPr>
            <w:r>
              <w:rPr>
                <w:sz w:val="22"/>
                <w:szCs w:val="22"/>
              </w:rPr>
              <w:t>40.</w:t>
            </w:r>
          </w:p>
        </w:tc>
        <w:tc>
          <w:tcPr>
            <w:tcW w:type="dxa" w:w="6360"/>
          </w:tcPr>
          <w:p w:rsidRDefault="00826A08" w:rsidP="00D03A5B" w:rsidR="00826A08">
            <w:pPr>
              <w:jc w:val="both"/>
              <w:rPr>
                <w:sz w:val="22"/>
                <w:szCs w:val="22"/>
              </w:rPr>
            </w:pPr>
            <w:r>
              <w:rPr>
                <w:sz w:val="22"/>
                <w:szCs w:val="22"/>
              </w:rPr>
              <w:t>Franjo Jurić, Petrinja, Pirnata Andrije 2, OIB: 40993775827</w:t>
            </w:r>
          </w:p>
        </w:tc>
        <w:tc>
          <w:tcPr>
            <w:tcW w:type="dxa" w:w="2160"/>
          </w:tcPr>
          <w:p w:rsidRDefault="00826A08" w:rsidP="00D03A5B" w:rsidR="00826A08">
            <w:pPr>
              <w:jc w:val="right"/>
              <w:rPr>
                <w:sz w:val="22"/>
                <w:szCs w:val="22"/>
              </w:rPr>
            </w:pPr>
            <w:r>
              <w:rPr>
                <w:sz w:val="22"/>
                <w:szCs w:val="22"/>
              </w:rPr>
              <w:t>32.604,34</w:t>
            </w:r>
          </w:p>
        </w:tc>
      </w:tr>
      <w:tr w:rsidTr="00D03A5B" w:rsidR="00826A08" w:rsidRPr="006926A2">
        <w:tc>
          <w:tcPr>
            <w:tcW w:type="dxa" w:w="720"/>
          </w:tcPr>
          <w:p w:rsidRDefault="00826A08" w:rsidP="00D03A5B" w:rsidR="00826A08">
            <w:pPr>
              <w:jc w:val="both"/>
              <w:rPr>
                <w:sz w:val="22"/>
                <w:szCs w:val="22"/>
              </w:rPr>
            </w:pPr>
            <w:r>
              <w:rPr>
                <w:sz w:val="22"/>
                <w:szCs w:val="22"/>
              </w:rPr>
              <w:t>41.</w:t>
            </w:r>
          </w:p>
        </w:tc>
        <w:tc>
          <w:tcPr>
            <w:tcW w:type="dxa" w:w="6360"/>
          </w:tcPr>
          <w:p w:rsidRDefault="00826A08" w:rsidP="00D03A5B" w:rsidR="00826A08">
            <w:pPr>
              <w:jc w:val="both"/>
              <w:rPr>
                <w:sz w:val="22"/>
                <w:szCs w:val="22"/>
              </w:rPr>
            </w:pPr>
            <w:r>
              <w:rPr>
                <w:sz w:val="22"/>
                <w:szCs w:val="22"/>
              </w:rPr>
              <w:t>Luka Kandić, Beničan, N.Š.Zrinskog 10, OIB: 77474096954</w:t>
            </w:r>
          </w:p>
        </w:tc>
        <w:tc>
          <w:tcPr>
            <w:tcW w:type="dxa" w:w="2160"/>
          </w:tcPr>
          <w:p w:rsidRDefault="00826A08" w:rsidP="00D03A5B" w:rsidR="00826A08">
            <w:pPr>
              <w:jc w:val="right"/>
              <w:rPr>
                <w:sz w:val="22"/>
                <w:szCs w:val="22"/>
              </w:rPr>
            </w:pPr>
            <w:r>
              <w:rPr>
                <w:sz w:val="22"/>
                <w:szCs w:val="22"/>
              </w:rPr>
              <w:t>20.070,44</w:t>
            </w:r>
          </w:p>
        </w:tc>
      </w:tr>
      <w:tr w:rsidTr="00D03A5B" w:rsidR="00826A08" w:rsidRPr="006926A2">
        <w:tc>
          <w:tcPr>
            <w:tcW w:type="dxa" w:w="720"/>
          </w:tcPr>
          <w:p w:rsidRDefault="00826A08" w:rsidP="00D03A5B" w:rsidR="00826A08">
            <w:pPr>
              <w:jc w:val="both"/>
              <w:rPr>
                <w:sz w:val="22"/>
                <w:szCs w:val="22"/>
              </w:rPr>
            </w:pPr>
            <w:r>
              <w:rPr>
                <w:sz w:val="22"/>
                <w:szCs w:val="22"/>
              </w:rPr>
              <w:t>42.</w:t>
            </w:r>
          </w:p>
        </w:tc>
        <w:tc>
          <w:tcPr>
            <w:tcW w:type="dxa" w:w="6360"/>
          </w:tcPr>
          <w:p w:rsidRDefault="00826A08" w:rsidP="00D03A5B" w:rsidR="00826A08">
            <w:pPr>
              <w:jc w:val="both"/>
              <w:rPr>
                <w:sz w:val="22"/>
                <w:szCs w:val="22"/>
              </w:rPr>
            </w:pPr>
            <w:r>
              <w:rPr>
                <w:sz w:val="22"/>
                <w:szCs w:val="22"/>
              </w:rPr>
              <w:t xml:space="preserve">Zvonimir Kaniški, Varaždin, Gornji Kučan, Staromlinska 74, </w:t>
            </w:r>
          </w:p>
          <w:p w:rsidRDefault="00826A08" w:rsidP="00D03A5B" w:rsidR="00826A08">
            <w:pPr>
              <w:jc w:val="both"/>
              <w:rPr>
                <w:sz w:val="22"/>
                <w:szCs w:val="22"/>
              </w:rPr>
            </w:pPr>
            <w:r>
              <w:rPr>
                <w:sz w:val="22"/>
                <w:szCs w:val="22"/>
              </w:rPr>
              <w:t xml:space="preserve">OIB:36556804137 </w:t>
            </w:r>
          </w:p>
        </w:tc>
        <w:tc>
          <w:tcPr>
            <w:tcW w:type="dxa" w:w="2160"/>
          </w:tcPr>
          <w:p w:rsidRDefault="00826A08" w:rsidP="00D03A5B" w:rsidR="00826A08">
            <w:pPr>
              <w:jc w:val="right"/>
              <w:rPr>
                <w:sz w:val="22"/>
                <w:szCs w:val="22"/>
              </w:rPr>
            </w:pPr>
            <w:r>
              <w:rPr>
                <w:sz w:val="22"/>
                <w:szCs w:val="22"/>
              </w:rPr>
              <w:t>42.008,20</w:t>
            </w:r>
          </w:p>
        </w:tc>
      </w:tr>
      <w:tr w:rsidTr="00D03A5B" w:rsidR="00826A08" w:rsidRPr="006926A2">
        <w:tc>
          <w:tcPr>
            <w:tcW w:type="dxa" w:w="720"/>
          </w:tcPr>
          <w:p w:rsidRDefault="00826A08" w:rsidP="00D03A5B" w:rsidR="00826A08">
            <w:pPr>
              <w:jc w:val="both"/>
              <w:rPr>
                <w:sz w:val="22"/>
                <w:szCs w:val="22"/>
              </w:rPr>
            </w:pPr>
            <w:r>
              <w:rPr>
                <w:sz w:val="22"/>
                <w:szCs w:val="22"/>
              </w:rPr>
              <w:t>43.</w:t>
            </w:r>
          </w:p>
        </w:tc>
        <w:tc>
          <w:tcPr>
            <w:tcW w:type="dxa" w:w="6360"/>
          </w:tcPr>
          <w:p w:rsidRDefault="00826A08" w:rsidP="00D03A5B" w:rsidR="00826A08">
            <w:pPr>
              <w:jc w:val="both"/>
              <w:rPr>
                <w:sz w:val="22"/>
                <w:szCs w:val="22"/>
              </w:rPr>
            </w:pPr>
            <w:r>
              <w:rPr>
                <w:sz w:val="22"/>
                <w:szCs w:val="22"/>
              </w:rPr>
              <w:t>Danijela Karadža, Zagreb, Redovka 15, OIB: 65070174340</w:t>
            </w:r>
          </w:p>
        </w:tc>
        <w:tc>
          <w:tcPr>
            <w:tcW w:type="dxa" w:w="2160"/>
          </w:tcPr>
          <w:p w:rsidRDefault="00826A08" w:rsidP="00D03A5B" w:rsidR="00826A08">
            <w:pPr>
              <w:jc w:val="right"/>
              <w:rPr>
                <w:sz w:val="22"/>
                <w:szCs w:val="22"/>
              </w:rPr>
            </w:pPr>
            <w:r>
              <w:rPr>
                <w:sz w:val="22"/>
                <w:szCs w:val="22"/>
              </w:rPr>
              <w:t>29.470,93</w:t>
            </w:r>
          </w:p>
        </w:tc>
      </w:tr>
      <w:tr w:rsidTr="00D03A5B" w:rsidR="00826A08" w:rsidRPr="006926A2">
        <w:tc>
          <w:tcPr>
            <w:tcW w:type="dxa" w:w="720"/>
          </w:tcPr>
          <w:p w:rsidRDefault="00826A08" w:rsidP="00D03A5B" w:rsidR="00826A08">
            <w:pPr>
              <w:jc w:val="both"/>
              <w:rPr>
                <w:sz w:val="22"/>
                <w:szCs w:val="22"/>
              </w:rPr>
            </w:pPr>
            <w:r>
              <w:rPr>
                <w:sz w:val="22"/>
                <w:szCs w:val="22"/>
              </w:rPr>
              <w:t>44.</w:t>
            </w:r>
          </w:p>
        </w:tc>
        <w:tc>
          <w:tcPr>
            <w:tcW w:type="dxa" w:w="6360"/>
          </w:tcPr>
          <w:p w:rsidRDefault="00826A08" w:rsidP="00D03A5B" w:rsidR="00826A08">
            <w:pPr>
              <w:jc w:val="both"/>
              <w:rPr>
                <w:sz w:val="22"/>
                <w:szCs w:val="22"/>
              </w:rPr>
            </w:pPr>
            <w:r>
              <w:rPr>
                <w:sz w:val="22"/>
                <w:szCs w:val="22"/>
              </w:rPr>
              <w:t>Damir Katačić, Zagreb, III Pile 12, OIB: 26308235284</w:t>
            </w:r>
          </w:p>
        </w:tc>
        <w:tc>
          <w:tcPr>
            <w:tcW w:type="dxa" w:w="2160"/>
          </w:tcPr>
          <w:p w:rsidRDefault="00826A08" w:rsidP="00D03A5B" w:rsidR="00826A08">
            <w:pPr>
              <w:jc w:val="right"/>
              <w:rPr>
                <w:sz w:val="22"/>
                <w:szCs w:val="22"/>
              </w:rPr>
            </w:pPr>
            <w:r>
              <w:rPr>
                <w:sz w:val="22"/>
                <w:szCs w:val="22"/>
              </w:rPr>
              <w:t>10.292,97</w:t>
            </w:r>
          </w:p>
        </w:tc>
      </w:tr>
      <w:tr w:rsidTr="00D03A5B" w:rsidR="00826A08" w:rsidRPr="006926A2">
        <w:tc>
          <w:tcPr>
            <w:tcW w:type="dxa" w:w="720"/>
          </w:tcPr>
          <w:p w:rsidRDefault="00826A08" w:rsidP="00D03A5B" w:rsidR="00826A08">
            <w:pPr>
              <w:jc w:val="both"/>
              <w:rPr>
                <w:sz w:val="22"/>
                <w:szCs w:val="22"/>
              </w:rPr>
            </w:pPr>
            <w:r>
              <w:rPr>
                <w:sz w:val="22"/>
                <w:szCs w:val="22"/>
              </w:rPr>
              <w:t>45.</w:t>
            </w:r>
          </w:p>
        </w:tc>
        <w:tc>
          <w:tcPr>
            <w:tcW w:type="dxa" w:w="6360"/>
          </w:tcPr>
          <w:p w:rsidRDefault="00826A08" w:rsidP="00D03A5B" w:rsidR="00826A08">
            <w:pPr>
              <w:jc w:val="both"/>
              <w:rPr>
                <w:sz w:val="22"/>
                <w:szCs w:val="22"/>
              </w:rPr>
            </w:pPr>
            <w:r>
              <w:rPr>
                <w:sz w:val="22"/>
                <w:szCs w:val="22"/>
              </w:rPr>
              <w:t>Kažimir Komljenović, Velika Gorica, Gradići, Kijevska ul.9</w:t>
            </w:r>
          </w:p>
          <w:p w:rsidRDefault="00826A08" w:rsidP="00D03A5B" w:rsidR="00826A08">
            <w:pPr>
              <w:jc w:val="both"/>
              <w:rPr>
                <w:sz w:val="22"/>
                <w:szCs w:val="22"/>
              </w:rPr>
            </w:pPr>
            <w:r>
              <w:rPr>
                <w:sz w:val="22"/>
                <w:szCs w:val="22"/>
              </w:rPr>
              <w:t>OIB: 614123475385</w:t>
            </w:r>
          </w:p>
        </w:tc>
        <w:tc>
          <w:tcPr>
            <w:tcW w:type="dxa" w:w="2160"/>
          </w:tcPr>
          <w:p w:rsidRDefault="00826A08" w:rsidP="00D03A5B" w:rsidR="00826A08">
            <w:pPr>
              <w:jc w:val="right"/>
              <w:rPr>
                <w:sz w:val="22"/>
                <w:szCs w:val="22"/>
              </w:rPr>
            </w:pPr>
            <w:r>
              <w:rPr>
                <w:sz w:val="22"/>
                <w:szCs w:val="22"/>
              </w:rPr>
              <w:t>29.898,41</w:t>
            </w:r>
          </w:p>
        </w:tc>
      </w:tr>
      <w:tr w:rsidTr="00D03A5B" w:rsidR="00826A08" w:rsidRPr="006926A2">
        <w:tc>
          <w:tcPr>
            <w:tcW w:type="dxa" w:w="720"/>
          </w:tcPr>
          <w:p w:rsidRDefault="00826A08" w:rsidP="00D03A5B" w:rsidR="00826A08">
            <w:pPr>
              <w:jc w:val="both"/>
              <w:rPr>
                <w:sz w:val="22"/>
                <w:szCs w:val="22"/>
              </w:rPr>
            </w:pPr>
            <w:r>
              <w:rPr>
                <w:sz w:val="22"/>
                <w:szCs w:val="22"/>
              </w:rPr>
              <w:t>46.</w:t>
            </w:r>
          </w:p>
        </w:tc>
        <w:tc>
          <w:tcPr>
            <w:tcW w:type="dxa" w:w="6360"/>
          </w:tcPr>
          <w:p w:rsidRDefault="00826A08" w:rsidP="00D03A5B" w:rsidR="00826A08">
            <w:pPr>
              <w:jc w:val="both"/>
              <w:rPr>
                <w:sz w:val="22"/>
                <w:szCs w:val="22"/>
              </w:rPr>
            </w:pPr>
            <w:r>
              <w:rPr>
                <w:sz w:val="22"/>
                <w:szCs w:val="22"/>
              </w:rPr>
              <w:t>Matija Komljenović, Stupnik, Gornjostupnička 40,</w:t>
            </w:r>
          </w:p>
          <w:p w:rsidRDefault="00826A08" w:rsidP="00D03A5B" w:rsidR="00826A08">
            <w:pPr>
              <w:jc w:val="both"/>
              <w:rPr>
                <w:sz w:val="22"/>
                <w:szCs w:val="22"/>
              </w:rPr>
            </w:pPr>
            <w:r>
              <w:rPr>
                <w:sz w:val="22"/>
                <w:szCs w:val="22"/>
              </w:rPr>
              <w:t>OIB: 60950406105</w:t>
            </w:r>
          </w:p>
        </w:tc>
        <w:tc>
          <w:tcPr>
            <w:tcW w:type="dxa" w:w="2160"/>
          </w:tcPr>
          <w:p w:rsidRDefault="00826A08" w:rsidP="00D03A5B" w:rsidR="00826A08">
            <w:pPr>
              <w:jc w:val="right"/>
              <w:rPr>
                <w:sz w:val="22"/>
                <w:szCs w:val="22"/>
              </w:rPr>
            </w:pPr>
            <w:r>
              <w:rPr>
                <w:sz w:val="22"/>
                <w:szCs w:val="22"/>
              </w:rPr>
              <w:t>1.115,67</w:t>
            </w:r>
          </w:p>
        </w:tc>
      </w:tr>
      <w:tr w:rsidTr="00D03A5B" w:rsidR="00826A08" w:rsidRPr="006926A2">
        <w:tc>
          <w:tcPr>
            <w:tcW w:type="dxa" w:w="720"/>
          </w:tcPr>
          <w:p w:rsidRDefault="00826A08" w:rsidP="00D03A5B" w:rsidR="00826A08">
            <w:pPr>
              <w:jc w:val="both"/>
              <w:rPr>
                <w:sz w:val="22"/>
                <w:szCs w:val="22"/>
              </w:rPr>
            </w:pPr>
            <w:r>
              <w:rPr>
                <w:sz w:val="22"/>
                <w:szCs w:val="22"/>
              </w:rPr>
              <w:t>47.</w:t>
            </w:r>
          </w:p>
        </w:tc>
        <w:tc>
          <w:tcPr>
            <w:tcW w:type="dxa" w:w="6360"/>
          </w:tcPr>
          <w:p w:rsidRDefault="00826A08" w:rsidP="00D03A5B" w:rsidR="00826A08">
            <w:pPr>
              <w:jc w:val="both"/>
              <w:rPr>
                <w:sz w:val="22"/>
                <w:szCs w:val="22"/>
              </w:rPr>
            </w:pPr>
            <w:r>
              <w:rPr>
                <w:sz w:val="22"/>
                <w:szCs w:val="22"/>
              </w:rPr>
              <w:t>Ivica Krasko, Pleternica, Gradec, S.Radića 155, OIB: 97869477343</w:t>
            </w:r>
          </w:p>
        </w:tc>
        <w:tc>
          <w:tcPr>
            <w:tcW w:type="dxa" w:w="2160"/>
          </w:tcPr>
          <w:p w:rsidRDefault="00826A08" w:rsidP="00D03A5B" w:rsidR="00826A08">
            <w:pPr>
              <w:jc w:val="right"/>
              <w:rPr>
                <w:sz w:val="22"/>
                <w:szCs w:val="22"/>
              </w:rPr>
            </w:pPr>
            <w:r>
              <w:rPr>
                <w:sz w:val="22"/>
                <w:szCs w:val="22"/>
              </w:rPr>
              <w:t>37.444,01</w:t>
            </w:r>
          </w:p>
        </w:tc>
      </w:tr>
      <w:tr w:rsidTr="00D03A5B" w:rsidR="00826A08" w:rsidRPr="006926A2">
        <w:tc>
          <w:tcPr>
            <w:tcW w:type="dxa" w:w="720"/>
          </w:tcPr>
          <w:p w:rsidRDefault="00826A08" w:rsidP="00D03A5B" w:rsidR="00826A08">
            <w:pPr>
              <w:jc w:val="both"/>
              <w:rPr>
                <w:sz w:val="22"/>
                <w:szCs w:val="22"/>
              </w:rPr>
            </w:pPr>
            <w:r>
              <w:rPr>
                <w:sz w:val="22"/>
                <w:szCs w:val="22"/>
              </w:rPr>
              <w:t>48.</w:t>
            </w:r>
          </w:p>
        </w:tc>
        <w:tc>
          <w:tcPr>
            <w:tcW w:type="dxa" w:w="6360"/>
          </w:tcPr>
          <w:p w:rsidRDefault="00826A08" w:rsidP="00D03A5B" w:rsidR="00826A08">
            <w:pPr>
              <w:jc w:val="both"/>
              <w:rPr>
                <w:sz w:val="22"/>
                <w:szCs w:val="22"/>
              </w:rPr>
            </w:pPr>
            <w:r>
              <w:rPr>
                <w:sz w:val="22"/>
                <w:szCs w:val="22"/>
              </w:rPr>
              <w:t>Nedeljko Krbot, Novi Marof, Grana 69a, OIB: 94557819780</w:t>
            </w:r>
          </w:p>
        </w:tc>
        <w:tc>
          <w:tcPr>
            <w:tcW w:type="dxa" w:w="2160"/>
          </w:tcPr>
          <w:p w:rsidRDefault="00826A08" w:rsidP="00D03A5B" w:rsidR="00826A08">
            <w:pPr>
              <w:jc w:val="right"/>
              <w:rPr>
                <w:sz w:val="22"/>
                <w:szCs w:val="22"/>
              </w:rPr>
            </w:pPr>
            <w:r>
              <w:rPr>
                <w:sz w:val="22"/>
                <w:szCs w:val="22"/>
              </w:rPr>
              <w:t>80.175,18</w:t>
            </w:r>
          </w:p>
        </w:tc>
      </w:tr>
      <w:tr w:rsidTr="00D03A5B" w:rsidR="00826A08" w:rsidRPr="006926A2">
        <w:tc>
          <w:tcPr>
            <w:tcW w:type="dxa" w:w="720"/>
          </w:tcPr>
          <w:p w:rsidRDefault="00826A08" w:rsidP="00D03A5B" w:rsidR="00826A08">
            <w:pPr>
              <w:jc w:val="both"/>
              <w:rPr>
                <w:sz w:val="22"/>
                <w:szCs w:val="22"/>
              </w:rPr>
            </w:pPr>
            <w:r>
              <w:rPr>
                <w:sz w:val="22"/>
                <w:szCs w:val="22"/>
              </w:rPr>
              <w:t>49.</w:t>
            </w:r>
          </w:p>
        </w:tc>
        <w:tc>
          <w:tcPr>
            <w:tcW w:type="dxa" w:w="6360"/>
          </w:tcPr>
          <w:p w:rsidRDefault="00826A08" w:rsidP="00D03A5B" w:rsidR="00826A08">
            <w:pPr>
              <w:jc w:val="both"/>
              <w:rPr>
                <w:sz w:val="22"/>
                <w:szCs w:val="22"/>
              </w:rPr>
            </w:pPr>
            <w:r>
              <w:rPr>
                <w:sz w:val="22"/>
                <w:szCs w:val="22"/>
              </w:rPr>
              <w:t>Branko Kršak, Zelina, Sv. Helena 93, OIB: 91751500788</w:t>
            </w:r>
          </w:p>
        </w:tc>
        <w:tc>
          <w:tcPr>
            <w:tcW w:type="dxa" w:w="2160"/>
          </w:tcPr>
          <w:p w:rsidRDefault="00826A08" w:rsidP="00D03A5B" w:rsidR="00826A08">
            <w:pPr>
              <w:jc w:val="right"/>
              <w:rPr>
                <w:sz w:val="22"/>
                <w:szCs w:val="22"/>
              </w:rPr>
            </w:pPr>
            <w:r>
              <w:rPr>
                <w:sz w:val="22"/>
                <w:szCs w:val="22"/>
              </w:rPr>
              <w:t>48.402,31</w:t>
            </w:r>
          </w:p>
        </w:tc>
      </w:tr>
      <w:tr w:rsidTr="00D03A5B" w:rsidR="00826A08" w:rsidRPr="006926A2">
        <w:tc>
          <w:tcPr>
            <w:tcW w:type="dxa" w:w="720"/>
          </w:tcPr>
          <w:p w:rsidRDefault="00826A08" w:rsidP="00D03A5B" w:rsidR="00826A08">
            <w:pPr>
              <w:jc w:val="both"/>
              <w:rPr>
                <w:sz w:val="22"/>
                <w:szCs w:val="22"/>
              </w:rPr>
            </w:pPr>
            <w:r>
              <w:rPr>
                <w:sz w:val="22"/>
                <w:szCs w:val="22"/>
              </w:rPr>
              <w:t>50.</w:t>
            </w:r>
          </w:p>
        </w:tc>
        <w:tc>
          <w:tcPr>
            <w:tcW w:type="dxa" w:w="6360"/>
          </w:tcPr>
          <w:p w:rsidRDefault="00826A08" w:rsidP="00D03A5B" w:rsidR="00826A08">
            <w:pPr>
              <w:jc w:val="both"/>
              <w:rPr>
                <w:sz w:val="22"/>
                <w:szCs w:val="22"/>
              </w:rPr>
            </w:pPr>
            <w:r>
              <w:rPr>
                <w:sz w:val="22"/>
                <w:szCs w:val="22"/>
              </w:rPr>
              <w:t>Anđelka Kvesić, Zagreb, Ivanićgradska 56, OIB: 41803507944</w:t>
            </w:r>
          </w:p>
        </w:tc>
        <w:tc>
          <w:tcPr>
            <w:tcW w:type="dxa" w:w="2160"/>
          </w:tcPr>
          <w:p w:rsidRDefault="00826A08" w:rsidP="00D03A5B" w:rsidR="00826A08">
            <w:pPr>
              <w:jc w:val="right"/>
              <w:rPr>
                <w:sz w:val="22"/>
                <w:szCs w:val="22"/>
              </w:rPr>
            </w:pPr>
            <w:r>
              <w:rPr>
                <w:sz w:val="22"/>
                <w:szCs w:val="22"/>
              </w:rPr>
              <w:t>25.945,02</w:t>
            </w:r>
          </w:p>
        </w:tc>
      </w:tr>
      <w:tr w:rsidTr="00D03A5B" w:rsidR="00826A08" w:rsidRPr="006926A2">
        <w:tc>
          <w:tcPr>
            <w:tcW w:type="dxa" w:w="720"/>
          </w:tcPr>
          <w:p w:rsidRDefault="00826A08" w:rsidP="00D03A5B" w:rsidR="00826A08">
            <w:pPr>
              <w:jc w:val="both"/>
              <w:rPr>
                <w:sz w:val="22"/>
                <w:szCs w:val="22"/>
              </w:rPr>
            </w:pPr>
            <w:r>
              <w:rPr>
                <w:sz w:val="22"/>
                <w:szCs w:val="22"/>
              </w:rPr>
              <w:t>51.</w:t>
            </w:r>
          </w:p>
        </w:tc>
        <w:tc>
          <w:tcPr>
            <w:tcW w:type="dxa" w:w="6360"/>
          </w:tcPr>
          <w:p w:rsidRDefault="00826A08" w:rsidP="00D03A5B" w:rsidR="00826A08">
            <w:pPr>
              <w:jc w:val="both"/>
              <w:rPr>
                <w:sz w:val="22"/>
                <w:szCs w:val="22"/>
              </w:rPr>
            </w:pPr>
            <w:r>
              <w:rPr>
                <w:sz w:val="22"/>
                <w:szCs w:val="22"/>
              </w:rPr>
              <w:t>Anto Lončar, Ivankovo, J.S.Reljkovića 24, OIB: 24664216966</w:t>
            </w:r>
          </w:p>
        </w:tc>
        <w:tc>
          <w:tcPr>
            <w:tcW w:type="dxa" w:w="2160"/>
          </w:tcPr>
          <w:p w:rsidRDefault="00826A08" w:rsidP="00D03A5B" w:rsidR="00826A08">
            <w:pPr>
              <w:jc w:val="right"/>
              <w:rPr>
                <w:sz w:val="22"/>
                <w:szCs w:val="22"/>
              </w:rPr>
            </w:pPr>
            <w:r>
              <w:rPr>
                <w:sz w:val="22"/>
                <w:szCs w:val="22"/>
              </w:rPr>
              <w:t>94.535,70</w:t>
            </w:r>
          </w:p>
        </w:tc>
      </w:tr>
      <w:tr w:rsidTr="00D03A5B" w:rsidR="00826A08" w:rsidRPr="006926A2">
        <w:tc>
          <w:tcPr>
            <w:tcW w:type="dxa" w:w="720"/>
          </w:tcPr>
          <w:p w:rsidRDefault="00826A08" w:rsidP="00D03A5B" w:rsidR="00826A08">
            <w:pPr>
              <w:jc w:val="both"/>
              <w:rPr>
                <w:sz w:val="22"/>
                <w:szCs w:val="22"/>
              </w:rPr>
            </w:pPr>
            <w:r>
              <w:rPr>
                <w:sz w:val="22"/>
                <w:szCs w:val="22"/>
              </w:rPr>
              <w:t>52.</w:t>
            </w:r>
          </w:p>
        </w:tc>
        <w:tc>
          <w:tcPr>
            <w:tcW w:type="dxa" w:w="6360"/>
          </w:tcPr>
          <w:p w:rsidRDefault="00826A08" w:rsidP="00D03A5B" w:rsidR="00826A08">
            <w:pPr>
              <w:jc w:val="both"/>
              <w:rPr>
                <w:sz w:val="22"/>
                <w:szCs w:val="22"/>
              </w:rPr>
            </w:pPr>
            <w:r>
              <w:rPr>
                <w:sz w:val="22"/>
                <w:szCs w:val="22"/>
              </w:rPr>
              <w:t>Ivan Magaš, Zadar, Put Bokanjca 110, OIB: 38561061351</w:t>
            </w:r>
          </w:p>
        </w:tc>
        <w:tc>
          <w:tcPr>
            <w:tcW w:type="dxa" w:w="2160"/>
          </w:tcPr>
          <w:p w:rsidRDefault="00826A08" w:rsidP="00D03A5B" w:rsidR="00826A08">
            <w:pPr>
              <w:jc w:val="right"/>
              <w:rPr>
                <w:sz w:val="22"/>
                <w:szCs w:val="22"/>
              </w:rPr>
            </w:pPr>
            <w:r>
              <w:rPr>
                <w:sz w:val="22"/>
                <w:szCs w:val="22"/>
              </w:rPr>
              <w:t>21.850,94</w:t>
            </w:r>
          </w:p>
        </w:tc>
      </w:tr>
      <w:tr w:rsidTr="00D03A5B" w:rsidR="00826A08" w:rsidRPr="006926A2">
        <w:tc>
          <w:tcPr>
            <w:tcW w:type="dxa" w:w="720"/>
          </w:tcPr>
          <w:p w:rsidRDefault="00826A08" w:rsidP="00D03A5B" w:rsidR="00826A08">
            <w:pPr>
              <w:jc w:val="both"/>
              <w:rPr>
                <w:sz w:val="22"/>
                <w:szCs w:val="22"/>
              </w:rPr>
            </w:pPr>
            <w:r>
              <w:rPr>
                <w:sz w:val="22"/>
                <w:szCs w:val="22"/>
              </w:rPr>
              <w:t>53.</w:t>
            </w:r>
          </w:p>
        </w:tc>
        <w:tc>
          <w:tcPr>
            <w:tcW w:type="dxa" w:w="6360"/>
          </w:tcPr>
          <w:p w:rsidRDefault="00826A08" w:rsidP="00D03A5B" w:rsidR="00826A08">
            <w:pPr>
              <w:jc w:val="both"/>
              <w:rPr>
                <w:sz w:val="22"/>
                <w:szCs w:val="22"/>
              </w:rPr>
            </w:pPr>
            <w:r>
              <w:rPr>
                <w:sz w:val="22"/>
                <w:szCs w:val="22"/>
              </w:rPr>
              <w:t>Krešimir Majdak, Zlatar, Batina Donja 133, OIB: 99032133739</w:t>
            </w:r>
          </w:p>
        </w:tc>
        <w:tc>
          <w:tcPr>
            <w:tcW w:type="dxa" w:w="2160"/>
          </w:tcPr>
          <w:p w:rsidRDefault="00826A08" w:rsidP="00D03A5B" w:rsidR="00826A08">
            <w:pPr>
              <w:jc w:val="right"/>
              <w:rPr>
                <w:sz w:val="22"/>
                <w:szCs w:val="22"/>
              </w:rPr>
            </w:pPr>
            <w:r>
              <w:rPr>
                <w:sz w:val="22"/>
                <w:szCs w:val="22"/>
              </w:rPr>
              <w:t>54.363,53</w:t>
            </w:r>
          </w:p>
        </w:tc>
      </w:tr>
      <w:tr w:rsidTr="00D03A5B" w:rsidR="00826A08" w:rsidRPr="006926A2">
        <w:tc>
          <w:tcPr>
            <w:tcW w:type="dxa" w:w="720"/>
          </w:tcPr>
          <w:p w:rsidRDefault="00826A08" w:rsidP="00D03A5B" w:rsidR="00826A08">
            <w:pPr>
              <w:jc w:val="both"/>
              <w:rPr>
                <w:sz w:val="22"/>
                <w:szCs w:val="22"/>
              </w:rPr>
            </w:pPr>
            <w:r>
              <w:rPr>
                <w:sz w:val="22"/>
                <w:szCs w:val="22"/>
              </w:rPr>
              <w:t>54.</w:t>
            </w:r>
          </w:p>
        </w:tc>
        <w:tc>
          <w:tcPr>
            <w:tcW w:type="dxa" w:w="6360"/>
          </w:tcPr>
          <w:p w:rsidRDefault="00826A08" w:rsidP="00D03A5B" w:rsidR="00826A08">
            <w:pPr>
              <w:jc w:val="both"/>
              <w:rPr>
                <w:sz w:val="22"/>
                <w:szCs w:val="22"/>
              </w:rPr>
            </w:pPr>
            <w:r>
              <w:rPr>
                <w:sz w:val="22"/>
                <w:szCs w:val="22"/>
              </w:rPr>
              <w:t>Ivica Marasović, Zagreb, Savska cesta 56, OIB: 01549404409</w:t>
            </w:r>
          </w:p>
        </w:tc>
        <w:tc>
          <w:tcPr>
            <w:tcW w:type="dxa" w:w="2160"/>
          </w:tcPr>
          <w:p w:rsidRDefault="00826A08" w:rsidP="00D03A5B" w:rsidR="00826A08">
            <w:pPr>
              <w:jc w:val="right"/>
              <w:rPr>
                <w:sz w:val="22"/>
                <w:szCs w:val="22"/>
              </w:rPr>
            </w:pPr>
            <w:r>
              <w:rPr>
                <w:sz w:val="22"/>
                <w:szCs w:val="22"/>
              </w:rPr>
              <w:t>458.225,01</w:t>
            </w:r>
          </w:p>
        </w:tc>
      </w:tr>
      <w:tr w:rsidTr="00D03A5B" w:rsidR="00826A08" w:rsidRPr="006926A2">
        <w:tc>
          <w:tcPr>
            <w:tcW w:type="dxa" w:w="720"/>
          </w:tcPr>
          <w:p w:rsidRDefault="00826A08" w:rsidP="00D03A5B" w:rsidR="00826A08">
            <w:pPr>
              <w:jc w:val="both"/>
              <w:rPr>
                <w:sz w:val="22"/>
                <w:szCs w:val="22"/>
              </w:rPr>
            </w:pPr>
            <w:r>
              <w:rPr>
                <w:sz w:val="22"/>
                <w:szCs w:val="22"/>
              </w:rPr>
              <w:t>55.</w:t>
            </w:r>
          </w:p>
        </w:tc>
        <w:tc>
          <w:tcPr>
            <w:tcW w:type="dxa" w:w="6360"/>
          </w:tcPr>
          <w:p w:rsidRDefault="00826A08" w:rsidP="00D03A5B" w:rsidR="00826A08">
            <w:pPr>
              <w:jc w:val="both"/>
              <w:rPr>
                <w:sz w:val="22"/>
                <w:szCs w:val="22"/>
              </w:rPr>
            </w:pPr>
            <w:r>
              <w:rPr>
                <w:sz w:val="22"/>
                <w:szCs w:val="22"/>
              </w:rPr>
              <w:t>Ante Matešić, Zagreb, Kustošijanski venec 80, OIB: 40184613069</w:t>
            </w:r>
          </w:p>
        </w:tc>
        <w:tc>
          <w:tcPr>
            <w:tcW w:type="dxa" w:w="2160"/>
          </w:tcPr>
          <w:p w:rsidRDefault="00826A08" w:rsidP="00D03A5B" w:rsidR="00826A08">
            <w:pPr>
              <w:jc w:val="right"/>
              <w:rPr>
                <w:sz w:val="22"/>
                <w:szCs w:val="22"/>
              </w:rPr>
            </w:pPr>
            <w:r>
              <w:rPr>
                <w:sz w:val="22"/>
                <w:szCs w:val="22"/>
              </w:rPr>
              <w:t>102.277,75</w:t>
            </w:r>
          </w:p>
        </w:tc>
      </w:tr>
      <w:tr w:rsidTr="00D03A5B" w:rsidR="00826A08" w:rsidRPr="006926A2">
        <w:tc>
          <w:tcPr>
            <w:tcW w:type="dxa" w:w="720"/>
          </w:tcPr>
          <w:p w:rsidRDefault="00826A08" w:rsidP="00D03A5B" w:rsidR="00826A08">
            <w:pPr>
              <w:jc w:val="both"/>
              <w:rPr>
                <w:sz w:val="22"/>
                <w:szCs w:val="22"/>
              </w:rPr>
            </w:pPr>
            <w:r>
              <w:rPr>
                <w:sz w:val="22"/>
                <w:szCs w:val="22"/>
              </w:rPr>
              <w:t>56.</w:t>
            </w:r>
          </w:p>
        </w:tc>
        <w:tc>
          <w:tcPr>
            <w:tcW w:type="dxa" w:w="6360"/>
          </w:tcPr>
          <w:p w:rsidRDefault="00826A08" w:rsidP="00D03A5B" w:rsidR="00826A08">
            <w:pPr>
              <w:jc w:val="both"/>
              <w:rPr>
                <w:sz w:val="22"/>
                <w:szCs w:val="22"/>
              </w:rPr>
            </w:pPr>
            <w:r>
              <w:rPr>
                <w:sz w:val="22"/>
                <w:szCs w:val="22"/>
              </w:rPr>
              <w:t>Slavko Miloš, Zagreb, 3. Kozari put 83, OIB: 00667656692</w:t>
            </w:r>
          </w:p>
        </w:tc>
        <w:tc>
          <w:tcPr>
            <w:tcW w:type="dxa" w:w="2160"/>
          </w:tcPr>
          <w:p w:rsidRDefault="00826A08" w:rsidP="00D03A5B" w:rsidR="00826A08">
            <w:pPr>
              <w:jc w:val="right"/>
              <w:rPr>
                <w:sz w:val="22"/>
                <w:szCs w:val="22"/>
              </w:rPr>
            </w:pPr>
            <w:r>
              <w:rPr>
                <w:sz w:val="22"/>
                <w:szCs w:val="22"/>
              </w:rPr>
              <w:t>40.354,94</w:t>
            </w:r>
          </w:p>
        </w:tc>
      </w:tr>
      <w:tr w:rsidTr="00D03A5B" w:rsidR="00826A08" w:rsidRPr="006926A2">
        <w:tc>
          <w:tcPr>
            <w:tcW w:type="dxa" w:w="720"/>
          </w:tcPr>
          <w:p w:rsidRDefault="00826A08" w:rsidP="00D03A5B" w:rsidR="00826A08">
            <w:pPr>
              <w:jc w:val="both"/>
              <w:rPr>
                <w:sz w:val="22"/>
                <w:szCs w:val="22"/>
              </w:rPr>
            </w:pPr>
            <w:r>
              <w:rPr>
                <w:sz w:val="22"/>
                <w:szCs w:val="22"/>
              </w:rPr>
              <w:t>57.</w:t>
            </w:r>
          </w:p>
        </w:tc>
        <w:tc>
          <w:tcPr>
            <w:tcW w:type="dxa" w:w="6360"/>
          </w:tcPr>
          <w:p w:rsidRDefault="00826A08" w:rsidP="00D03A5B" w:rsidR="00826A08">
            <w:pPr>
              <w:jc w:val="both"/>
              <w:rPr>
                <w:sz w:val="22"/>
                <w:szCs w:val="22"/>
              </w:rPr>
            </w:pPr>
            <w:r>
              <w:rPr>
                <w:sz w:val="22"/>
                <w:szCs w:val="22"/>
              </w:rPr>
              <w:t>Stjepan Nikolić, Zaprešić, A. Šenoe 33, OIB: 94908627843</w:t>
            </w:r>
          </w:p>
        </w:tc>
        <w:tc>
          <w:tcPr>
            <w:tcW w:type="dxa" w:w="2160"/>
          </w:tcPr>
          <w:p w:rsidRDefault="00826A08" w:rsidP="00D03A5B" w:rsidR="00826A08">
            <w:pPr>
              <w:jc w:val="right"/>
              <w:rPr>
                <w:sz w:val="22"/>
                <w:szCs w:val="22"/>
              </w:rPr>
            </w:pPr>
            <w:r>
              <w:rPr>
                <w:sz w:val="22"/>
                <w:szCs w:val="22"/>
              </w:rPr>
              <w:t>52.643,09</w:t>
            </w:r>
          </w:p>
        </w:tc>
      </w:tr>
      <w:tr w:rsidTr="00D03A5B" w:rsidR="00826A08" w:rsidRPr="006926A2">
        <w:tc>
          <w:tcPr>
            <w:tcW w:type="dxa" w:w="720"/>
          </w:tcPr>
          <w:p w:rsidRDefault="00826A08" w:rsidP="00D03A5B" w:rsidR="00826A08">
            <w:pPr>
              <w:jc w:val="both"/>
              <w:rPr>
                <w:sz w:val="22"/>
                <w:szCs w:val="22"/>
              </w:rPr>
            </w:pPr>
            <w:r>
              <w:rPr>
                <w:sz w:val="22"/>
                <w:szCs w:val="22"/>
              </w:rPr>
              <w:t>58.</w:t>
            </w:r>
          </w:p>
        </w:tc>
        <w:tc>
          <w:tcPr>
            <w:tcW w:type="dxa" w:w="6360"/>
          </w:tcPr>
          <w:p w:rsidRDefault="00826A08" w:rsidP="00D03A5B" w:rsidR="00826A08">
            <w:pPr>
              <w:jc w:val="both"/>
              <w:rPr>
                <w:sz w:val="22"/>
                <w:szCs w:val="22"/>
              </w:rPr>
            </w:pPr>
            <w:r>
              <w:rPr>
                <w:sz w:val="22"/>
                <w:szCs w:val="22"/>
              </w:rPr>
              <w:t>Zdenek Opolzer, Kućište, Viganj 118, OIB: 82055885044</w:t>
            </w:r>
          </w:p>
        </w:tc>
        <w:tc>
          <w:tcPr>
            <w:tcW w:type="dxa" w:w="2160"/>
          </w:tcPr>
          <w:p w:rsidRDefault="00826A08" w:rsidP="00D03A5B" w:rsidR="00826A08">
            <w:pPr>
              <w:jc w:val="right"/>
              <w:rPr>
                <w:sz w:val="22"/>
                <w:szCs w:val="22"/>
              </w:rPr>
            </w:pPr>
            <w:r>
              <w:rPr>
                <w:sz w:val="22"/>
                <w:szCs w:val="22"/>
              </w:rPr>
              <w:t>71.733,47</w:t>
            </w:r>
          </w:p>
        </w:tc>
      </w:tr>
      <w:tr w:rsidTr="00D03A5B" w:rsidR="00826A08" w:rsidRPr="006926A2">
        <w:tc>
          <w:tcPr>
            <w:tcW w:type="dxa" w:w="720"/>
          </w:tcPr>
          <w:p w:rsidRDefault="00826A08" w:rsidP="00D03A5B" w:rsidR="00826A08">
            <w:pPr>
              <w:jc w:val="both"/>
              <w:rPr>
                <w:sz w:val="22"/>
                <w:szCs w:val="22"/>
              </w:rPr>
            </w:pPr>
            <w:r>
              <w:rPr>
                <w:sz w:val="22"/>
                <w:szCs w:val="22"/>
              </w:rPr>
              <w:t>59.</w:t>
            </w:r>
          </w:p>
        </w:tc>
        <w:tc>
          <w:tcPr>
            <w:tcW w:type="dxa" w:w="6360"/>
          </w:tcPr>
          <w:p w:rsidRDefault="00826A08" w:rsidP="00D03A5B" w:rsidR="00826A08">
            <w:pPr>
              <w:jc w:val="both"/>
              <w:rPr>
                <w:sz w:val="22"/>
                <w:szCs w:val="22"/>
              </w:rPr>
            </w:pPr>
            <w:r>
              <w:rPr>
                <w:sz w:val="22"/>
                <w:szCs w:val="22"/>
              </w:rPr>
              <w:t>Igor Pečarić, Koritna, Strossmayerova 20, OIB: 99</w:t>
            </w:r>
            <w:r w:rsidR="00283F56">
              <w:rPr>
                <w:sz w:val="22"/>
                <w:szCs w:val="22"/>
              </w:rPr>
              <w:t>04</w:t>
            </w:r>
            <w:r>
              <w:rPr>
                <w:sz w:val="22"/>
                <w:szCs w:val="22"/>
              </w:rPr>
              <w:t>43160937</w:t>
            </w:r>
          </w:p>
        </w:tc>
        <w:tc>
          <w:tcPr>
            <w:tcW w:type="dxa" w:w="2160"/>
          </w:tcPr>
          <w:p w:rsidRDefault="00826A08" w:rsidP="00D03A5B" w:rsidR="00826A08">
            <w:pPr>
              <w:jc w:val="right"/>
              <w:rPr>
                <w:sz w:val="22"/>
                <w:szCs w:val="22"/>
              </w:rPr>
            </w:pPr>
            <w:r>
              <w:rPr>
                <w:sz w:val="22"/>
                <w:szCs w:val="22"/>
              </w:rPr>
              <w:t>37.838,31</w:t>
            </w:r>
          </w:p>
        </w:tc>
      </w:tr>
      <w:tr w:rsidTr="00D03A5B" w:rsidR="00826A08" w:rsidRPr="006926A2">
        <w:tc>
          <w:tcPr>
            <w:tcW w:type="dxa" w:w="720"/>
          </w:tcPr>
          <w:p w:rsidRDefault="00826A08" w:rsidP="00D03A5B" w:rsidR="00826A08">
            <w:pPr>
              <w:jc w:val="both"/>
              <w:rPr>
                <w:sz w:val="22"/>
                <w:szCs w:val="22"/>
              </w:rPr>
            </w:pPr>
            <w:r>
              <w:rPr>
                <w:sz w:val="22"/>
                <w:szCs w:val="22"/>
              </w:rPr>
              <w:t>60.</w:t>
            </w:r>
          </w:p>
        </w:tc>
        <w:tc>
          <w:tcPr>
            <w:tcW w:type="dxa" w:w="6360"/>
          </w:tcPr>
          <w:p w:rsidRDefault="00826A08" w:rsidP="00D03A5B" w:rsidR="00826A08">
            <w:pPr>
              <w:jc w:val="both"/>
              <w:rPr>
                <w:sz w:val="22"/>
                <w:szCs w:val="22"/>
              </w:rPr>
            </w:pPr>
            <w:r>
              <w:rPr>
                <w:sz w:val="22"/>
                <w:szCs w:val="22"/>
              </w:rPr>
              <w:t>Mato Pečarić, Koritna, Strossmayerova 20, OIB: 28682825607</w:t>
            </w:r>
          </w:p>
        </w:tc>
        <w:tc>
          <w:tcPr>
            <w:tcW w:type="dxa" w:w="2160"/>
          </w:tcPr>
          <w:p w:rsidRDefault="00826A08" w:rsidP="00D03A5B" w:rsidR="00826A08">
            <w:pPr>
              <w:jc w:val="right"/>
              <w:rPr>
                <w:sz w:val="22"/>
                <w:szCs w:val="22"/>
              </w:rPr>
            </w:pPr>
            <w:r>
              <w:rPr>
                <w:sz w:val="22"/>
                <w:szCs w:val="22"/>
              </w:rPr>
              <w:t>178.958,65</w:t>
            </w:r>
          </w:p>
        </w:tc>
      </w:tr>
      <w:tr w:rsidTr="00D03A5B" w:rsidR="00826A08" w:rsidRPr="006926A2">
        <w:tc>
          <w:tcPr>
            <w:tcW w:type="dxa" w:w="720"/>
          </w:tcPr>
          <w:p w:rsidRDefault="00826A08" w:rsidP="00D03A5B" w:rsidR="00826A08">
            <w:pPr>
              <w:jc w:val="both"/>
              <w:rPr>
                <w:sz w:val="22"/>
                <w:szCs w:val="22"/>
              </w:rPr>
            </w:pPr>
            <w:r>
              <w:rPr>
                <w:sz w:val="22"/>
                <w:szCs w:val="22"/>
              </w:rPr>
              <w:t>61.</w:t>
            </w:r>
          </w:p>
        </w:tc>
        <w:tc>
          <w:tcPr>
            <w:tcW w:type="dxa" w:w="6360"/>
          </w:tcPr>
          <w:p w:rsidRDefault="00826A08" w:rsidP="00D03A5B" w:rsidR="00826A08">
            <w:pPr>
              <w:jc w:val="both"/>
              <w:rPr>
                <w:sz w:val="22"/>
                <w:szCs w:val="22"/>
              </w:rPr>
            </w:pPr>
            <w:r>
              <w:rPr>
                <w:sz w:val="22"/>
                <w:szCs w:val="22"/>
              </w:rPr>
              <w:t>Šimo Pečarić, Koritna, Strossmayerova 13, OIB: 31162258450</w:t>
            </w:r>
          </w:p>
        </w:tc>
        <w:tc>
          <w:tcPr>
            <w:tcW w:type="dxa" w:w="2160"/>
          </w:tcPr>
          <w:p w:rsidRDefault="00826A08" w:rsidP="00D03A5B" w:rsidR="00826A08">
            <w:pPr>
              <w:jc w:val="right"/>
              <w:rPr>
                <w:sz w:val="22"/>
                <w:szCs w:val="22"/>
              </w:rPr>
            </w:pPr>
            <w:r>
              <w:rPr>
                <w:sz w:val="22"/>
                <w:szCs w:val="22"/>
              </w:rPr>
              <w:t>95.538,87</w:t>
            </w:r>
          </w:p>
        </w:tc>
      </w:tr>
      <w:tr w:rsidTr="00D03A5B" w:rsidR="00826A08" w:rsidRPr="006926A2">
        <w:tc>
          <w:tcPr>
            <w:tcW w:type="dxa" w:w="720"/>
          </w:tcPr>
          <w:p w:rsidRDefault="00826A08" w:rsidP="00D03A5B" w:rsidR="00826A08">
            <w:pPr>
              <w:jc w:val="both"/>
              <w:rPr>
                <w:sz w:val="22"/>
                <w:szCs w:val="22"/>
              </w:rPr>
            </w:pPr>
            <w:r>
              <w:rPr>
                <w:sz w:val="22"/>
                <w:szCs w:val="22"/>
              </w:rPr>
              <w:t>62.</w:t>
            </w:r>
          </w:p>
        </w:tc>
        <w:tc>
          <w:tcPr>
            <w:tcW w:type="dxa" w:w="6360"/>
          </w:tcPr>
          <w:p w:rsidRDefault="00826A08" w:rsidP="00D03A5B" w:rsidR="00826A08">
            <w:pPr>
              <w:jc w:val="both"/>
              <w:rPr>
                <w:sz w:val="22"/>
                <w:szCs w:val="22"/>
              </w:rPr>
            </w:pPr>
            <w:r>
              <w:rPr>
                <w:sz w:val="22"/>
                <w:szCs w:val="22"/>
              </w:rPr>
              <w:t>Stipo Parić, Zagreb, Drage 8, OIB: 70913141022</w:t>
            </w:r>
          </w:p>
        </w:tc>
        <w:tc>
          <w:tcPr>
            <w:tcW w:type="dxa" w:w="2160"/>
          </w:tcPr>
          <w:p w:rsidRDefault="00826A08" w:rsidP="00D03A5B" w:rsidR="00826A08">
            <w:pPr>
              <w:jc w:val="right"/>
              <w:rPr>
                <w:sz w:val="22"/>
                <w:szCs w:val="22"/>
              </w:rPr>
            </w:pPr>
            <w:r>
              <w:rPr>
                <w:sz w:val="22"/>
                <w:szCs w:val="22"/>
              </w:rPr>
              <w:t>156.414,82</w:t>
            </w:r>
          </w:p>
        </w:tc>
      </w:tr>
      <w:tr w:rsidTr="00D03A5B" w:rsidR="00826A08" w:rsidRPr="006926A2">
        <w:tc>
          <w:tcPr>
            <w:tcW w:type="dxa" w:w="720"/>
          </w:tcPr>
          <w:p w:rsidRDefault="00826A08" w:rsidP="00D03A5B" w:rsidR="00826A08">
            <w:pPr>
              <w:jc w:val="both"/>
              <w:rPr>
                <w:sz w:val="22"/>
                <w:szCs w:val="22"/>
              </w:rPr>
            </w:pPr>
            <w:r>
              <w:rPr>
                <w:sz w:val="22"/>
                <w:szCs w:val="22"/>
              </w:rPr>
              <w:t>63.</w:t>
            </w:r>
          </w:p>
        </w:tc>
        <w:tc>
          <w:tcPr>
            <w:tcW w:type="dxa" w:w="6360"/>
          </w:tcPr>
          <w:p w:rsidRDefault="00826A08" w:rsidP="00D03A5B" w:rsidR="00826A08">
            <w:pPr>
              <w:jc w:val="both"/>
              <w:rPr>
                <w:sz w:val="22"/>
                <w:szCs w:val="22"/>
              </w:rPr>
            </w:pPr>
            <w:r>
              <w:rPr>
                <w:sz w:val="22"/>
                <w:szCs w:val="22"/>
              </w:rPr>
              <w:t>Dubravko Pavleković, Zagreb, Tihi dol 26, OIB: 62804018402</w:t>
            </w:r>
          </w:p>
        </w:tc>
        <w:tc>
          <w:tcPr>
            <w:tcW w:type="dxa" w:w="2160"/>
          </w:tcPr>
          <w:p w:rsidRDefault="00826A08" w:rsidP="00D03A5B" w:rsidR="00826A08">
            <w:pPr>
              <w:jc w:val="right"/>
              <w:rPr>
                <w:sz w:val="22"/>
                <w:szCs w:val="22"/>
              </w:rPr>
            </w:pPr>
            <w:r>
              <w:rPr>
                <w:sz w:val="22"/>
                <w:szCs w:val="22"/>
              </w:rPr>
              <w:t>1.005,61</w:t>
            </w:r>
          </w:p>
        </w:tc>
      </w:tr>
      <w:tr w:rsidTr="00D03A5B" w:rsidR="00826A08" w:rsidRPr="006926A2">
        <w:tc>
          <w:tcPr>
            <w:tcW w:type="dxa" w:w="720"/>
          </w:tcPr>
          <w:p w:rsidRDefault="00826A08" w:rsidP="00D03A5B" w:rsidR="00826A08">
            <w:pPr>
              <w:jc w:val="both"/>
              <w:rPr>
                <w:sz w:val="22"/>
                <w:szCs w:val="22"/>
              </w:rPr>
            </w:pPr>
            <w:r>
              <w:rPr>
                <w:sz w:val="22"/>
                <w:szCs w:val="22"/>
              </w:rPr>
              <w:t>64.</w:t>
            </w:r>
          </w:p>
        </w:tc>
        <w:tc>
          <w:tcPr>
            <w:tcW w:type="dxa" w:w="6360"/>
          </w:tcPr>
          <w:p w:rsidRDefault="00826A08" w:rsidP="00D03A5B" w:rsidR="00826A08">
            <w:pPr>
              <w:jc w:val="both"/>
              <w:rPr>
                <w:sz w:val="22"/>
                <w:szCs w:val="22"/>
              </w:rPr>
            </w:pPr>
            <w:r>
              <w:rPr>
                <w:sz w:val="22"/>
                <w:szCs w:val="22"/>
              </w:rPr>
              <w:t>Dubravko Pokec, Virje, A. Hebranga 7, OIB: 99582714781</w:t>
            </w:r>
          </w:p>
        </w:tc>
        <w:tc>
          <w:tcPr>
            <w:tcW w:type="dxa" w:w="2160"/>
          </w:tcPr>
          <w:p w:rsidRDefault="00826A08" w:rsidP="00D03A5B" w:rsidR="00826A08">
            <w:pPr>
              <w:jc w:val="right"/>
              <w:rPr>
                <w:sz w:val="22"/>
                <w:szCs w:val="22"/>
              </w:rPr>
            </w:pPr>
            <w:r>
              <w:rPr>
                <w:sz w:val="22"/>
                <w:szCs w:val="22"/>
              </w:rPr>
              <w:t>60.879,94</w:t>
            </w:r>
          </w:p>
        </w:tc>
      </w:tr>
      <w:tr w:rsidTr="00D03A5B" w:rsidR="00826A08" w:rsidRPr="006926A2">
        <w:tc>
          <w:tcPr>
            <w:tcW w:type="dxa" w:w="720"/>
          </w:tcPr>
          <w:p w:rsidRDefault="00826A08" w:rsidP="00D03A5B" w:rsidR="00826A08">
            <w:pPr>
              <w:jc w:val="both"/>
              <w:rPr>
                <w:sz w:val="22"/>
                <w:szCs w:val="22"/>
              </w:rPr>
            </w:pPr>
            <w:r>
              <w:rPr>
                <w:sz w:val="22"/>
                <w:szCs w:val="22"/>
              </w:rPr>
              <w:t>65.</w:t>
            </w:r>
          </w:p>
        </w:tc>
        <w:tc>
          <w:tcPr>
            <w:tcW w:type="dxa" w:w="6360"/>
          </w:tcPr>
          <w:p w:rsidRDefault="00826A08" w:rsidP="00D03A5B" w:rsidR="00826A08">
            <w:pPr>
              <w:jc w:val="both"/>
              <w:rPr>
                <w:sz w:val="22"/>
                <w:szCs w:val="22"/>
              </w:rPr>
            </w:pPr>
            <w:r>
              <w:rPr>
                <w:sz w:val="22"/>
                <w:szCs w:val="22"/>
              </w:rPr>
              <w:t>Antonijo Pozaić, Zlatar, F.H.Kiša 42, OIB: 78069739653</w:t>
            </w:r>
          </w:p>
        </w:tc>
        <w:tc>
          <w:tcPr>
            <w:tcW w:type="dxa" w:w="2160"/>
          </w:tcPr>
          <w:p w:rsidRDefault="00826A08" w:rsidP="00D03A5B" w:rsidR="00826A08">
            <w:pPr>
              <w:jc w:val="right"/>
              <w:rPr>
                <w:sz w:val="22"/>
                <w:szCs w:val="22"/>
              </w:rPr>
            </w:pPr>
            <w:r>
              <w:rPr>
                <w:sz w:val="22"/>
                <w:szCs w:val="22"/>
              </w:rPr>
              <w:t>51.338,51</w:t>
            </w:r>
          </w:p>
        </w:tc>
      </w:tr>
      <w:tr w:rsidTr="00D03A5B" w:rsidR="00826A08" w:rsidRPr="006926A2">
        <w:tc>
          <w:tcPr>
            <w:tcW w:type="dxa" w:w="720"/>
          </w:tcPr>
          <w:p w:rsidRDefault="00826A08" w:rsidP="00D03A5B" w:rsidR="00826A08">
            <w:pPr>
              <w:jc w:val="both"/>
              <w:rPr>
                <w:sz w:val="22"/>
                <w:szCs w:val="22"/>
              </w:rPr>
            </w:pPr>
            <w:r>
              <w:rPr>
                <w:sz w:val="22"/>
                <w:szCs w:val="22"/>
              </w:rPr>
              <w:t>66.</w:t>
            </w:r>
          </w:p>
        </w:tc>
        <w:tc>
          <w:tcPr>
            <w:tcW w:type="dxa" w:w="6360"/>
          </w:tcPr>
          <w:p w:rsidRDefault="00826A08" w:rsidP="00D03A5B" w:rsidR="00826A08">
            <w:pPr>
              <w:jc w:val="both"/>
              <w:rPr>
                <w:sz w:val="22"/>
                <w:szCs w:val="22"/>
              </w:rPr>
            </w:pPr>
            <w:r>
              <w:rPr>
                <w:sz w:val="22"/>
                <w:szCs w:val="22"/>
              </w:rPr>
              <w:t>Dragutin Proroković, Zagreb, Fausta Vrančića 2, OIB: 70304758082</w:t>
            </w:r>
          </w:p>
        </w:tc>
        <w:tc>
          <w:tcPr>
            <w:tcW w:type="dxa" w:w="2160"/>
          </w:tcPr>
          <w:p w:rsidRDefault="00826A08" w:rsidP="00D03A5B" w:rsidR="00826A08">
            <w:pPr>
              <w:jc w:val="right"/>
              <w:rPr>
                <w:sz w:val="22"/>
                <w:szCs w:val="22"/>
              </w:rPr>
            </w:pPr>
            <w:r>
              <w:rPr>
                <w:sz w:val="22"/>
                <w:szCs w:val="22"/>
              </w:rPr>
              <w:t>90.716,14</w:t>
            </w:r>
          </w:p>
        </w:tc>
      </w:tr>
      <w:tr w:rsidTr="00D03A5B" w:rsidR="00826A08" w:rsidRPr="006926A2">
        <w:tc>
          <w:tcPr>
            <w:tcW w:type="dxa" w:w="720"/>
          </w:tcPr>
          <w:p w:rsidRDefault="00826A08" w:rsidP="00D03A5B" w:rsidR="00826A08">
            <w:pPr>
              <w:jc w:val="both"/>
              <w:rPr>
                <w:sz w:val="22"/>
                <w:szCs w:val="22"/>
              </w:rPr>
            </w:pPr>
            <w:r>
              <w:rPr>
                <w:sz w:val="22"/>
                <w:szCs w:val="22"/>
              </w:rPr>
              <w:t>67.</w:t>
            </w:r>
          </w:p>
        </w:tc>
        <w:tc>
          <w:tcPr>
            <w:tcW w:type="dxa" w:w="6360"/>
          </w:tcPr>
          <w:p w:rsidRDefault="00826A08" w:rsidP="00D03A5B" w:rsidR="00826A08">
            <w:pPr>
              <w:jc w:val="both"/>
              <w:rPr>
                <w:sz w:val="22"/>
                <w:szCs w:val="22"/>
              </w:rPr>
            </w:pPr>
            <w:r>
              <w:rPr>
                <w:sz w:val="22"/>
                <w:szCs w:val="22"/>
              </w:rPr>
              <w:t>Ivica Pušić, Čibača, Gornja Čibača 2, OIB: 98598974022</w:t>
            </w:r>
          </w:p>
        </w:tc>
        <w:tc>
          <w:tcPr>
            <w:tcW w:type="dxa" w:w="2160"/>
          </w:tcPr>
          <w:p w:rsidRDefault="00826A08" w:rsidP="00D03A5B" w:rsidR="00826A08">
            <w:pPr>
              <w:jc w:val="right"/>
              <w:rPr>
                <w:sz w:val="22"/>
                <w:szCs w:val="22"/>
              </w:rPr>
            </w:pPr>
            <w:r>
              <w:rPr>
                <w:sz w:val="22"/>
                <w:szCs w:val="22"/>
              </w:rPr>
              <w:t>31.483,55</w:t>
            </w:r>
          </w:p>
        </w:tc>
      </w:tr>
      <w:tr w:rsidTr="00D03A5B" w:rsidR="00826A08" w:rsidRPr="006926A2">
        <w:tc>
          <w:tcPr>
            <w:tcW w:type="dxa" w:w="720"/>
          </w:tcPr>
          <w:p w:rsidRDefault="00826A08" w:rsidP="00D03A5B" w:rsidR="00826A08">
            <w:pPr>
              <w:jc w:val="both"/>
              <w:rPr>
                <w:sz w:val="22"/>
                <w:szCs w:val="22"/>
              </w:rPr>
            </w:pPr>
            <w:r>
              <w:rPr>
                <w:sz w:val="22"/>
                <w:szCs w:val="22"/>
              </w:rPr>
              <w:t>68.</w:t>
            </w:r>
          </w:p>
        </w:tc>
        <w:tc>
          <w:tcPr>
            <w:tcW w:type="dxa" w:w="6360"/>
          </w:tcPr>
          <w:p w:rsidRDefault="00826A08" w:rsidP="00D03A5B" w:rsidR="00826A08">
            <w:pPr>
              <w:jc w:val="both"/>
              <w:rPr>
                <w:sz w:val="22"/>
                <w:szCs w:val="22"/>
              </w:rPr>
            </w:pPr>
            <w:r>
              <w:rPr>
                <w:sz w:val="22"/>
                <w:szCs w:val="22"/>
              </w:rPr>
              <w:t>Mario Pušić, Čibača, Gornja Čibača 2, OIB: 41233905945</w:t>
            </w:r>
          </w:p>
        </w:tc>
        <w:tc>
          <w:tcPr>
            <w:tcW w:type="dxa" w:w="2160"/>
          </w:tcPr>
          <w:p w:rsidRDefault="00826A08" w:rsidP="00D03A5B" w:rsidR="00826A08">
            <w:pPr>
              <w:jc w:val="right"/>
              <w:rPr>
                <w:sz w:val="22"/>
                <w:szCs w:val="22"/>
              </w:rPr>
            </w:pPr>
            <w:r>
              <w:rPr>
                <w:sz w:val="22"/>
                <w:szCs w:val="22"/>
              </w:rPr>
              <w:t>34.376,86</w:t>
            </w:r>
          </w:p>
        </w:tc>
      </w:tr>
      <w:tr w:rsidTr="00D03A5B" w:rsidR="00826A08" w:rsidRPr="006926A2">
        <w:tc>
          <w:tcPr>
            <w:tcW w:type="dxa" w:w="720"/>
          </w:tcPr>
          <w:p w:rsidRDefault="00826A08" w:rsidP="00D03A5B" w:rsidR="00826A08">
            <w:pPr>
              <w:jc w:val="both"/>
              <w:rPr>
                <w:sz w:val="22"/>
                <w:szCs w:val="22"/>
              </w:rPr>
            </w:pPr>
            <w:r>
              <w:rPr>
                <w:sz w:val="22"/>
                <w:szCs w:val="22"/>
              </w:rPr>
              <w:t>69.</w:t>
            </w:r>
          </w:p>
        </w:tc>
        <w:tc>
          <w:tcPr>
            <w:tcW w:type="dxa" w:w="6360"/>
          </w:tcPr>
          <w:p w:rsidRDefault="00826A08" w:rsidP="00D03A5B" w:rsidR="00826A08">
            <w:pPr>
              <w:jc w:val="both"/>
              <w:rPr>
                <w:sz w:val="22"/>
                <w:szCs w:val="22"/>
              </w:rPr>
            </w:pPr>
            <w:r>
              <w:rPr>
                <w:sz w:val="22"/>
                <w:szCs w:val="22"/>
              </w:rPr>
              <w:t>Petar Rogina, Zlatar, Vinogradska 44, OIB: 63997524913</w:t>
            </w:r>
          </w:p>
        </w:tc>
        <w:tc>
          <w:tcPr>
            <w:tcW w:type="dxa" w:w="2160"/>
          </w:tcPr>
          <w:p w:rsidRDefault="00826A08" w:rsidP="00D03A5B" w:rsidR="00826A08">
            <w:pPr>
              <w:jc w:val="right"/>
              <w:rPr>
                <w:sz w:val="22"/>
                <w:szCs w:val="22"/>
              </w:rPr>
            </w:pPr>
            <w:r>
              <w:rPr>
                <w:sz w:val="22"/>
                <w:szCs w:val="22"/>
              </w:rPr>
              <w:t>79.592,66</w:t>
            </w:r>
          </w:p>
        </w:tc>
      </w:tr>
      <w:tr w:rsidTr="00D03A5B" w:rsidR="00826A08" w:rsidRPr="006926A2">
        <w:tc>
          <w:tcPr>
            <w:tcW w:type="dxa" w:w="720"/>
          </w:tcPr>
          <w:p w:rsidRDefault="00826A08" w:rsidP="00D03A5B" w:rsidR="00826A08">
            <w:pPr>
              <w:jc w:val="both"/>
              <w:rPr>
                <w:sz w:val="22"/>
                <w:szCs w:val="22"/>
              </w:rPr>
            </w:pPr>
            <w:r>
              <w:rPr>
                <w:sz w:val="22"/>
                <w:szCs w:val="22"/>
              </w:rPr>
              <w:t>70.</w:t>
            </w:r>
          </w:p>
        </w:tc>
        <w:tc>
          <w:tcPr>
            <w:tcW w:type="dxa" w:w="6360"/>
          </w:tcPr>
          <w:p w:rsidRDefault="00826A08" w:rsidP="00D03A5B" w:rsidR="00826A08">
            <w:pPr>
              <w:jc w:val="both"/>
              <w:rPr>
                <w:sz w:val="22"/>
                <w:szCs w:val="22"/>
              </w:rPr>
            </w:pPr>
            <w:r>
              <w:rPr>
                <w:sz w:val="22"/>
                <w:szCs w:val="22"/>
              </w:rPr>
              <w:t>Niko Rončević, Zagreb, Sv. Duh 164, OIB: 33685622943</w:t>
            </w:r>
          </w:p>
        </w:tc>
        <w:tc>
          <w:tcPr>
            <w:tcW w:type="dxa" w:w="2160"/>
          </w:tcPr>
          <w:p w:rsidRDefault="00826A08" w:rsidP="00D03A5B" w:rsidR="00826A08">
            <w:pPr>
              <w:jc w:val="right"/>
              <w:rPr>
                <w:sz w:val="22"/>
                <w:szCs w:val="22"/>
              </w:rPr>
            </w:pPr>
            <w:r>
              <w:rPr>
                <w:sz w:val="22"/>
                <w:szCs w:val="22"/>
              </w:rPr>
              <w:t>42.199,53</w:t>
            </w:r>
          </w:p>
        </w:tc>
      </w:tr>
      <w:tr w:rsidTr="00D03A5B" w:rsidR="00826A08" w:rsidRPr="006926A2">
        <w:tc>
          <w:tcPr>
            <w:tcW w:type="dxa" w:w="720"/>
          </w:tcPr>
          <w:p w:rsidRDefault="00826A08" w:rsidP="00D03A5B" w:rsidR="00826A08">
            <w:pPr>
              <w:jc w:val="both"/>
              <w:rPr>
                <w:sz w:val="22"/>
                <w:szCs w:val="22"/>
              </w:rPr>
            </w:pPr>
            <w:r>
              <w:rPr>
                <w:sz w:val="22"/>
                <w:szCs w:val="22"/>
              </w:rPr>
              <w:t>71.</w:t>
            </w:r>
          </w:p>
        </w:tc>
        <w:tc>
          <w:tcPr>
            <w:tcW w:type="dxa" w:w="6360"/>
          </w:tcPr>
          <w:p w:rsidRDefault="00826A08" w:rsidP="00D03A5B" w:rsidR="00826A08">
            <w:pPr>
              <w:jc w:val="both"/>
              <w:rPr>
                <w:sz w:val="22"/>
                <w:szCs w:val="22"/>
              </w:rPr>
            </w:pPr>
            <w:r>
              <w:rPr>
                <w:sz w:val="22"/>
                <w:szCs w:val="22"/>
              </w:rPr>
              <w:t>Božidar Sakač, Ljubeščica, Kalnička kapela 21, OIB: 55583194121</w:t>
            </w:r>
          </w:p>
        </w:tc>
        <w:tc>
          <w:tcPr>
            <w:tcW w:type="dxa" w:w="2160"/>
          </w:tcPr>
          <w:p w:rsidRDefault="00826A08" w:rsidP="00D03A5B" w:rsidR="00826A08">
            <w:pPr>
              <w:jc w:val="right"/>
              <w:rPr>
                <w:sz w:val="22"/>
                <w:szCs w:val="22"/>
              </w:rPr>
            </w:pPr>
            <w:r>
              <w:rPr>
                <w:sz w:val="22"/>
                <w:szCs w:val="22"/>
              </w:rPr>
              <w:t>32.046,35</w:t>
            </w:r>
          </w:p>
        </w:tc>
      </w:tr>
      <w:tr w:rsidTr="00D03A5B" w:rsidR="00826A08" w:rsidRPr="006926A2">
        <w:tc>
          <w:tcPr>
            <w:tcW w:type="dxa" w:w="720"/>
          </w:tcPr>
          <w:p w:rsidRDefault="00826A08" w:rsidP="00D03A5B" w:rsidR="00826A08">
            <w:pPr>
              <w:jc w:val="both"/>
              <w:rPr>
                <w:sz w:val="22"/>
                <w:szCs w:val="22"/>
              </w:rPr>
            </w:pPr>
            <w:r>
              <w:rPr>
                <w:sz w:val="22"/>
                <w:szCs w:val="22"/>
              </w:rPr>
              <w:t>72.</w:t>
            </w:r>
          </w:p>
        </w:tc>
        <w:tc>
          <w:tcPr>
            <w:tcW w:type="dxa" w:w="6360"/>
          </w:tcPr>
          <w:p w:rsidRDefault="00826A08" w:rsidP="00D03A5B" w:rsidR="00826A08">
            <w:pPr>
              <w:jc w:val="both"/>
              <w:rPr>
                <w:sz w:val="22"/>
                <w:szCs w:val="22"/>
              </w:rPr>
            </w:pPr>
            <w:r>
              <w:rPr>
                <w:sz w:val="22"/>
                <w:szCs w:val="22"/>
              </w:rPr>
              <w:t>Šerif Selimović, Zagreb, I Kozari put odvojak 43</w:t>
            </w:r>
          </w:p>
        </w:tc>
        <w:tc>
          <w:tcPr>
            <w:tcW w:type="dxa" w:w="2160"/>
          </w:tcPr>
          <w:p w:rsidRDefault="00826A08" w:rsidP="00D03A5B" w:rsidR="00826A08">
            <w:pPr>
              <w:jc w:val="right"/>
              <w:rPr>
                <w:sz w:val="22"/>
                <w:szCs w:val="22"/>
              </w:rPr>
            </w:pPr>
            <w:r>
              <w:rPr>
                <w:sz w:val="22"/>
                <w:szCs w:val="22"/>
              </w:rPr>
              <w:t>44.124,66</w:t>
            </w:r>
          </w:p>
        </w:tc>
      </w:tr>
      <w:tr w:rsidTr="00D03A5B" w:rsidR="00826A08" w:rsidRPr="006926A2">
        <w:tc>
          <w:tcPr>
            <w:tcW w:type="dxa" w:w="720"/>
          </w:tcPr>
          <w:p w:rsidRDefault="00826A08" w:rsidP="00D03A5B" w:rsidR="00826A08">
            <w:pPr>
              <w:jc w:val="both"/>
              <w:rPr>
                <w:sz w:val="22"/>
                <w:szCs w:val="22"/>
              </w:rPr>
            </w:pPr>
            <w:r>
              <w:rPr>
                <w:sz w:val="22"/>
                <w:szCs w:val="22"/>
              </w:rPr>
              <w:t>73.</w:t>
            </w:r>
          </w:p>
        </w:tc>
        <w:tc>
          <w:tcPr>
            <w:tcW w:type="dxa" w:w="6360"/>
          </w:tcPr>
          <w:p w:rsidRDefault="00826A08" w:rsidP="00D03A5B" w:rsidR="00826A08">
            <w:pPr>
              <w:jc w:val="both"/>
              <w:rPr>
                <w:sz w:val="22"/>
                <w:szCs w:val="22"/>
              </w:rPr>
            </w:pPr>
            <w:r>
              <w:rPr>
                <w:sz w:val="22"/>
                <w:szCs w:val="22"/>
              </w:rPr>
              <w:t>Nikola Simić, Velika Gorica, Nikole Bonifačića 15</w:t>
            </w:r>
          </w:p>
        </w:tc>
        <w:tc>
          <w:tcPr>
            <w:tcW w:type="dxa" w:w="2160"/>
          </w:tcPr>
          <w:p w:rsidRDefault="00826A08" w:rsidP="00D03A5B" w:rsidR="00826A08">
            <w:pPr>
              <w:jc w:val="right"/>
              <w:rPr>
                <w:sz w:val="22"/>
                <w:szCs w:val="22"/>
              </w:rPr>
            </w:pPr>
            <w:r>
              <w:rPr>
                <w:sz w:val="22"/>
                <w:szCs w:val="22"/>
              </w:rPr>
              <w:t>70.598,50</w:t>
            </w:r>
          </w:p>
        </w:tc>
      </w:tr>
      <w:tr w:rsidTr="00D03A5B" w:rsidR="00826A08" w:rsidRPr="006926A2">
        <w:tc>
          <w:tcPr>
            <w:tcW w:type="dxa" w:w="720"/>
          </w:tcPr>
          <w:p w:rsidRDefault="00826A08" w:rsidP="00D03A5B" w:rsidR="00826A08">
            <w:pPr>
              <w:jc w:val="both"/>
              <w:rPr>
                <w:sz w:val="22"/>
                <w:szCs w:val="22"/>
              </w:rPr>
            </w:pPr>
            <w:r>
              <w:rPr>
                <w:sz w:val="22"/>
                <w:szCs w:val="22"/>
              </w:rPr>
              <w:t>74.</w:t>
            </w:r>
          </w:p>
        </w:tc>
        <w:tc>
          <w:tcPr>
            <w:tcW w:type="dxa" w:w="6360"/>
          </w:tcPr>
          <w:p w:rsidRDefault="00826A08" w:rsidP="00D03A5B" w:rsidR="00826A08">
            <w:pPr>
              <w:jc w:val="both"/>
              <w:rPr>
                <w:sz w:val="22"/>
                <w:szCs w:val="22"/>
              </w:rPr>
            </w:pPr>
            <w:r>
              <w:rPr>
                <w:sz w:val="22"/>
                <w:szCs w:val="22"/>
              </w:rPr>
              <w:t>Stevan Simić, Velika Gorica, D. Domjanića 5, OIB: 03459360292</w:t>
            </w:r>
          </w:p>
        </w:tc>
        <w:tc>
          <w:tcPr>
            <w:tcW w:type="dxa" w:w="2160"/>
          </w:tcPr>
          <w:p w:rsidRDefault="00826A08" w:rsidP="00D03A5B" w:rsidR="00826A08">
            <w:pPr>
              <w:jc w:val="right"/>
              <w:rPr>
                <w:sz w:val="22"/>
                <w:szCs w:val="22"/>
              </w:rPr>
            </w:pPr>
            <w:r>
              <w:rPr>
                <w:sz w:val="22"/>
                <w:szCs w:val="22"/>
              </w:rPr>
              <w:t>125.395,03</w:t>
            </w:r>
          </w:p>
        </w:tc>
      </w:tr>
      <w:tr w:rsidTr="00D03A5B" w:rsidR="00826A08" w:rsidRPr="006926A2">
        <w:tc>
          <w:tcPr>
            <w:tcW w:type="dxa" w:w="720"/>
          </w:tcPr>
          <w:p w:rsidRDefault="00826A08" w:rsidP="00D03A5B" w:rsidR="00826A08">
            <w:pPr>
              <w:jc w:val="both"/>
              <w:rPr>
                <w:sz w:val="22"/>
                <w:szCs w:val="22"/>
              </w:rPr>
            </w:pPr>
            <w:r>
              <w:rPr>
                <w:sz w:val="22"/>
                <w:szCs w:val="22"/>
              </w:rPr>
              <w:lastRenderedPageBreak/>
              <w:t>75.</w:t>
            </w:r>
          </w:p>
        </w:tc>
        <w:tc>
          <w:tcPr>
            <w:tcW w:type="dxa" w:w="6360"/>
          </w:tcPr>
          <w:p w:rsidRDefault="00826A08" w:rsidP="00D03A5B" w:rsidR="00826A08">
            <w:pPr>
              <w:jc w:val="both"/>
              <w:rPr>
                <w:sz w:val="22"/>
                <w:szCs w:val="22"/>
              </w:rPr>
            </w:pPr>
            <w:r>
              <w:rPr>
                <w:sz w:val="22"/>
                <w:szCs w:val="22"/>
              </w:rPr>
              <w:t>Zdenka Simić, Velika Gorica, D. Domjanića 5, OIB: 29961368203</w:t>
            </w:r>
          </w:p>
        </w:tc>
        <w:tc>
          <w:tcPr>
            <w:tcW w:type="dxa" w:w="2160"/>
          </w:tcPr>
          <w:p w:rsidRDefault="00826A08" w:rsidP="00D03A5B" w:rsidR="00826A08">
            <w:pPr>
              <w:jc w:val="right"/>
              <w:rPr>
                <w:sz w:val="22"/>
                <w:szCs w:val="22"/>
              </w:rPr>
            </w:pPr>
            <w:r>
              <w:rPr>
                <w:sz w:val="22"/>
                <w:szCs w:val="22"/>
              </w:rPr>
              <w:t>56.838,20</w:t>
            </w:r>
          </w:p>
        </w:tc>
      </w:tr>
      <w:tr w:rsidTr="00D03A5B" w:rsidR="00826A08" w:rsidRPr="006926A2">
        <w:tc>
          <w:tcPr>
            <w:tcW w:type="dxa" w:w="720"/>
          </w:tcPr>
          <w:p w:rsidRDefault="00826A08" w:rsidP="00D03A5B" w:rsidR="00826A08">
            <w:pPr>
              <w:jc w:val="both"/>
              <w:rPr>
                <w:sz w:val="22"/>
                <w:szCs w:val="22"/>
              </w:rPr>
            </w:pPr>
            <w:r>
              <w:rPr>
                <w:sz w:val="22"/>
                <w:szCs w:val="22"/>
              </w:rPr>
              <w:t>76.</w:t>
            </w:r>
          </w:p>
        </w:tc>
        <w:tc>
          <w:tcPr>
            <w:tcW w:type="dxa" w:w="6360"/>
          </w:tcPr>
          <w:p w:rsidRDefault="00826A08" w:rsidP="00D03A5B" w:rsidR="00826A08">
            <w:pPr>
              <w:jc w:val="both"/>
              <w:rPr>
                <w:sz w:val="22"/>
                <w:szCs w:val="22"/>
              </w:rPr>
            </w:pPr>
            <w:r>
              <w:rPr>
                <w:sz w:val="22"/>
                <w:szCs w:val="22"/>
              </w:rPr>
              <w:t>Ramo Stenaklić, Zagreb, 2 Kozari put, 3 odvojak 3b,</w:t>
            </w:r>
          </w:p>
          <w:p w:rsidRDefault="00826A08" w:rsidP="00D03A5B" w:rsidR="00826A08">
            <w:pPr>
              <w:jc w:val="both"/>
              <w:rPr>
                <w:sz w:val="22"/>
                <w:szCs w:val="22"/>
              </w:rPr>
            </w:pPr>
            <w:r>
              <w:rPr>
                <w:sz w:val="22"/>
                <w:szCs w:val="22"/>
              </w:rPr>
              <w:t>OIB: 40613705522</w:t>
            </w:r>
          </w:p>
        </w:tc>
        <w:tc>
          <w:tcPr>
            <w:tcW w:type="dxa" w:w="2160"/>
          </w:tcPr>
          <w:p w:rsidRDefault="00826A08" w:rsidP="00D03A5B" w:rsidR="00826A08">
            <w:pPr>
              <w:jc w:val="right"/>
              <w:rPr>
                <w:sz w:val="22"/>
                <w:szCs w:val="22"/>
              </w:rPr>
            </w:pPr>
            <w:r>
              <w:rPr>
                <w:sz w:val="22"/>
                <w:szCs w:val="22"/>
              </w:rPr>
              <w:t>42.638,64</w:t>
            </w:r>
          </w:p>
        </w:tc>
      </w:tr>
      <w:tr w:rsidTr="00D03A5B" w:rsidR="00826A08" w:rsidRPr="006926A2">
        <w:tc>
          <w:tcPr>
            <w:tcW w:type="dxa" w:w="720"/>
          </w:tcPr>
          <w:p w:rsidRDefault="00826A08" w:rsidP="00D03A5B" w:rsidR="00826A08">
            <w:pPr>
              <w:jc w:val="both"/>
              <w:rPr>
                <w:sz w:val="22"/>
                <w:szCs w:val="22"/>
              </w:rPr>
            </w:pPr>
            <w:r>
              <w:rPr>
                <w:sz w:val="22"/>
                <w:szCs w:val="22"/>
              </w:rPr>
              <w:t>77.</w:t>
            </w:r>
          </w:p>
        </w:tc>
        <w:tc>
          <w:tcPr>
            <w:tcW w:type="dxa" w:w="6360"/>
          </w:tcPr>
          <w:p w:rsidRDefault="00826A08" w:rsidP="00D03A5B" w:rsidR="00826A08">
            <w:pPr>
              <w:jc w:val="both"/>
              <w:rPr>
                <w:sz w:val="22"/>
                <w:szCs w:val="22"/>
              </w:rPr>
            </w:pPr>
            <w:r>
              <w:rPr>
                <w:sz w:val="22"/>
                <w:szCs w:val="22"/>
              </w:rPr>
              <w:t>Dragutin Španić, Ljubeščica, Kalnička 50, OIB: 60485237828</w:t>
            </w:r>
          </w:p>
        </w:tc>
        <w:tc>
          <w:tcPr>
            <w:tcW w:type="dxa" w:w="2160"/>
          </w:tcPr>
          <w:p w:rsidRDefault="00826A08" w:rsidP="00D03A5B" w:rsidR="00826A08">
            <w:pPr>
              <w:jc w:val="right"/>
              <w:rPr>
                <w:sz w:val="22"/>
                <w:szCs w:val="22"/>
              </w:rPr>
            </w:pPr>
            <w:r>
              <w:rPr>
                <w:sz w:val="22"/>
                <w:szCs w:val="22"/>
              </w:rPr>
              <w:t>67.079,19</w:t>
            </w:r>
          </w:p>
        </w:tc>
      </w:tr>
      <w:tr w:rsidTr="00D03A5B" w:rsidR="00826A08" w:rsidRPr="006926A2">
        <w:tc>
          <w:tcPr>
            <w:tcW w:type="dxa" w:w="720"/>
          </w:tcPr>
          <w:p w:rsidRDefault="00826A08" w:rsidP="00D03A5B" w:rsidR="00826A08">
            <w:pPr>
              <w:jc w:val="both"/>
              <w:rPr>
                <w:sz w:val="22"/>
                <w:szCs w:val="22"/>
              </w:rPr>
            </w:pPr>
            <w:r>
              <w:rPr>
                <w:sz w:val="22"/>
                <w:szCs w:val="22"/>
              </w:rPr>
              <w:t>78.</w:t>
            </w:r>
          </w:p>
        </w:tc>
        <w:tc>
          <w:tcPr>
            <w:tcW w:type="dxa" w:w="6360"/>
          </w:tcPr>
          <w:p w:rsidRDefault="00826A08" w:rsidP="00D03A5B" w:rsidR="00826A08">
            <w:pPr>
              <w:jc w:val="both"/>
              <w:rPr>
                <w:sz w:val="22"/>
                <w:szCs w:val="22"/>
              </w:rPr>
            </w:pPr>
            <w:r>
              <w:rPr>
                <w:sz w:val="22"/>
                <w:szCs w:val="22"/>
              </w:rPr>
              <w:t>Antun Tetković, Račinovci, Ante Starčevića 40, OIB: 99206482085</w:t>
            </w:r>
          </w:p>
        </w:tc>
        <w:tc>
          <w:tcPr>
            <w:tcW w:type="dxa" w:w="2160"/>
          </w:tcPr>
          <w:p w:rsidRDefault="00826A08" w:rsidP="00D03A5B" w:rsidR="00826A08">
            <w:pPr>
              <w:jc w:val="right"/>
              <w:rPr>
                <w:sz w:val="22"/>
                <w:szCs w:val="22"/>
              </w:rPr>
            </w:pPr>
            <w:r>
              <w:rPr>
                <w:sz w:val="22"/>
                <w:szCs w:val="22"/>
              </w:rPr>
              <w:t>3.557,95</w:t>
            </w:r>
          </w:p>
        </w:tc>
      </w:tr>
      <w:tr w:rsidTr="00D03A5B" w:rsidR="00826A08" w:rsidRPr="006926A2">
        <w:tc>
          <w:tcPr>
            <w:tcW w:type="dxa" w:w="720"/>
          </w:tcPr>
          <w:p w:rsidRDefault="00826A08" w:rsidP="00D03A5B" w:rsidR="00826A08">
            <w:pPr>
              <w:jc w:val="both"/>
              <w:rPr>
                <w:sz w:val="22"/>
                <w:szCs w:val="22"/>
              </w:rPr>
            </w:pPr>
            <w:r>
              <w:rPr>
                <w:sz w:val="22"/>
                <w:szCs w:val="22"/>
              </w:rPr>
              <w:t>79.</w:t>
            </w:r>
          </w:p>
        </w:tc>
        <w:tc>
          <w:tcPr>
            <w:tcW w:type="dxa" w:w="6360"/>
          </w:tcPr>
          <w:p w:rsidRDefault="00826A08" w:rsidP="00D03A5B" w:rsidR="00826A08">
            <w:pPr>
              <w:jc w:val="both"/>
              <w:rPr>
                <w:sz w:val="22"/>
                <w:szCs w:val="22"/>
              </w:rPr>
            </w:pPr>
            <w:r>
              <w:rPr>
                <w:sz w:val="22"/>
                <w:szCs w:val="22"/>
              </w:rPr>
              <w:t>Hrvoje Tkalec, Luka, Zagorska cesta 37, OIB: 80189233253</w:t>
            </w:r>
          </w:p>
        </w:tc>
        <w:tc>
          <w:tcPr>
            <w:tcW w:type="dxa" w:w="2160"/>
          </w:tcPr>
          <w:p w:rsidRDefault="00826A08" w:rsidP="00D03A5B" w:rsidR="00826A08">
            <w:pPr>
              <w:jc w:val="right"/>
              <w:rPr>
                <w:sz w:val="22"/>
                <w:szCs w:val="22"/>
              </w:rPr>
            </w:pPr>
            <w:r>
              <w:rPr>
                <w:sz w:val="22"/>
                <w:szCs w:val="22"/>
              </w:rPr>
              <w:t>64.986,89</w:t>
            </w:r>
          </w:p>
        </w:tc>
      </w:tr>
      <w:tr w:rsidTr="00D03A5B" w:rsidR="00826A08" w:rsidRPr="006926A2">
        <w:tc>
          <w:tcPr>
            <w:tcW w:type="dxa" w:w="720"/>
          </w:tcPr>
          <w:p w:rsidRDefault="00826A08" w:rsidP="00D03A5B" w:rsidR="00826A08">
            <w:pPr>
              <w:jc w:val="both"/>
              <w:rPr>
                <w:sz w:val="22"/>
                <w:szCs w:val="22"/>
              </w:rPr>
            </w:pPr>
            <w:r>
              <w:rPr>
                <w:sz w:val="22"/>
                <w:szCs w:val="22"/>
              </w:rPr>
              <w:t>80.</w:t>
            </w:r>
          </w:p>
        </w:tc>
        <w:tc>
          <w:tcPr>
            <w:tcW w:type="dxa" w:w="6360"/>
          </w:tcPr>
          <w:p w:rsidRDefault="00826A08" w:rsidP="00D03A5B" w:rsidR="00826A08">
            <w:pPr>
              <w:jc w:val="both"/>
              <w:rPr>
                <w:sz w:val="22"/>
                <w:szCs w:val="22"/>
              </w:rPr>
            </w:pPr>
            <w:r>
              <w:rPr>
                <w:sz w:val="22"/>
                <w:szCs w:val="22"/>
              </w:rPr>
              <w:t>Srećko Tolić, Zagreb, Ogrizovićeva 47, OIB: 72641126749</w:t>
            </w:r>
          </w:p>
        </w:tc>
        <w:tc>
          <w:tcPr>
            <w:tcW w:type="dxa" w:w="2160"/>
          </w:tcPr>
          <w:p w:rsidRDefault="00826A08" w:rsidP="00D03A5B" w:rsidR="00826A08">
            <w:pPr>
              <w:jc w:val="right"/>
              <w:rPr>
                <w:sz w:val="22"/>
                <w:szCs w:val="22"/>
              </w:rPr>
            </w:pPr>
            <w:r>
              <w:rPr>
                <w:sz w:val="22"/>
                <w:szCs w:val="22"/>
              </w:rPr>
              <w:t>39.766,90</w:t>
            </w:r>
          </w:p>
        </w:tc>
      </w:tr>
      <w:tr w:rsidTr="00D03A5B" w:rsidR="00826A08" w:rsidRPr="006926A2">
        <w:tc>
          <w:tcPr>
            <w:tcW w:type="dxa" w:w="720"/>
          </w:tcPr>
          <w:p w:rsidRDefault="00826A08" w:rsidP="00D03A5B" w:rsidR="00826A08">
            <w:pPr>
              <w:jc w:val="both"/>
              <w:rPr>
                <w:sz w:val="22"/>
                <w:szCs w:val="22"/>
              </w:rPr>
            </w:pPr>
            <w:r>
              <w:rPr>
                <w:sz w:val="22"/>
                <w:szCs w:val="22"/>
              </w:rPr>
              <w:t>81.</w:t>
            </w:r>
          </w:p>
        </w:tc>
        <w:tc>
          <w:tcPr>
            <w:tcW w:type="dxa" w:w="6360"/>
          </w:tcPr>
          <w:p w:rsidRDefault="00826A08" w:rsidP="00D03A5B" w:rsidR="00826A08">
            <w:pPr>
              <w:jc w:val="both"/>
              <w:rPr>
                <w:sz w:val="22"/>
                <w:szCs w:val="22"/>
              </w:rPr>
            </w:pPr>
            <w:r>
              <w:rPr>
                <w:sz w:val="22"/>
                <w:szCs w:val="22"/>
              </w:rPr>
              <w:t>Romeo Tomak-Marković, Ozalj, Boševci 12a, OIB: 07028605773</w:t>
            </w:r>
          </w:p>
        </w:tc>
        <w:tc>
          <w:tcPr>
            <w:tcW w:type="dxa" w:w="2160"/>
          </w:tcPr>
          <w:p w:rsidRDefault="00826A08" w:rsidP="00D03A5B" w:rsidR="00826A08">
            <w:pPr>
              <w:jc w:val="right"/>
              <w:rPr>
                <w:sz w:val="22"/>
                <w:szCs w:val="22"/>
              </w:rPr>
            </w:pPr>
            <w:r>
              <w:rPr>
                <w:sz w:val="22"/>
                <w:szCs w:val="22"/>
              </w:rPr>
              <w:t>64.897,87</w:t>
            </w:r>
          </w:p>
        </w:tc>
      </w:tr>
      <w:tr w:rsidTr="00D03A5B" w:rsidR="00826A08" w:rsidRPr="006926A2">
        <w:tc>
          <w:tcPr>
            <w:tcW w:type="dxa" w:w="720"/>
          </w:tcPr>
          <w:p w:rsidRDefault="00826A08" w:rsidP="00D03A5B" w:rsidR="00826A08">
            <w:pPr>
              <w:jc w:val="both"/>
              <w:rPr>
                <w:sz w:val="22"/>
                <w:szCs w:val="22"/>
              </w:rPr>
            </w:pPr>
            <w:r>
              <w:rPr>
                <w:sz w:val="22"/>
                <w:szCs w:val="22"/>
              </w:rPr>
              <w:t>82.</w:t>
            </w:r>
          </w:p>
        </w:tc>
        <w:tc>
          <w:tcPr>
            <w:tcW w:type="dxa" w:w="6360"/>
          </w:tcPr>
          <w:p w:rsidRDefault="00826A08" w:rsidP="00D03A5B" w:rsidR="00826A08">
            <w:pPr>
              <w:jc w:val="both"/>
              <w:rPr>
                <w:sz w:val="22"/>
                <w:szCs w:val="22"/>
              </w:rPr>
            </w:pPr>
            <w:r>
              <w:rPr>
                <w:sz w:val="22"/>
                <w:szCs w:val="22"/>
              </w:rPr>
              <w:t xml:space="preserve">Miljenko Toplak, Novi Marof, Donje Mokojičće 203, </w:t>
            </w:r>
          </w:p>
          <w:p w:rsidRDefault="00826A08" w:rsidP="00D03A5B" w:rsidR="00826A08">
            <w:pPr>
              <w:jc w:val="both"/>
              <w:rPr>
                <w:sz w:val="22"/>
                <w:szCs w:val="22"/>
              </w:rPr>
            </w:pPr>
            <w:r>
              <w:rPr>
                <w:sz w:val="22"/>
                <w:szCs w:val="22"/>
              </w:rPr>
              <w:t>OIB: 06327857077</w:t>
            </w:r>
          </w:p>
        </w:tc>
        <w:tc>
          <w:tcPr>
            <w:tcW w:type="dxa" w:w="2160"/>
          </w:tcPr>
          <w:p w:rsidRDefault="00826A08" w:rsidP="00D03A5B" w:rsidR="00826A08">
            <w:pPr>
              <w:jc w:val="right"/>
              <w:rPr>
                <w:sz w:val="22"/>
                <w:szCs w:val="22"/>
              </w:rPr>
            </w:pPr>
            <w:r>
              <w:rPr>
                <w:sz w:val="22"/>
                <w:szCs w:val="22"/>
              </w:rPr>
              <w:t>74.656,11</w:t>
            </w:r>
          </w:p>
        </w:tc>
      </w:tr>
      <w:tr w:rsidTr="00D03A5B" w:rsidR="00826A08" w:rsidRPr="006926A2">
        <w:tc>
          <w:tcPr>
            <w:tcW w:type="dxa" w:w="720"/>
          </w:tcPr>
          <w:p w:rsidRDefault="00826A08" w:rsidP="00D03A5B" w:rsidR="00826A08">
            <w:pPr>
              <w:jc w:val="both"/>
              <w:rPr>
                <w:sz w:val="22"/>
                <w:szCs w:val="22"/>
              </w:rPr>
            </w:pPr>
            <w:r>
              <w:rPr>
                <w:sz w:val="22"/>
                <w:szCs w:val="22"/>
              </w:rPr>
              <w:t>83.</w:t>
            </w:r>
          </w:p>
        </w:tc>
        <w:tc>
          <w:tcPr>
            <w:tcW w:type="dxa" w:w="6360"/>
          </w:tcPr>
          <w:p w:rsidRDefault="00826A08" w:rsidP="00D03A5B" w:rsidR="00826A08">
            <w:pPr>
              <w:jc w:val="both"/>
              <w:rPr>
                <w:sz w:val="22"/>
                <w:szCs w:val="22"/>
              </w:rPr>
            </w:pPr>
            <w:r>
              <w:rPr>
                <w:sz w:val="22"/>
                <w:szCs w:val="22"/>
              </w:rPr>
              <w:t>Vladimir Tusić, Osijek, Sjenjak 48, OIB: 05404516915</w:t>
            </w:r>
          </w:p>
        </w:tc>
        <w:tc>
          <w:tcPr>
            <w:tcW w:type="dxa" w:w="2160"/>
          </w:tcPr>
          <w:p w:rsidRDefault="00826A08" w:rsidP="00D03A5B" w:rsidR="00826A08">
            <w:pPr>
              <w:jc w:val="right"/>
              <w:rPr>
                <w:sz w:val="22"/>
                <w:szCs w:val="22"/>
              </w:rPr>
            </w:pPr>
            <w:r>
              <w:rPr>
                <w:sz w:val="22"/>
                <w:szCs w:val="22"/>
              </w:rPr>
              <w:t>515.023,06</w:t>
            </w:r>
          </w:p>
        </w:tc>
      </w:tr>
      <w:tr w:rsidTr="00D03A5B" w:rsidR="00826A08" w:rsidRPr="006926A2">
        <w:tc>
          <w:tcPr>
            <w:tcW w:type="dxa" w:w="720"/>
          </w:tcPr>
          <w:p w:rsidRDefault="00826A08" w:rsidP="00D03A5B" w:rsidR="00826A08">
            <w:pPr>
              <w:jc w:val="both"/>
              <w:rPr>
                <w:sz w:val="22"/>
                <w:szCs w:val="22"/>
              </w:rPr>
            </w:pPr>
            <w:r>
              <w:rPr>
                <w:sz w:val="22"/>
                <w:szCs w:val="22"/>
              </w:rPr>
              <w:t>84.</w:t>
            </w:r>
          </w:p>
        </w:tc>
        <w:tc>
          <w:tcPr>
            <w:tcW w:type="dxa" w:w="6360"/>
          </w:tcPr>
          <w:p w:rsidRDefault="00826A08" w:rsidP="00D03A5B" w:rsidR="00826A08">
            <w:pPr>
              <w:jc w:val="both"/>
              <w:rPr>
                <w:sz w:val="22"/>
                <w:szCs w:val="22"/>
              </w:rPr>
            </w:pPr>
            <w:r>
              <w:rPr>
                <w:sz w:val="22"/>
                <w:szCs w:val="22"/>
              </w:rPr>
              <w:t>Igor Valjan, Otočac, Švica 47, OIB: 80754720860</w:t>
            </w:r>
          </w:p>
        </w:tc>
        <w:tc>
          <w:tcPr>
            <w:tcW w:type="dxa" w:w="2160"/>
          </w:tcPr>
          <w:p w:rsidRDefault="00826A08" w:rsidP="00D03A5B" w:rsidR="00826A08">
            <w:pPr>
              <w:jc w:val="right"/>
              <w:rPr>
                <w:sz w:val="22"/>
                <w:szCs w:val="22"/>
              </w:rPr>
            </w:pPr>
            <w:r>
              <w:rPr>
                <w:sz w:val="22"/>
                <w:szCs w:val="22"/>
              </w:rPr>
              <w:t>75.200,92</w:t>
            </w:r>
          </w:p>
        </w:tc>
      </w:tr>
      <w:tr w:rsidTr="00D03A5B" w:rsidR="00826A08" w:rsidRPr="006926A2">
        <w:tc>
          <w:tcPr>
            <w:tcW w:type="dxa" w:w="720"/>
          </w:tcPr>
          <w:p w:rsidRDefault="00826A08" w:rsidP="00D03A5B" w:rsidR="00826A08">
            <w:pPr>
              <w:jc w:val="both"/>
              <w:rPr>
                <w:sz w:val="22"/>
                <w:szCs w:val="22"/>
              </w:rPr>
            </w:pPr>
            <w:r>
              <w:rPr>
                <w:sz w:val="22"/>
                <w:szCs w:val="22"/>
              </w:rPr>
              <w:t>85.</w:t>
            </w:r>
          </w:p>
        </w:tc>
        <w:tc>
          <w:tcPr>
            <w:tcW w:type="dxa" w:w="6360"/>
          </w:tcPr>
          <w:p w:rsidRDefault="00826A08" w:rsidP="00D03A5B" w:rsidR="00826A08">
            <w:pPr>
              <w:jc w:val="both"/>
              <w:rPr>
                <w:sz w:val="22"/>
                <w:szCs w:val="22"/>
              </w:rPr>
            </w:pPr>
            <w:r>
              <w:rPr>
                <w:sz w:val="22"/>
                <w:szCs w:val="22"/>
              </w:rPr>
              <w:t>Suzi Vidošić, Zagreb, Drage Garvaisa 23/I, OIB: 71891960080</w:t>
            </w:r>
          </w:p>
        </w:tc>
        <w:tc>
          <w:tcPr>
            <w:tcW w:type="dxa" w:w="2160"/>
          </w:tcPr>
          <w:p w:rsidRDefault="00826A08" w:rsidP="00D03A5B" w:rsidR="00826A08">
            <w:pPr>
              <w:jc w:val="right"/>
              <w:rPr>
                <w:sz w:val="22"/>
                <w:szCs w:val="22"/>
              </w:rPr>
            </w:pPr>
            <w:r>
              <w:rPr>
                <w:sz w:val="22"/>
                <w:szCs w:val="22"/>
              </w:rPr>
              <w:t>10.720,88</w:t>
            </w:r>
          </w:p>
        </w:tc>
      </w:tr>
      <w:tr w:rsidTr="00D03A5B" w:rsidR="00826A08" w:rsidRPr="006926A2">
        <w:tc>
          <w:tcPr>
            <w:tcW w:type="dxa" w:w="720"/>
          </w:tcPr>
          <w:p w:rsidRDefault="00826A08" w:rsidP="00D03A5B" w:rsidR="00826A08">
            <w:pPr>
              <w:jc w:val="both"/>
              <w:rPr>
                <w:sz w:val="22"/>
                <w:szCs w:val="22"/>
              </w:rPr>
            </w:pPr>
            <w:r>
              <w:rPr>
                <w:sz w:val="22"/>
                <w:szCs w:val="22"/>
              </w:rPr>
              <w:t>86.</w:t>
            </w:r>
          </w:p>
        </w:tc>
        <w:tc>
          <w:tcPr>
            <w:tcW w:type="dxa" w:w="6360"/>
          </w:tcPr>
          <w:p w:rsidRDefault="00826A08" w:rsidP="00D03A5B" w:rsidR="00826A08">
            <w:pPr>
              <w:jc w:val="both"/>
              <w:rPr>
                <w:sz w:val="22"/>
                <w:szCs w:val="22"/>
              </w:rPr>
            </w:pPr>
            <w:r>
              <w:rPr>
                <w:sz w:val="22"/>
                <w:szCs w:val="22"/>
              </w:rPr>
              <w:t>Darko Vladić, Davor, savska 39, OIB: 18001113826</w:t>
            </w:r>
          </w:p>
        </w:tc>
        <w:tc>
          <w:tcPr>
            <w:tcW w:type="dxa" w:w="2160"/>
          </w:tcPr>
          <w:p w:rsidRDefault="00826A08" w:rsidP="00D03A5B" w:rsidR="00826A08">
            <w:pPr>
              <w:jc w:val="right"/>
              <w:rPr>
                <w:sz w:val="22"/>
                <w:szCs w:val="22"/>
              </w:rPr>
            </w:pPr>
            <w:r>
              <w:rPr>
                <w:sz w:val="22"/>
                <w:szCs w:val="22"/>
              </w:rPr>
              <w:t>59.721,78</w:t>
            </w:r>
          </w:p>
        </w:tc>
      </w:tr>
      <w:tr w:rsidTr="00D03A5B" w:rsidR="00826A08" w:rsidRPr="006926A2">
        <w:tc>
          <w:tcPr>
            <w:tcW w:type="dxa" w:w="720"/>
          </w:tcPr>
          <w:p w:rsidRDefault="00826A08" w:rsidP="00D03A5B" w:rsidR="00826A08">
            <w:pPr>
              <w:jc w:val="both"/>
              <w:rPr>
                <w:sz w:val="22"/>
                <w:szCs w:val="22"/>
              </w:rPr>
            </w:pPr>
            <w:r>
              <w:rPr>
                <w:sz w:val="22"/>
                <w:szCs w:val="22"/>
              </w:rPr>
              <w:t>87.</w:t>
            </w:r>
          </w:p>
        </w:tc>
        <w:tc>
          <w:tcPr>
            <w:tcW w:type="dxa" w:w="6360"/>
          </w:tcPr>
          <w:p w:rsidRDefault="00826A08" w:rsidP="00D03A5B" w:rsidR="00826A08">
            <w:pPr>
              <w:jc w:val="both"/>
              <w:rPr>
                <w:sz w:val="22"/>
                <w:szCs w:val="22"/>
              </w:rPr>
            </w:pPr>
            <w:r>
              <w:rPr>
                <w:sz w:val="22"/>
                <w:szCs w:val="22"/>
              </w:rPr>
              <w:t>Drago Vladić, Zagreb, Ilica 346, OIB: 50029218206</w:t>
            </w:r>
          </w:p>
        </w:tc>
        <w:tc>
          <w:tcPr>
            <w:tcW w:type="dxa" w:w="2160"/>
          </w:tcPr>
          <w:p w:rsidRDefault="00826A08" w:rsidP="00D03A5B" w:rsidR="00826A08">
            <w:pPr>
              <w:jc w:val="right"/>
              <w:rPr>
                <w:sz w:val="22"/>
                <w:szCs w:val="22"/>
              </w:rPr>
            </w:pPr>
            <w:r>
              <w:rPr>
                <w:sz w:val="22"/>
                <w:szCs w:val="22"/>
              </w:rPr>
              <w:t>71.631,48</w:t>
            </w:r>
          </w:p>
        </w:tc>
      </w:tr>
      <w:tr w:rsidTr="00D03A5B" w:rsidR="00826A08" w:rsidRPr="006926A2">
        <w:tc>
          <w:tcPr>
            <w:tcW w:type="dxa" w:w="720"/>
          </w:tcPr>
          <w:p w:rsidRDefault="00826A08" w:rsidP="00D03A5B" w:rsidR="00826A08">
            <w:pPr>
              <w:jc w:val="both"/>
              <w:rPr>
                <w:sz w:val="22"/>
                <w:szCs w:val="22"/>
              </w:rPr>
            </w:pPr>
            <w:r>
              <w:rPr>
                <w:sz w:val="22"/>
                <w:szCs w:val="22"/>
              </w:rPr>
              <w:t>88.</w:t>
            </w:r>
          </w:p>
        </w:tc>
        <w:tc>
          <w:tcPr>
            <w:tcW w:type="dxa" w:w="6360"/>
          </w:tcPr>
          <w:p w:rsidRDefault="00826A08" w:rsidP="00D03A5B" w:rsidR="00826A08">
            <w:pPr>
              <w:jc w:val="both"/>
              <w:rPr>
                <w:sz w:val="22"/>
                <w:szCs w:val="22"/>
              </w:rPr>
            </w:pPr>
            <w:r>
              <w:rPr>
                <w:sz w:val="22"/>
                <w:szCs w:val="22"/>
              </w:rPr>
              <w:t>Ivica Vlašić, Glina, De</w:t>
            </w:r>
            <w:r w:rsidR="00A71B47">
              <w:rPr>
                <w:sz w:val="22"/>
                <w:szCs w:val="22"/>
              </w:rPr>
              <w:t>sni Degoj, Desni Degoj 27, OIB:</w:t>
            </w:r>
            <w:r>
              <w:rPr>
                <w:sz w:val="22"/>
                <w:szCs w:val="22"/>
              </w:rPr>
              <w:t>84241473307</w:t>
            </w:r>
          </w:p>
        </w:tc>
        <w:tc>
          <w:tcPr>
            <w:tcW w:type="dxa" w:w="2160"/>
          </w:tcPr>
          <w:p w:rsidRDefault="00826A08" w:rsidP="00D03A5B" w:rsidR="00826A08">
            <w:pPr>
              <w:jc w:val="right"/>
              <w:rPr>
                <w:sz w:val="22"/>
                <w:szCs w:val="22"/>
              </w:rPr>
            </w:pPr>
            <w:r>
              <w:rPr>
                <w:sz w:val="22"/>
                <w:szCs w:val="22"/>
              </w:rPr>
              <w:t>64.775,78</w:t>
            </w:r>
          </w:p>
        </w:tc>
      </w:tr>
      <w:tr w:rsidTr="00D03A5B" w:rsidR="00826A08" w:rsidRPr="006926A2">
        <w:tc>
          <w:tcPr>
            <w:tcW w:type="dxa" w:w="720"/>
          </w:tcPr>
          <w:p w:rsidRDefault="00826A08" w:rsidP="00D03A5B" w:rsidR="00826A08">
            <w:pPr>
              <w:jc w:val="both"/>
              <w:rPr>
                <w:sz w:val="22"/>
                <w:szCs w:val="22"/>
              </w:rPr>
            </w:pPr>
            <w:r>
              <w:rPr>
                <w:sz w:val="22"/>
                <w:szCs w:val="22"/>
              </w:rPr>
              <w:t>89.</w:t>
            </w:r>
          </w:p>
        </w:tc>
        <w:tc>
          <w:tcPr>
            <w:tcW w:type="dxa" w:w="6360"/>
          </w:tcPr>
          <w:p w:rsidRDefault="00826A08" w:rsidP="00D03A5B" w:rsidR="00826A08">
            <w:pPr>
              <w:jc w:val="both"/>
              <w:rPr>
                <w:sz w:val="22"/>
                <w:szCs w:val="22"/>
              </w:rPr>
            </w:pPr>
            <w:r>
              <w:rPr>
                <w:sz w:val="22"/>
                <w:szCs w:val="22"/>
              </w:rPr>
              <w:t>Blaženka Vukić, Zagreb, Rudopoljska 12, OIB: 28193063064</w:t>
            </w:r>
          </w:p>
        </w:tc>
        <w:tc>
          <w:tcPr>
            <w:tcW w:type="dxa" w:w="2160"/>
          </w:tcPr>
          <w:p w:rsidRDefault="00826A08" w:rsidP="00D03A5B" w:rsidR="00826A08">
            <w:pPr>
              <w:jc w:val="right"/>
              <w:rPr>
                <w:sz w:val="22"/>
                <w:szCs w:val="22"/>
              </w:rPr>
            </w:pPr>
            <w:r>
              <w:rPr>
                <w:sz w:val="22"/>
                <w:szCs w:val="22"/>
              </w:rPr>
              <w:t>66.045,11</w:t>
            </w:r>
          </w:p>
        </w:tc>
      </w:tr>
      <w:tr w:rsidTr="00D03A5B" w:rsidR="00826A08" w:rsidRPr="006926A2">
        <w:tc>
          <w:tcPr>
            <w:tcW w:type="dxa" w:w="720"/>
          </w:tcPr>
          <w:p w:rsidRDefault="00826A08" w:rsidP="00D03A5B" w:rsidR="00826A08">
            <w:pPr>
              <w:jc w:val="both"/>
              <w:rPr>
                <w:sz w:val="22"/>
                <w:szCs w:val="22"/>
              </w:rPr>
            </w:pPr>
            <w:r>
              <w:rPr>
                <w:sz w:val="22"/>
                <w:szCs w:val="22"/>
              </w:rPr>
              <w:t>90.</w:t>
            </w:r>
          </w:p>
        </w:tc>
        <w:tc>
          <w:tcPr>
            <w:tcW w:type="dxa" w:w="6360"/>
          </w:tcPr>
          <w:p w:rsidRDefault="00826A08" w:rsidP="00D03A5B" w:rsidR="00826A08">
            <w:pPr>
              <w:jc w:val="both"/>
              <w:rPr>
                <w:sz w:val="22"/>
                <w:szCs w:val="22"/>
              </w:rPr>
            </w:pPr>
            <w:r>
              <w:rPr>
                <w:sz w:val="22"/>
                <w:szCs w:val="22"/>
              </w:rPr>
              <w:t>Danijel Vukoja, Davor, Kačićeva 56, OIB: 08367054640</w:t>
            </w:r>
          </w:p>
        </w:tc>
        <w:tc>
          <w:tcPr>
            <w:tcW w:type="dxa" w:w="2160"/>
          </w:tcPr>
          <w:p w:rsidRDefault="00826A08" w:rsidP="00D03A5B" w:rsidR="00826A08">
            <w:pPr>
              <w:jc w:val="right"/>
              <w:rPr>
                <w:sz w:val="22"/>
                <w:szCs w:val="22"/>
              </w:rPr>
            </w:pPr>
            <w:r>
              <w:rPr>
                <w:sz w:val="22"/>
                <w:szCs w:val="22"/>
              </w:rPr>
              <w:t>42.359,95</w:t>
            </w:r>
          </w:p>
        </w:tc>
      </w:tr>
      <w:tr w:rsidTr="00D03A5B" w:rsidR="00826A08" w:rsidRPr="006926A2">
        <w:tc>
          <w:tcPr>
            <w:tcW w:type="dxa" w:w="720"/>
          </w:tcPr>
          <w:p w:rsidRDefault="00826A08" w:rsidP="00D03A5B" w:rsidR="00826A08">
            <w:pPr>
              <w:jc w:val="both"/>
              <w:rPr>
                <w:sz w:val="22"/>
                <w:szCs w:val="22"/>
              </w:rPr>
            </w:pPr>
            <w:r>
              <w:rPr>
                <w:sz w:val="22"/>
                <w:szCs w:val="22"/>
              </w:rPr>
              <w:t>91.</w:t>
            </w:r>
          </w:p>
        </w:tc>
        <w:tc>
          <w:tcPr>
            <w:tcW w:type="dxa" w:w="6360"/>
          </w:tcPr>
          <w:p w:rsidRDefault="00826A08" w:rsidP="00D03A5B" w:rsidR="00826A08">
            <w:pPr>
              <w:jc w:val="both"/>
              <w:rPr>
                <w:sz w:val="22"/>
                <w:szCs w:val="22"/>
              </w:rPr>
            </w:pPr>
            <w:r>
              <w:rPr>
                <w:sz w:val="22"/>
                <w:szCs w:val="22"/>
              </w:rPr>
              <w:t>Damir Vuradin, Novi Marof, Remetinec 230, OIB: 43582143053</w:t>
            </w:r>
          </w:p>
        </w:tc>
        <w:tc>
          <w:tcPr>
            <w:tcW w:type="dxa" w:w="2160"/>
          </w:tcPr>
          <w:p w:rsidRDefault="00826A08" w:rsidP="00D03A5B" w:rsidR="00826A08">
            <w:pPr>
              <w:jc w:val="right"/>
              <w:rPr>
                <w:sz w:val="22"/>
                <w:szCs w:val="22"/>
              </w:rPr>
            </w:pPr>
            <w:r>
              <w:rPr>
                <w:sz w:val="22"/>
                <w:szCs w:val="22"/>
              </w:rPr>
              <w:t>55.278,70</w:t>
            </w:r>
          </w:p>
        </w:tc>
      </w:tr>
      <w:tr w:rsidTr="00D03A5B" w:rsidR="00826A08" w:rsidRPr="006926A2">
        <w:tc>
          <w:tcPr>
            <w:tcW w:type="dxa" w:w="720"/>
          </w:tcPr>
          <w:p w:rsidRDefault="00826A08" w:rsidP="00D03A5B" w:rsidR="00826A08">
            <w:pPr>
              <w:jc w:val="both"/>
              <w:rPr>
                <w:sz w:val="22"/>
                <w:szCs w:val="22"/>
              </w:rPr>
            </w:pPr>
            <w:r>
              <w:rPr>
                <w:sz w:val="22"/>
                <w:szCs w:val="22"/>
              </w:rPr>
              <w:t>92.</w:t>
            </w:r>
          </w:p>
        </w:tc>
        <w:tc>
          <w:tcPr>
            <w:tcW w:type="dxa" w:w="6360"/>
          </w:tcPr>
          <w:p w:rsidRDefault="00826A08" w:rsidP="00D03A5B" w:rsidR="00826A08">
            <w:pPr>
              <w:jc w:val="both"/>
              <w:rPr>
                <w:sz w:val="22"/>
                <w:szCs w:val="22"/>
              </w:rPr>
            </w:pPr>
            <w:r>
              <w:rPr>
                <w:sz w:val="22"/>
                <w:szCs w:val="22"/>
              </w:rPr>
              <w:t>Ivan Zeljko, Pleternica, Gradec, A. Stepinca 44, OIB: 62128946266</w:t>
            </w:r>
          </w:p>
        </w:tc>
        <w:tc>
          <w:tcPr>
            <w:tcW w:type="dxa" w:w="2160"/>
          </w:tcPr>
          <w:p w:rsidRDefault="00826A08" w:rsidP="00D03A5B" w:rsidR="00826A08">
            <w:pPr>
              <w:jc w:val="right"/>
              <w:rPr>
                <w:sz w:val="22"/>
                <w:szCs w:val="22"/>
              </w:rPr>
            </w:pPr>
            <w:r>
              <w:rPr>
                <w:sz w:val="22"/>
                <w:szCs w:val="22"/>
              </w:rPr>
              <w:t>84.916,11</w:t>
            </w:r>
          </w:p>
        </w:tc>
      </w:tr>
      <w:tr w:rsidTr="00D03A5B" w:rsidR="00826A08" w:rsidRPr="006926A2">
        <w:tc>
          <w:tcPr>
            <w:tcW w:type="dxa" w:w="720"/>
          </w:tcPr>
          <w:p w:rsidRDefault="00826A08" w:rsidP="00D03A5B" w:rsidR="00826A08">
            <w:pPr>
              <w:jc w:val="both"/>
              <w:rPr>
                <w:sz w:val="22"/>
                <w:szCs w:val="22"/>
              </w:rPr>
            </w:pPr>
            <w:r>
              <w:rPr>
                <w:sz w:val="22"/>
                <w:szCs w:val="22"/>
              </w:rPr>
              <w:t>93.</w:t>
            </w:r>
          </w:p>
        </w:tc>
        <w:tc>
          <w:tcPr>
            <w:tcW w:type="dxa" w:w="6360"/>
          </w:tcPr>
          <w:p w:rsidRDefault="00826A08" w:rsidP="00D03A5B" w:rsidR="00826A08">
            <w:pPr>
              <w:jc w:val="both"/>
              <w:rPr>
                <w:sz w:val="22"/>
                <w:szCs w:val="22"/>
              </w:rPr>
            </w:pPr>
            <w:r>
              <w:rPr>
                <w:sz w:val="22"/>
                <w:szCs w:val="22"/>
              </w:rPr>
              <w:t xml:space="preserve">Anđelko Zvonar, Ljubeščica, Zagrebačka 84a, OIB: 70192758920 </w:t>
            </w:r>
          </w:p>
        </w:tc>
        <w:tc>
          <w:tcPr>
            <w:tcW w:type="dxa" w:w="2160"/>
          </w:tcPr>
          <w:p w:rsidRDefault="00826A08" w:rsidP="00D03A5B" w:rsidR="00826A08">
            <w:pPr>
              <w:jc w:val="right"/>
              <w:rPr>
                <w:sz w:val="22"/>
                <w:szCs w:val="22"/>
              </w:rPr>
            </w:pPr>
            <w:r>
              <w:rPr>
                <w:sz w:val="22"/>
                <w:szCs w:val="22"/>
              </w:rPr>
              <w:t>63.744,55</w:t>
            </w:r>
          </w:p>
        </w:tc>
      </w:tr>
      <w:tr w:rsidTr="00D03A5B" w:rsidR="00826A08" w:rsidRPr="006926A2">
        <w:tc>
          <w:tcPr>
            <w:tcW w:type="dxa" w:w="720"/>
          </w:tcPr>
          <w:p w:rsidRDefault="00826A08" w:rsidP="00D03A5B" w:rsidR="00826A08">
            <w:pPr>
              <w:jc w:val="both"/>
              <w:rPr>
                <w:sz w:val="22"/>
                <w:szCs w:val="22"/>
              </w:rPr>
            </w:pPr>
            <w:r>
              <w:rPr>
                <w:sz w:val="22"/>
                <w:szCs w:val="22"/>
              </w:rPr>
              <w:t>94.</w:t>
            </w:r>
          </w:p>
        </w:tc>
        <w:tc>
          <w:tcPr>
            <w:tcW w:type="dxa" w:w="6360"/>
          </w:tcPr>
          <w:p w:rsidRDefault="00826A08" w:rsidP="00D03A5B" w:rsidR="00826A08">
            <w:pPr>
              <w:jc w:val="both"/>
              <w:rPr>
                <w:sz w:val="22"/>
                <w:szCs w:val="22"/>
              </w:rPr>
            </w:pPr>
            <w:r>
              <w:rPr>
                <w:sz w:val="22"/>
                <w:szCs w:val="22"/>
              </w:rPr>
              <w:t>Antonio Žugec, Novi Marof, Možđenice 83, OIB: 02507758170</w:t>
            </w:r>
          </w:p>
        </w:tc>
        <w:tc>
          <w:tcPr>
            <w:tcW w:type="dxa" w:w="2160"/>
          </w:tcPr>
          <w:p w:rsidRDefault="00826A08" w:rsidP="00D03A5B" w:rsidR="00826A08">
            <w:pPr>
              <w:jc w:val="right"/>
              <w:rPr>
                <w:sz w:val="22"/>
                <w:szCs w:val="22"/>
              </w:rPr>
            </w:pPr>
            <w:r>
              <w:rPr>
                <w:sz w:val="22"/>
                <w:szCs w:val="22"/>
              </w:rPr>
              <w:t>28.533,92</w:t>
            </w:r>
          </w:p>
        </w:tc>
      </w:tr>
      <w:tr w:rsidTr="00D03A5B" w:rsidR="00826A08" w:rsidRPr="006926A2">
        <w:tc>
          <w:tcPr>
            <w:tcW w:type="dxa" w:w="720"/>
          </w:tcPr>
          <w:p w:rsidRDefault="00826A08" w:rsidP="00D03A5B" w:rsidR="00826A08">
            <w:pPr>
              <w:jc w:val="both"/>
              <w:rPr>
                <w:sz w:val="22"/>
                <w:szCs w:val="22"/>
              </w:rPr>
            </w:pPr>
            <w:r>
              <w:rPr>
                <w:sz w:val="22"/>
                <w:szCs w:val="22"/>
              </w:rPr>
              <w:t>95.</w:t>
            </w:r>
          </w:p>
        </w:tc>
        <w:tc>
          <w:tcPr>
            <w:tcW w:type="dxa" w:w="6360"/>
          </w:tcPr>
          <w:p w:rsidRDefault="00826A08" w:rsidP="00D03A5B" w:rsidR="00826A08">
            <w:pPr>
              <w:jc w:val="both"/>
              <w:rPr>
                <w:sz w:val="22"/>
                <w:szCs w:val="22"/>
              </w:rPr>
            </w:pPr>
            <w:r>
              <w:rPr>
                <w:sz w:val="22"/>
                <w:szCs w:val="22"/>
              </w:rPr>
              <w:t>Igor Žugec, Novi Marof, Možđenice 172, OIB: 65955197530</w:t>
            </w:r>
          </w:p>
        </w:tc>
        <w:tc>
          <w:tcPr>
            <w:tcW w:type="dxa" w:w="2160"/>
          </w:tcPr>
          <w:p w:rsidRDefault="00826A08" w:rsidP="00D03A5B" w:rsidR="00826A08">
            <w:pPr>
              <w:jc w:val="right"/>
              <w:rPr>
                <w:sz w:val="22"/>
                <w:szCs w:val="22"/>
              </w:rPr>
            </w:pPr>
            <w:r>
              <w:rPr>
                <w:sz w:val="22"/>
                <w:szCs w:val="22"/>
              </w:rPr>
              <w:t>78.931,19</w:t>
            </w:r>
          </w:p>
        </w:tc>
      </w:tr>
      <w:tr w:rsidTr="00D03A5B" w:rsidR="00826A08" w:rsidRPr="006926A2">
        <w:tc>
          <w:tcPr>
            <w:tcW w:type="dxa" w:w="720"/>
          </w:tcPr>
          <w:p w:rsidRDefault="00826A08" w:rsidP="00D03A5B" w:rsidR="00826A08">
            <w:pPr>
              <w:jc w:val="both"/>
              <w:rPr>
                <w:sz w:val="22"/>
                <w:szCs w:val="22"/>
              </w:rPr>
            </w:pPr>
            <w:r>
              <w:rPr>
                <w:sz w:val="22"/>
                <w:szCs w:val="22"/>
              </w:rPr>
              <w:t>96.</w:t>
            </w:r>
          </w:p>
        </w:tc>
        <w:tc>
          <w:tcPr>
            <w:tcW w:type="dxa" w:w="6360"/>
          </w:tcPr>
          <w:p w:rsidRDefault="00826A08" w:rsidP="00D03A5B" w:rsidR="00826A08">
            <w:pPr>
              <w:jc w:val="both"/>
              <w:rPr>
                <w:sz w:val="22"/>
                <w:szCs w:val="22"/>
              </w:rPr>
            </w:pPr>
            <w:r>
              <w:rPr>
                <w:sz w:val="22"/>
                <w:szCs w:val="22"/>
              </w:rPr>
              <w:t>Matija Žugec, Novi Marof, Možđenice 26, OIB: 94249849148</w:t>
            </w:r>
          </w:p>
        </w:tc>
        <w:tc>
          <w:tcPr>
            <w:tcW w:type="dxa" w:w="2160"/>
          </w:tcPr>
          <w:p w:rsidRDefault="00826A08" w:rsidP="00D03A5B" w:rsidR="00826A08">
            <w:pPr>
              <w:jc w:val="right"/>
              <w:rPr>
                <w:sz w:val="22"/>
                <w:szCs w:val="22"/>
              </w:rPr>
            </w:pPr>
            <w:r>
              <w:rPr>
                <w:sz w:val="22"/>
                <w:szCs w:val="22"/>
              </w:rPr>
              <w:t>8.709,86</w:t>
            </w:r>
          </w:p>
        </w:tc>
      </w:tr>
      <w:tr w:rsidTr="00D03A5B" w:rsidR="00826A08" w:rsidRPr="006926A2">
        <w:tc>
          <w:tcPr>
            <w:tcW w:type="dxa" w:w="720"/>
          </w:tcPr>
          <w:p w:rsidRDefault="00826A08" w:rsidP="00D03A5B" w:rsidR="00826A08">
            <w:pPr>
              <w:jc w:val="both"/>
              <w:rPr>
                <w:sz w:val="22"/>
                <w:szCs w:val="22"/>
              </w:rPr>
            </w:pPr>
            <w:r>
              <w:rPr>
                <w:sz w:val="22"/>
                <w:szCs w:val="22"/>
              </w:rPr>
              <w:t>97.</w:t>
            </w:r>
          </w:p>
        </w:tc>
        <w:tc>
          <w:tcPr>
            <w:tcW w:type="dxa" w:w="6360"/>
          </w:tcPr>
          <w:p w:rsidRDefault="00826A08" w:rsidP="00D03A5B" w:rsidR="00826A08">
            <w:pPr>
              <w:jc w:val="both"/>
              <w:rPr>
                <w:sz w:val="22"/>
                <w:szCs w:val="22"/>
              </w:rPr>
            </w:pPr>
            <w:r>
              <w:rPr>
                <w:sz w:val="22"/>
                <w:szCs w:val="22"/>
              </w:rPr>
              <w:t>Ivica Žuti, Novi Marof, Možđenice 183, OIB: 73022697913</w:t>
            </w:r>
          </w:p>
        </w:tc>
        <w:tc>
          <w:tcPr>
            <w:tcW w:type="dxa" w:w="2160"/>
          </w:tcPr>
          <w:p w:rsidRDefault="00826A08" w:rsidP="00D03A5B" w:rsidR="00826A08">
            <w:pPr>
              <w:jc w:val="right"/>
              <w:rPr>
                <w:sz w:val="22"/>
                <w:szCs w:val="22"/>
              </w:rPr>
            </w:pPr>
            <w:r>
              <w:rPr>
                <w:sz w:val="22"/>
                <w:szCs w:val="22"/>
              </w:rPr>
              <w:t>50.055,80</w:t>
            </w:r>
          </w:p>
        </w:tc>
      </w:tr>
      <w:tr w:rsidTr="00D03A5B" w:rsidR="00826A08" w:rsidRPr="006926A2">
        <w:tc>
          <w:tcPr>
            <w:tcW w:type="dxa" w:w="720"/>
          </w:tcPr>
          <w:p w:rsidRDefault="00826A08" w:rsidP="00D03A5B" w:rsidR="00826A08">
            <w:pPr>
              <w:jc w:val="both"/>
              <w:rPr>
                <w:sz w:val="22"/>
                <w:szCs w:val="22"/>
              </w:rPr>
            </w:pPr>
            <w:r>
              <w:rPr>
                <w:sz w:val="22"/>
                <w:szCs w:val="22"/>
              </w:rPr>
              <w:t>98.</w:t>
            </w:r>
          </w:p>
        </w:tc>
        <w:tc>
          <w:tcPr>
            <w:tcW w:type="dxa" w:w="6360"/>
          </w:tcPr>
          <w:p w:rsidRDefault="00826A08" w:rsidP="00D03A5B" w:rsidR="00826A08">
            <w:pPr>
              <w:jc w:val="both"/>
              <w:rPr>
                <w:sz w:val="22"/>
                <w:szCs w:val="22"/>
              </w:rPr>
            </w:pPr>
            <w:r>
              <w:rPr>
                <w:sz w:val="22"/>
                <w:szCs w:val="22"/>
              </w:rPr>
              <w:t>Ivan Jelić, Zagreb, Janka Leskovara 1, OIB: 66509094385</w:t>
            </w:r>
          </w:p>
        </w:tc>
        <w:tc>
          <w:tcPr>
            <w:tcW w:type="dxa" w:w="2160"/>
          </w:tcPr>
          <w:p w:rsidRDefault="00826A08" w:rsidP="00D03A5B" w:rsidR="00826A08">
            <w:pPr>
              <w:jc w:val="right"/>
              <w:rPr>
                <w:sz w:val="22"/>
                <w:szCs w:val="22"/>
              </w:rPr>
            </w:pPr>
            <w:r>
              <w:rPr>
                <w:sz w:val="22"/>
                <w:szCs w:val="22"/>
              </w:rPr>
              <w:t>150,00</w:t>
            </w:r>
          </w:p>
        </w:tc>
      </w:tr>
      <w:tr w:rsidTr="00D03A5B" w:rsidR="00826A08" w:rsidRPr="006926A2">
        <w:tc>
          <w:tcPr>
            <w:tcW w:type="dxa" w:w="720"/>
          </w:tcPr>
          <w:p w:rsidRDefault="00826A08" w:rsidP="00D03A5B" w:rsidR="00826A08">
            <w:pPr>
              <w:jc w:val="both"/>
              <w:rPr>
                <w:sz w:val="22"/>
                <w:szCs w:val="22"/>
              </w:rPr>
            </w:pPr>
            <w:r>
              <w:rPr>
                <w:sz w:val="22"/>
                <w:szCs w:val="22"/>
              </w:rPr>
              <w:t>99.</w:t>
            </w:r>
          </w:p>
        </w:tc>
        <w:tc>
          <w:tcPr>
            <w:tcW w:type="dxa" w:w="6360"/>
          </w:tcPr>
          <w:p w:rsidRDefault="00826A08" w:rsidP="00D03A5B" w:rsidR="00826A08">
            <w:pPr>
              <w:jc w:val="both"/>
              <w:rPr>
                <w:sz w:val="22"/>
                <w:szCs w:val="22"/>
              </w:rPr>
            </w:pPr>
            <w:r>
              <w:rPr>
                <w:sz w:val="22"/>
                <w:szCs w:val="22"/>
              </w:rPr>
              <w:t>Edo Dindov, Zagreb, Vladimira ruždjaka 9c, OIB: 82707099489</w:t>
            </w:r>
          </w:p>
        </w:tc>
        <w:tc>
          <w:tcPr>
            <w:tcW w:type="dxa" w:w="2160"/>
          </w:tcPr>
          <w:p w:rsidRDefault="00826A08" w:rsidP="00D03A5B" w:rsidR="00826A08">
            <w:pPr>
              <w:jc w:val="right"/>
              <w:rPr>
                <w:sz w:val="22"/>
                <w:szCs w:val="22"/>
              </w:rPr>
            </w:pPr>
            <w:r>
              <w:rPr>
                <w:sz w:val="22"/>
                <w:szCs w:val="22"/>
              </w:rPr>
              <w:t>21.607,19</w:t>
            </w:r>
          </w:p>
        </w:tc>
      </w:tr>
      <w:tr w:rsidTr="00D03A5B" w:rsidR="00826A08" w:rsidRPr="006926A2">
        <w:tc>
          <w:tcPr>
            <w:tcW w:type="dxa" w:w="720"/>
          </w:tcPr>
          <w:p w:rsidRDefault="00826A08" w:rsidP="00D03A5B" w:rsidR="00826A08">
            <w:pPr>
              <w:jc w:val="both"/>
              <w:rPr>
                <w:sz w:val="22"/>
                <w:szCs w:val="22"/>
              </w:rPr>
            </w:pPr>
            <w:r>
              <w:rPr>
                <w:sz w:val="22"/>
                <w:szCs w:val="22"/>
              </w:rPr>
              <w:t>100.</w:t>
            </w:r>
          </w:p>
        </w:tc>
        <w:tc>
          <w:tcPr>
            <w:tcW w:type="dxa" w:w="6360"/>
          </w:tcPr>
          <w:p w:rsidRDefault="00826A08" w:rsidP="00D03A5B" w:rsidR="00826A08">
            <w:pPr>
              <w:jc w:val="both"/>
              <w:rPr>
                <w:sz w:val="22"/>
                <w:szCs w:val="22"/>
              </w:rPr>
            </w:pPr>
            <w:r>
              <w:rPr>
                <w:sz w:val="22"/>
                <w:szCs w:val="22"/>
              </w:rPr>
              <w:t>Dražen Čović, Čepin, Plješivička 19, OIB: 47069091684</w:t>
            </w:r>
          </w:p>
        </w:tc>
        <w:tc>
          <w:tcPr>
            <w:tcW w:type="dxa" w:w="2160"/>
          </w:tcPr>
          <w:p w:rsidRDefault="00826A08" w:rsidP="00D03A5B" w:rsidR="00826A08">
            <w:pPr>
              <w:jc w:val="right"/>
              <w:rPr>
                <w:sz w:val="22"/>
                <w:szCs w:val="22"/>
              </w:rPr>
            </w:pPr>
            <w:r>
              <w:rPr>
                <w:sz w:val="22"/>
                <w:szCs w:val="22"/>
              </w:rPr>
              <w:t>37.484,10</w:t>
            </w:r>
          </w:p>
        </w:tc>
      </w:tr>
      <w:tr w:rsidTr="00D03A5B" w:rsidR="00826A08" w:rsidRPr="006926A2">
        <w:tc>
          <w:tcPr>
            <w:tcW w:type="dxa" w:w="720"/>
          </w:tcPr>
          <w:p w:rsidRDefault="00826A08" w:rsidP="00D03A5B" w:rsidR="00826A08">
            <w:pPr>
              <w:jc w:val="both"/>
              <w:rPr>
                <w:sz w:val="22"/>
                <w:szCs w:val="22"/>
              </w:rPr>
            </w:pPr>
            <w:r>
              <w:rPr>
                <w:sz w:val="22"/>
                <w:szCs w:val="22"/>
              </w:rPr>
              <w:t>101.</w:t>
            </w:r>
          </w:p>
        </w:tc>
        <w:tc>
          <w:tcPr>
            <w:tcW w:type="dxa" w:w="6360"/>
          </w:tcPr>
          <w:p w:rsidRDefault="00826A08" w:rsidP="00D03A5B" w:rsidR="00826A08">
            <w:pPr>
              <w:jc w:val="both"/>
              <w:rPr>
                <w:sz w:val="22"/>
                <w:szCs w:val="22"/>
              </w:rPr>
            </w:pPr>
            <w:r>
              <w:rPr>
                <w:sz w:val="22"/>
                <w:szCs w:val="22"/>
              </w:rPr>
              <w:t>Ivica Bahunek, Ljubešcica, Ivanovo Polje 8, OIB: 98785571764</w:t>
            </w:r>
          </w:p>
        </w:tc>
        <w:tc>
          <w:tcPr>
            <w:tcW w:type="dxa" w:w="2160"/>
          </w:tcPr>
          <w:p w:rsidRDefault="00826A08" w:rsidP="00D03A5B" w:rsidR="00826A08">
            <w:pPr>
              <w:jc w:val="right"/>
              <w:rPr>
                <w:sz w:val="22"/>
                <w:szCs w:val="22"/>
              </w:rPr>
            </w:pPr>
            <w:r>
              <w:rPr>
                <w:sz w:val="22"/>
                <w:szCs w:val="22"/>
              </w:rPr>
              <w:t>58.182,32</w:t>
            </w:r>
          </w:p>
        </w:tc>
      </w:tr>
      <w:tr w:rsidTr="00D03A5B" w:rsidR="00826A08" w:rsidRPr="006926A2">
        <w:tc>
          <w:tcPr>
            <w:tcW w:type="dxa" w:w="720"/>
          </w:tcPr>
          <w:p w:rsidRDefault="00826A08" w:rsidP="00D03A5B" w:rsidR="00826A08">
            <w:pPr>
              <w:jc w:val="both"/>
              <w:rPr>
                <w:sz w:val="22"/>
                <w:szCs w:val="22"/>
              </w:rPr>
            </w:pPr>
            <w:r>
              <w:rPr>
                <w:sz w:val="22"/>
                <w:szCs w:val="22"/>
              </w:rPr>
              <w:t>102.</w:t>
            </w:r>
          </w:p>
        </w:tc>
        <w:tc>
          <w:tcPr>
            <w:tcW w:type="dxa" w:w="6360"/>
          </w:tcPr>
          <w:p w:rsidRDefault="00826A08" w:rsidP="00D03A5B" w:rsidR="00826A08">
            <w:pPr>
              <w:jc w:val="both"/>
              <w:rPr>
                <w:sz w:val="22"/>
                <w:szCs w:val="22"/>
              </w:rPr>
            </w:pPr>
            <w:r>
              <w:rPr>
                <w:sz w:val="22"/>
                <w:szCs w:val="22"/>
              </w:rPr>
              <w:t>Mijo Antunović, Zabok, Matije Gupca 72, OIB: 92326507340</w:t>
            </w:r>
          </w:p>
        </w:tc>
        <w:tc>
          <w:tcPr>
            <w:tcW w:type="dxa" w:w="2160"/>
          </w:tcPr>
          <w:p w:rsidRDefault="00826A08" w:rsidP="00D03A5B" w:rsidR="00826A08">
            <w:pPr>
              <w:jc w:val="right"/>
              <w:rPr>
                <w:sz w:val="22"/>
                <w:szCs w:val="22"/>
              </w:rPr>
            </w:pPr>
            <w:r>
              <w:rPr>
                <w:sz w:val="22"/>
                <w:szCs w:val="22"/>
              </w:rPr>
              <w:t>48.020,09</w:t>
            </w:r>
          </w:p>
        </w:tc>
      </w:tr>
      <w:tr w:rsidTr="00D03A5B" w:rsidR="00826A08" w:rsidRPr="006926A2">
        <w:tc>
          <w:tcPr>
            <w:tcW w:type="dxa" w:w="720"/>
          </w:tcPr>
          <w:p w:rsidRDefault="00826A08" w:rsidP="00D03A5B" w:rsidR="00826A08">
            <w:pPr>
              <w:jc w:val="both"/>
              <w:rPr>
                <w:sz w:val="22"/>
                <w:szCs w:val="22"/>
              </w:rPr>
            </w:pPr>
            <w:r>
              <w:rPr>
                <w:sz w:val="22"/>
                <w:szCs w:val="22"/>
              </w:rPr>
              <w:t>103.</w:t>
            </w:r>
          </w:p>
        </w:tc>
        <w:tc>
          <w:tcPr>
            <w:tcW w:type="dxa" w:w="6360"/>
          </w:tcPr>
          <w:p w:rsidRDefault="00826A08" w:rsidP="00D03A5B" w:rsidR="00826A08">
            <w:pPr>
              <w:jc w:val="both"/>
              <w:rPr>
                <w:sz w:val="22"/>
                <w:szCs w:val="22"/>
              </w:rPr>
            </w:pPr>
            <w:r>
              <w:rPr>
                <w:sz w:val="22"/>
                <w:szCs w:val="22"/>
              </w:rPr>
              <w:t>Ivo Lončar, Ivankovo, J.S.Reljkovićeva 24, OIB: 72603422183</w:t>
            </w:r>
          </w:p>
        </w:tc>
        <w:tc>
          <w:tcPr>
            <w:tcW w:type="dxa" w:w="2160"/>
          </w:tcPr>
          <w:p w:rsidRDefault="00826A08" w:rsidP="00D03A5B" w:rsidR="00826A08">
            <w:pPr>
              <w:jc w:val="right"/>
              <w:rPr>
                <w:sz w:val="22"/>
                <w:szCs w:val="22"/>
              </w:rPr>
            </w:pPr>
            <w:r>
              <w:rPr>
                <w:sz w:val="22"/>
                <w:szCs w:val="22"/>
              </w:rPr>
              <w:t>39.888,52</w:t>
            </w:r>
          </w:p>
        </w:tc>
      </w:tr>
      <w:tr w:rsidTr="00D03A5B" w:rsidR="00826A08" w:rsidRPr="006926A2">
        <w:tc>
          <w:tcPr>
            <w:tcW w:type="dxa" w:w="720"/>
          </w:tcPr>
          <w:p w:rsidRDefault="00826A08" w:rsidP="00D03A5B" w:rsidR="00826A08">
            <w:pPr>
              <w:jc w:val="both"/>
              <w:rPr>
                <w:sz w:val="22"/>
                <w:szCs w:val="22"/>
              </w:rPr>
            </w:pPr>
            <w:r>
              <w:rPr>
                <w:sz w:val="22"/>
                <w:szCs w:val="22"/>
              </w:rPr>
              <w:t>104.</w:t>
            </w:r>
          </w:p>
        </w:tc>
        <w:tc>
          <w:tcPr>
            <w:tcW w:type="dxa" w:w="6360"/>
          </w:tcPr>
          <w:p w:rsidRDefault="00826A08" w:rsidP="00D03A5B" w:rsidR="00826A08">
            <w:pPr>
              <w:jc w:val="both"/>
              <w:rPr>
                <w:sz w:val="22"/>
                <w:szCs w:val="22"/>
              </w:rPr>
            </w:pPr>
            <w:r>
              <w:rPr>
                <w:sz w:val="22"/>
                <w:szCs w:val="22"/>
              </w:rPr>
              <w:t>Nikola Vladić, Zagreb, Josipa Pupačića 4, OIB: 32815247104</w:t>
            </w:r>
          </w:p>
        </w:tc>
        <w:tc>
          <w:tcPr>
            <w:tcW w:type="dxa" w:w="2160"/>
          </w:tcPr>
          <w:p w:rsidRDefault="00826A08" w:rsidP="00D03A5B" w:rsidR="00826A08">
            <w:pPr>
              <w:jc w:val="right"/>
              <w:rPr>
                <w:sz w:val="22"/>
                <w:szCs w:val="22"/>
              </w:rPr>
            </w:pPr>
            <w:r>
              <w:rPr>
                <w:sz w:val="22"/>
                <w:szCs w:val="22"/>
              </w:rPr>
              <w:t>39.028,34</w:t>
            </w:r>
          </w:p>
        </w:tc>
      </w:tr>
      <w:tr w:rsidTr="00D03A5B" w:rsidR="00826A08" w:rsidRPr="006926A2">
        <w:tc>
          <w:tcPr>
            <w:tcW w:type="dxa" w:w="720"/>
          </w:tcPr>
          <w:p w:rsidRDefault="00826A08" w:rsidP="00D03A5B" w:rsidR="00826A08">
            <w:pPr>
              <w:jc w:val="both"/>
              <w:rPr>
                <w:sz w:val="22"/>
                <w:szCs w:val="22"/>
              </w:rPr>
            </w:pPr>
            <w:r>
              <w:rPr>
                <w:sz w:val="22"/>
                <w:szCs w:val="22"/>
              </w:rPr>
              <w:t>105.</w:t>
            </w:r>
          </w:p>
        </w:tc>
        <w:tc>
          <w:tcPr>
            <w:tcW w:type="dxa" w:w="6360"/>
          </w:tcPr>
          <w:p w:rsidRDefault="00826A08" w:rsidP="00D03A5B" w:rsidR="00826A08">
            <w:pPr>
              <w:jc w:val="both"/>
              <w:rPr>
                <w:sz w:val="22"/>
                <w:szCs w:val="22"/>
              </w:rPr>
            </w:pPr>
            <w:r>
              <w:rPr>
                <w:sz w:val="22"/>
                <w:szCs w:val="22"/>
              </w:rPr>
              <w:t>Nikola Beljo, Vir, Lučica XXIX 5, OIB: 02477699132</w:t>
            </w:r>
          </w:p>
        </w:tc>
        <w:tc>
          <w:tcPr>
            <w:tcW w:type="dxa" w:w="2160"/>
          </w:tcPr>
          <w:p w:rsidRDefault="00826A08" w:rsidP="00D03A5B" w:rsidR="00826A08">
            <w:pPr>
              <w:jc w:val="right"/>
              <w:rPr>
                <w:sz w:val="22"/>
                <w:szCs w:val="22"/>
              </w:rPr>
            </w:pPr>
            <w:r>
              <w:rPr>
                <w:sz w:val="22"/>
                <w:szCs w:val="22"/>
              </w:rPr>
              <w:t>62.403,37</w:t>
            </w:r>
          </w:p>
        </w:tc>
      </w:tr>
    </w:tbl>
    <w:p w:rsidRDefault="00EB5A87" w:rsidP="004A17BE" w:rsidR="00EB5A87" w:rsidRPr="006926A2">
      <w:pPr>
        <w:jc w:val="both"/>
        <w:rPr>
          <w:sz w:val="22"/>
          <w:szCs w:val="22"/>
        </w:rPr>
      </w:pPr>
      <w:r w:rsidRPr="006926A2">
        <w:rPr>
          <w:sz w:val="22"/>
          <w:szCs w:val="22"/>
        </w:rPr>
        <w:t xml:space="preserve"> </w:t>
      </w:r>
    </w:p>
    <w:p w:rsidRDefault="002F4121" w:rsidP="002F4121" w:rsidR="002F4121">
      <w:pPr>
        <w:ind w:left="360"/>
        <w:jc w:val="center"/>
        <w:rPr>
          <w:bCs/>
          <w:sz w:val="22"/>
          <w:szCs w:val="22"/>
          <w:u w:val="single"/>
        </w:rPr>
      </w:pPr>
      <w:r w:rsidRPr="006926A2">
        <w:rPr>
          <w:bCs/>
          <w:sz w:val="22"/>
          <w:szCs w:val="22"/>
          <w:u w:val="single"/>
        </w:rPr>
        <w:t>2. viši isplatni red</w:t>
      </w:r>
    </w:p>
    <w:p w:rsidRDefault="002F4121" w:rsidP="002F4121" w:rsidR="002F4121" w:rsidRPr="006926A2">
      <w:pPr>
        <w:ind w:left="360"/>
        <w:jc w:val="center"/>
        <w:rPr>
          <w:bCs/>
          <w:sz w:val="22"/>
          <w:szCs w:val="22"/>
          <w:u w:val="single"/>
        </w:rPr>
      </w:pPr>
    </w:p>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360"/>
        <w:gridCol w:w="2160"/>
      </w:tblGrid>
      <w:tr w:rsidTr="00D03A5B" w:rsidR="002F4121" w:rsidRPr="006926A2">
        <w:tc>
          <w:tcPr>
            <w:tcW w:type="dxa" w:w="720"/>
          </w:tcPr>
          <w:p w:rsidRDefault="002F4121" w:rsidP="00D03A5B" w:rsidR="002F4121" w:rsidRPr="00EF73B2">
            <w:pPr>
              <w:jc w:val="both"/>
              <w:rPr>
                <w:bCs/>
                <w:sz w:val="20"/>
                <w:szCs w:val="20"/>
              </w:rPr>
            </w:pPr>
            <w:r w:rsidRPr="00EF73B2">
              <w:rPr>
                <w:bCs/>
                <w:sz w:val="20"/>
                <w:szCs w:val="20"/>
              </w:rPr>
              <w:t>red.</w:t>
            </w:r>
          </w:p>
          <w:p w:rsidRDefault="002F4121" w:rsidP="00D03A5B" w:rsidR="002F4121" w:rsidRPr="00EF73B2">
            <w:pPr>
              <w:jc w:val="both"/>
              <w:rPr>
                <w:bCs/>
                <w:sz w:val="20"/>
                <w:szCs w:val="20"/>
              </w:rPr>
            </w:pPr>
            <w:r w:rsidRPr="00EF73B2">
              <w:rPr>
                <w:bCs/>
                <w:sz w:val="20"/>
                <w:szCs w:val="20"/>
              </w:rPr>
              <w:t>br.</w:t>
            </w:r>
          </w:p>
        </w:tc>
        <w:tc>
          <w:tcPr>
            <w:tcW w:type="dxa" w:w="6360"/>
          </w:tcPr>
          <w:p w:rsidRDefault="002F4121" w:rsidP="00D03A5B" w:rsidR="002F4121" w:rsidRPr="006926A2">
            <w:pPr>
              <w:jc w:val="center"/>
              <w:rPr>
                <w:bCs/>
                <w:sz w:val="22"/>
                <w:szCs w:val="22"/>
              </w:rPr>
            </w:pPr>
            <w:r w:rsidRPr="006926A2">
              <w:rPr>
                <w:bCs/>
                <w:sz w:val="22"/>
                <w:szCs w:val="22"/>
              </w:rPr>
              <w:t>vjerovnik</w:t>
            </w:r>
          </w:p>
          <w:p w:rsidRDefault="002F4121" w:rsidP="00D03A5B" w:rsidR="002F4121" w:rsidRPr="006926A2">
            <w:pPr>
              <w:jc w:val="both"/>
              <w:rPr>
                <w:bCs/>
                <w:sz w:val="22"/>
                <w:szCs w:val="22"/>
              </w:rPr>
            </w:pPr>
          </w:p>
        </w:tc>
        <w:tc>
          <w:tcPr>
            <w:tcW w:type="dxa" w:w="2160"/>
          </w:tcPr>
          <w:p w:rsidRDefault="002F4121" w:rsidP="00D03A5B" w:rsidR="002F4121" w:rsidRPr="006926A2">
            <w:pPr>
              <w:jc w:val="right"/>
              <w:rPr>
                <w:bCs/>
                <w:sz w:val="22"/>
                <w:szCs w:val="22"/>
              </w:rPr>
            </w:pPr>
            <w:r w:rsidRPr="006926A2">
              <w:rPr>
                <w:bCs/>
                <w:sz w:val="22"/>
                <w:szCs w:val="22"/>
              </w:rPr>
              <w:t>iznos kn</w:t>
            </w:r>
          </w:p>
        </w:tc>
      </w:tr>
      <w:tr w:rsidTr="00D03A5B" w:rsidR="002F4121" w:rsidRPr="006926A2">
        <w:tc>
          <w:tcPr>
            <w:tcW w:type="dxa" w:w="720"/>
          </w:tcPr>
          <w:p w:rsidRDefault="002F4121" w:rsidP="00D03A5B" w:rsidR="002F4121" w:rsidRPr="006926A2">
            <w:pPr>
              <w:jc w:val="both"/>
              <w:rPr>
                <w:bCs/>
                <w:sz w:val="22"/>
                <w:szCs w:val="22"/>
              </w:rPr>
            </w:pPr>
            <w:r>
              <w:rPr>
                <w:bCs/>
                <w:sz w:val="22"/>
                <w:szCs w:val="22"/>
              </w:rPr>
              <w:t>1.</w:t>
            </w:r>
          </w:p>
        </w:tc>
        <w:tc>
          <w:tcPr>
            <w:tcW w:type="dxa" w:w="6360"/>
          </w:tcPr>
          <w:p w:rsidRDefault="002F4121" w:rsidP="00D03A5B" w:rsidR="002F4121">
            <w:pPr>
              <w:jc w:val="both"/>
              <w:rPr>
                <w:bCs/>
                <w:sz w:val="22"/>
                <w:szCs w:val="22"/>
              </w:rPr>
            </w:pPr>
            <w:r>
              <w:rPr>
                <w:bCs/>
                <w:sz w:val="22"/>
                <w:szCs w:val="22"/>
              </w:rPr>
              <w:t xml:space="preserve">ATLAS COPCO d.o.o., Zagreb, Slavonska Avenija 19, </w:t>
            </w:r>
          </w:p>
          <w:p w:rsidRDefault="002F4121" w:rsidP="00D03A5B" w:rsidR="002F4121" w:rsidRPr="006926A2">
            <w:pPr>
              <w:jc w:val="both"/>
              <w:rPr>
                <w:bCs/>
                <w:sz w:val="22"/>
                <w:szCs w:val="22"/>
              </w:rPr>
            </w:pPr>
            <w:r>
              <w:rPr>
                <w:bCs/>
                <w:sz w:val="22"/>
                <w:szCs w:val="22"/>
              </w:rPr>
              <w:t>OIB: 80829168312</w:t>
            </w:r>
          </w:p>
        </w:tc>
        <w:tc>
          <w:tcPr>
            <w:tcW w:type="dxa" w:w="2160"/>
          </w:tcPr>
          <w:p w:rsidRDefault="002F4121" w:rsidP="00D03A5B" w:rsidR="002F4121" w:rsidRPr="006926A2">
            <w:pPr>
              <w:jc w:val="right"/>
              <w:rPr>
                <w:bCs/>
                <w:sz w:val="22"/>
                <w:szCs w:val="22"/>
              </w:rPr>
            </w:pPr>
            <w:r>
              <w:rPr>
                <w:bCs/>
                <w:sz w:val="22"/>
                <w:szCs w:val="22"/>
              </w:rPr>
              <w:t>166.567,72</w:t>
            </w:r>
          </w:p>
        </w:tc>
      </w:tr>
      <w:tr w:rsidTr="00D03A5B" w:rsidR="002F4121" w:rsidRPr="006926A2">
        <w:tc>
          <w:tcPr>
            <w:tcW w:type="dxa" w:w="720"/>
          </w:tcPr>
          <w:p w:rsidRDefault="002F4121" w:rsidP="00D03A5B" w:rsidR="002F4121">
            <w:pPr>
              <w:jc w:val="both"/>
              <w:rPr>
                <w:bCs/>
                <w:sz w:val="22"/>
                <w:szCs w:val="22"/>
              </w:rPr>
            </w:pPr>
            <w:r>
              <w:rPr>
                <w:bCs/>
                <w:sz w:val="22"/>
                <w:szCs w:val="22"/>
              </w:rPr>
              <w:t>2.</w:t>
            </w:r>
          </w:p>
        </w:tc>
        <w:tc>
          <w:tcPr>
            <w:tcW w:type="dxa" w:w="6360"/>
          </w:tcPr>
          <w:p w:rsidRDefault="002F4121" w:rsidP="00D03A5B" w:rsidR="002F4121">
            <w:pPr>
              <w:jc w:val="both"/>
              <w:rPr>
                <w:bCs/>
                <w:sz w:val="22"/>
                <w:szCs w:val="22"/>
              </w:rPr>
            </w:pPr>
            <w:r>
              <w:rPr>
                <w:bCs/>
                <w:sz w:val="22"/>
                <w:szCs w:val="22"/>
              </w:rPr>
              <w:t>ADRIA NORMA d.o.o., Zagreb, Ulica Grada Vukovara 284/D,</w:t>
            </w:r>
          </w:p>
          <w:p w:rsidRDefault="002F4121" w:rsidP="00D03A5B" w:rsidR="002F4121">
            <w:pPr>
              <w:jc w:val="both"/>
              <w:rPr>
                <w:bCs/>
                <w:sz w:val="22"/>
                <w:szCs w:val="22"/>
              </w:rPr>
            </w:pPr>
            <w:r>
              <w:rPr>
                <w:bCs/>
                <w:sz w:val="22"/>
                <w:szCs w:val="22"/>
              </w:rPr>
              <w:t>OIB: 80109305109</w:t>
            </w:r>
          </w:p>
        </w:tc>
        <w:tc>
          <w:tcPr>
            <w:tcW w:type="dxa" w:w="2160"/>
          </w:tcPr>
          <w:p w:rsidRDefault="002F4121" w:rsidP="00D03A5B" w:rsidR="002F4121">
            <w:pPr>
              <w:jc w:val="right"/>
              <w:rPr>
                <w:bCs/>
                <w:sz w:val="22"/>
                <w:szCs w:val="22"/>
              </w:rPr>
            </w:pPr>
            <w:r>
              <w:rPr>
                <w:bCs/>
                <w:sz w:val="22"/>
                <w:szCs w:val="22"/>
              </w:rPr>
              <w:t>7.484,57</w:t>
            </w:r>
          </w:p>
        </w:tc>
      </w:tr>
      <w:tr w:rsidTr="00D03A5B" w:rsidR="002F4121" w:rsidRPr="006926A2">
        <w:tc>
          <w:tcPr>
            <w:tcW w:type="dxa" w:w="720"/>
          </w:tcPr>
          <w:p w:rsidRDefault="002F4121" w:rsidP="00D03A5B" w:rsidR="002F4121">
            <w:pPr>
              <w:jc w:val="both"/>
              <w:rPr>
                <w:bCs/>
                <w:sz w:val="22"/>
                <w:szCs w:val="22"/>
              </w:rPr>
            </w:pPr>
            <w:r>
              <w:rPr>
                <w:bCs/>
                <w:sz w:val="22"/>
                <w:szCs w:val="22"/>
              </w:rPr>
              <w:t>3.</w:t>
            </w:r>
          </w:p>
        </w:tc>
        <w:tc>
          <w:tcPr>
            <w:tcW w:type="dxa" w:w="6360"/>
          </w:tcPr>
          <w:p w:rsidRDefault="002F4121" w:rsidP="00D03A5B" w:rsidR="002F4121">
            <w:pPr>
              <w:jc w:val="both"/>
              <w:rPr>
                <w:bCs/>
                <w:sz w:val="22"/>
                <w:szCs w:val="22"/>
              </w:rPr>
            </w:pPr>
            <w:r>
              <w:rPr>
                <w:bCs/>
                <w:sz w:val="22"/>
                <w:szCs w:val="22"/>
              </w:rPr>
              <w:t>NEXE BETON d.o.o., Našice, Braće Radića 200,OIB: 48358267745</w:t>
            </w:r>
          </w:p>
        </w:tc>
        <w:tc>
          <w:tcPr>
            <w:tcW w:type="dxa" w:w="2160"/>
          </w:tcPr>
          <w:p w:rsidRDefault="002F4121" w:rsidP="00D03A5B" w:rsidR="002F4121">
            <w:pPr>
              <w:jc w:val="right"/>
              <w:rPr>
                <w:bCs/>
                <w:sz w:val="22"/>
                <w:szCs w:val="22"/>
              </w:rPr>
            </w:pPr>
            <w:r>
              <w:rPr>
                <w:bCs/>
                <w:sz w:val="22"/>
                <w:szCs w:val="22"/>
              </w:rPr>
              <w:t>152.209,69</w:t>
            </w:r>
          </w:p>
        </w:tc>
      </w:tr>
      <w:tr w:rsidTr="00D03A5B" w:rsidR="002F4121" w:rsidRPr="006926A2">
        <w:tc>
          <w:tcPr>
            <w:tcW w:type="dxa" w:w="720"/>
          </w:tcPr>
          <w:p w:rsidRDefault="002F4121" w:rsidP="00D03A5B" w:rsidR="002F4121">
            <w:pPr>
              <w:jc w:val="both"/>
              <w:rPr>
                <w:bCs/>
                <w:sz w:val="22"/>
                <w:szCs w:val="22"/>
              </w:rPr>
            </w:pPr>
            <w:r>
              <w:rPr>
                <w:bCs/>
                <w:sz w:val="22"/>
                <w:szCs w:val="22"/>
              </w:rPr>
              <w:t>4.</w:t>
            </w:r>
          </w:p>
        </w:tc>
        <w:tc>
          <w:tcPr>
            <w:tcW w:type="dxa" w:w="6360"/>
          </w:tcPr>
          <w:p w:rsidRDefault="002F4121" w:rsidP="00D03A5B" w:rsidR="002F4121">
            <w:pPr>
              <w:jc w:val="both"/>
              <w:rPr>
                <w:bCs/>
                <w:sz w:val="22"/>
                <w:szCs w:val="22"/>
              </w:rPr>
            </w:pPr>
            <w:r>
              <w:rPr>
                <w:bCs/>
                <w:sz w:val="22"/>
                <w:szCs w:val="22"/>
              </w:rPr>
              <w:t>DOKA Hrvatska d.o.o., Zagreb, Radnička cesta 173g,</w:t>
            </w:r>
          </w:p>
          <w:p w:rsidRDefault="002F4121" w:rsidP="00D03A5B" w:rsidR="002F4121">
            <w:pPr>
              <w:jc w:val="both"/>
              <w:rPr>
                <w:bCs/>
                <w:sz w:val="22"/>
                <w:szCs w:val="22"/>
              </w:rPr>
            </w:pPr>
            <w:r>
              <w:rPr>
                <w:bCs/>
                <w:sz w:val="22"/>
                <w:szCs w:val="22"/>
              </w:rPr>
              <w:t>OIB: 25940944046</w:t>
            </w:r>
          </w:p>
        </w:tc>
        <w:tc>
          <w:tcPr>
            <w:tcW w:type="dxa" w:w="2160"/>
          </w:tcPr>
          <w:p w:rsidRDefault="002F4121" w:rsidP="00D03A5B" w:rsidR="002F4121">
            <w:pPr>
              <w:jc w:val="right"/>
              <w:rPr>
                <w:bCs/>
                <w:sz w:val="22"/>
                <w:szCs w:val="22"/>
              </w:rPr>
            </w:pPr>
            <w:r>
              <w:rPr>
                <w:bCs/>
                <w:sz w:val="22"/>
                <w:szCs w:val="22"/>
              </w:rPr>
              <w:t>454.942,43</w:t>
            </w:r>
          </w:p>
        </w:tc>
      </w:tr>
      <w:tr w:rsidTr="00D03A5B" w:rsidR="002F4121" w:rsidRPr="006926A2">
        <w:tc>
          <w:tcPr>
            <w:tcW w:type="dxa" w:w="720"/>
          </w:tcPr>
          <w:p w:rsidRDefault="002F4121" w:rsidP="00D03A5B" w:rsidR="002F4121">
            <w:pPr>
              <w:jc w:val="both"/>
              <w:rPr>
                <w:bCs/>
                <w:sz w:val="22"/>
                <w:szCs w:val="22"/>
              </w:rPr>
            </w:pPr>
            <w:r>
              <w:rPr>
                <w:bCs/>
                <w:sz w:val="22"/>
                <w:szCs w:val="22"/>
              </w:rPr>
              <w:t>5.</w:t>
            </w:r>
          </w:p>
        </w:tc>
        <w:tc>
          <w:tcPr>
            <w:tcW w:type="dxa" w:w="6360"/>
          </w:tcPr>
          <w:p w:rsidRDefault="002F4121" w:rsidP="00D03A5B" w:rsidR="002F4121">
            <w:pPr>
              <w:jc w:val="both"/>
              <w:rPr>
                <w:bCs/>
                <w:sz w:val="22"/>
                <w:szCs w:val="22"/>
              </w:rPr>
            </w:pPr>
            <w:r>
              <w:rPr>
                <w:bCs/>
                <w:sz w:val="22"/>
                <w:szCs w:val="22"/>
              </w:rPr>
              <w:t>HRVATSKI TELEKOM d.d., Zagreb, Roberta Frangaša Mihanovića 9, OIB: 81793146560</w:t>
            </w:r>
          </w:p>
        </w:tc>
        <w:tc>
          <w:tcPr>
            <w:tcW w:type="dxa" w:w="2160"/>
          </w:tcPr>
          <w:p w:rsidRDefault="002F4121" w:rsidP="00D03A5B" w:rsidR="002F4121">
            <w:pPr>
              <w:jc w:val="right"/>
              <w:rPr>
                <w:bCs/>
                <w:sz w:val="22"/>
                <w:szCs w:val="22"/>
              </w:rPr>
            </w:pPr>
            <w:r>
              <w:rPr>
                <w:bCs/>
                <w:sz w:val="22"/>
                <w:szCs w:val="22"/>
              </w:rPr>
              <w:t>8.217,08</w:t>
            </w:r>
          </w:p>
        </w:tc>
      </w:tr>
      <w:tr w:rsidTr="00D03A5B" w:rsidR="002F4121" w:rsidRPr="006926A2">
        <w:tc>
          <w:tcPr>
            <w:tcW w:type="dxa" w:w="720"/>
          </w:tcPr>
          <w:p w:rsidRDefault="002F4121" w:rsidP="00D03A5B" w:rsidR="002F4121">
            <w:pPr>
              <w:jc w:val="both"/>
              <w:rPr>
                <w:bCs/>
                <w:sz w:val="22"/>
                <w:szCs w:val="22"/>
              </w:rPr>
            </w:pPr>
            <w:r>
              <w:rPr>
                <w:bCs/>
                <w:sz w:val="22"/>
                <w:szCs w:val="22"/>
              </w:rPr>
              <w:t>6.</w:t>
            </w:r>
          </w:p>
        </w:tc>
        <w:tc>
          <w:tcPr>
            <w:tcW w:type="dxa" w:w="6360"/>
          </w:tcPr>
          <w:p w:rsidRDefault="002F4121" w:rsidP="00D03A5B" w:rsidR="002F4121">
            <w:pPr>
              <w:jc w:val="both"/>
              <w:rPr>
                <w:bCs/>
                <w:sz w:val="22"/>
                <w:szCs w:val="22"/>
              </w:rPr>
            </w:pPr>
            <w:r>
              <w:rPr>
                <w:bCs/>
                <w:sz w:val="22"/>
                <w:szCs w:val="22"/>
              </w:rPr>
              <w:t>AGRODUHAN d.o.o., Slatina, Nikole Šubića  Zrinskog 30,</w:t>
            </w:r>
          </w:p>
          <w:p w:rsidRDefault="002F4121" w:rsidP="00D03A5B" w:rsidR="002F4121">
            <w:pPr>
              <w:jc w:val="both"/>
              <w:rPr>
                <w:bCs/>
                <w:sz w:val="22"/>
                <w:szCs w:val="22"/>
              </w:rPr>
            </w:pPr>
            <w:r>
              <w:rPr>
                <w:bCs/>
                <w:sz w:val="22"/>
                <w:szCs w:val="22"/>
              </w:rPr>
              <w:t>OIB: 97446273531</w:t>
            </w:r>
          </w:p>
        </w:tc>
        <w:tc>
          <w:tcPr>
            <w:tcW w:type="dxa" w:w="2160"/>
          </w:tcPr>
          <w:p w:rsidRDefault="002F4121" w:rsidP="00D03A5B" w:rsidR="002F4121">
            <w:pPr>
              <w:jc w:val="right"/>
              <w:rPr>
                <w:bCs/>
                <w:sz w:val="22"/>
                <w:szCs w:val="22"/>
              </w:rPr>
            </w:pPr>
            <w:r>
              <w:rPr>
                <w:bCs/>
                <w:sz w:val="22"/>
                <w:szCs w:val="22"/>
              </w:rPr>
              <w:t>0,00</w:t>
            </w:r>
          </w:p>
        </w:tc>
      </w:tr>
      <w:tr w:rsidTr="00D03A5B" w:rsidR="002F4121" w:rsidRPr="006926A2">
        <w:tc>
          <w:tcPr>
            <w:tcW w:type="dxa" w:w="720"/>
          </w:tcPr>
          <w:p w:rsidRDefault="002F4121" w:rsidP="00D03A5B" w:rsidR="002F4121">
            <w:pPr>
              <w:jc w:val="both"/>
              <w:rPr>
                <w:bCs/>
                <w:sz w:val="22"/>
                <w:szCs w:val="22"/>
              </w:rPr>
            </w:pPr>
            <w:r>
              <w:rPr>
                <w:bCs/>
                <w:sz w:val="22"/>
                <w:szCs w:val="22"/>
              </w:rPr>
              <w:t>7.</w:t>
            </w:r>
          </w:p>
        </w:tc>
        <w:tc>
          <w:tcPr>
            <w:tcW w:type="dxa" w:w="6360"/>
          </w:tcPr>
          <w:p w:rsidRDefault="002F4121" w:rsidP="00D03A5B" w:rsidR="002F4121">
            <w:pPr>
              <w:jc w:val="both"/>
              <w:rPr>
                <w:bCs/>
                <w:sz w:val="22"/>
                <w:szCs w:val="22"/>
              </w:rPr>
            </w:pPr>
            <w:r>
              <w:rPr>
                <w:bCs/>
                <w:sz w:val="22"/>
                <w:szCs w:val="22"/>
              </w:rPr>
              <w:t>IVICA BOŽURIĆ, Vl. obrta IGP, Velika Gorica, Jelačićev odvojak 8</w:t>
            </w:r>
          </w:p>
          <w:p w:rsidRDefault="002F4121" w:rsidP="00D03A5B" w:rsidR="002F4121">
            <w:pPr>
              <w:jc w:val="both"/>
              <w:rPr>
                <w:bCs/>
                <w:sz w:val="22"/>
                <w:szCs w:val="22"/>
              </w:rPr>
            </w:pPr>
            <w:r>
              <w:rPr>
                <w:bCs/>
                <w:sz w:val="22"/>
                <w:szCs w:val="22"/>
              </w:rPr>
              <w:t>OIB: 16854241426</w:t>
            </w:r>
          </w:p>
        </w:tc>
        <w:tc>
          <w:tcPr>
            <w:tcW w:type="dxa" w:w="2160"/>
          </w:tcPr>
          <w:p w:rsidRDefault="002F4121" w:rsidP="00D03A5B" w:rsidR="002F4121">
            <w:pPr>
              <w:jc w:val="right"/>
              <w:rPr>
                <w:bCs/>
                <w:sz w:val="22"/>
                <w:szCs w:val="22"/>
              </w:rPr>
            </w:pPr>
            <w:r>
              <w:rPr>
                <w:bCs/>
                <w:sz w:val="22"/>
                <w:szCs w:val="22"/>
              </w:rPr>
              <w:t>38.803,23</w:t>
            </w:r>
          </w:p>
        </w:tc>
      </w:tr>
      <w:tr w:rsidTr="00D03A5B" w:rsidR="002F4121" w:rsidRPr="006926A2">
        <w:tc>
          <w:tcPr>
            <w:tcW w:type="dxa" w:w="720"/>
          </w:tcPr>
          <w:p w:rsidRDefault="002F4121" w:rsidP="00D03A5B" w:rsidR="002F4121">
            <w:pPr>
              <w:jc w:val="both"/>
              <w:rPr>
                <w:bCs/>
                <w:sz w:val="22"/>
                <w:szCs w:val="22"/>
              </w:rPr>
            </w:pPr>
            <w:r>
              <w:rPr>
                <w:bCs/>
                <w:sz w:val="22"/>
                <w:szCs w:val="22"/>
              </w:rPr>
              <w:t>8.</w:t>
            </w:r>
          </w:p>
        </w:tc>
        <w:tc>
          <w:tcPr>
            <w:tcW w:type="dxa" w:w="6360"/>
          </w:tcPr>
          <w:p w:rsidRDefault="002F4121" w:rsidP="00D03A5B" w:rsidR="002F4121">
            <w:pPr>
              <w:jc w:val="both"/>
              <w:rPr>
                <w:bCs/>
                <w:sz w:val="22"/>
                <w:szCs w:val="22"/>
              </w:rPr>
            </w:pPr>
            <w:r>
              <w:rPr>
                <w:bCs/>
                <w:sz w:val="22"/>
                <w:szCs w:val="22"/>
              </w:rPr>
              <w:t>HEP – OPERATOR DISTRIBUCIJKSOG SUSTAVA d.o.o.</w:t>
            </w:r>
          </w:p>
          <w:p w:rsidRDefault="002F4121" w:rsidP="00D03A5B" w:rsidR="002F4121">
            <w:pPr>
              <w:jc w:val="both"/>
              <w:rPr>
                <w:bCs/>
                <w:sz w:val="22"/>
                <w:szCs w:val="22"/>
              </w:rPr>
            </w:pPr>
            <w:r>
              <w:rPr>
                <w:bCs/>
                <w:sz w:val="22"/>
                <w:szCs w:val="22"/>
              </w:rPr>
              <w:t>Zagreb,  Ulica Grada Vukovara 37, OIB: 46830600751</w:t>
            </w:r>
          </w:p>
        </w:tc>
        <w:tc>
          <w:tcPr>
            <w:tcW w:type="dxa" w:w="2160"/>
          </w:tcPr>
          <w:p w:rsidRDefault="002F4121" w:rsidP="00D03A5B" w:rsidR="002F4121">
            <w:pPr>
              <w:jc w:val="right"/>
              <w:rPr>
                <w:bCs/>
                <w:sz w:val="22"/>
                <w:szCs w:val="22"/>
              </w:rPr>
            </w:pPr>
            <w:r>
              <w:rPr>
                <w:bCs/>
                <w:sz w:val="22"/>
                <w:szCs w:val="22"/>
              </w:rPr>
              <w:t>587,18</w:t>
            </w:r>
          </w:p>
        </w:tc>
      </w:tr>
      <w:tr w:rsidTr="00D03A5B" w:rsidR="002F4121" w:rsidRPr="006926A2">
        <w:tc>
          <w:tcPr>
            <w:tcW w:type="dxa" w:w="720"/>
          </w:tcPr>
          <w:p w:rsidRDefault="002F4121" w:rsidP="00D03A5B" w:rsidR="002F4121">
            <w:pPr>
              <w:jc w:val="both"/>
              <w:rPr>
                <w:bCs/>
                <w:sz w:val="22"/>
                <w:szCs w:val="22"/>
              </w:rPr>
            </w:pPr>
            <w:r>
              <w:rPr>
                <w:bCs/>
                <w:sz w:val="22"/>
                <w:szCs w:val="22"/>
              </w:rPr>
              <w:t>9.</w:t>
            </w:r>
          </w:p>
        </w:tc>
        <w:tc>
          <w:tcPr>
            <w:tcW w:type="dxa" w:w="6360"/>
          </w:tcPr>
          <w:p w:rsidRDefault="002F4121" w:rsidP="00D03A5B" w:rsidR="002F4121">
            <w:pPr>
              <w:jc w:val="both"/>
              <w:rPr>
                <w:bCs/>
                <w:sz w:val="22"/>
                <w:szCs w:val="22"/>
              </w:rPr>
            </w:pPr>
            <w:r>
              <w:rPr>
                <w:bCs/>
                <w:sz w:val="22"/>
                <w:szCs w:val="22"/>
              </w:rPr>
              <w:t>MINAX d.o.o., Zagreb, Predovečka 9, OIB: 03335759746</w:t>
            </w:r>
          </w:p>
        </w:tc>
        <w:tc>
          <w:tcPr>
            <w:tcW w:type="dxa" w:w="2160"/>
          </w:tcPr>
          <w:p w:rsidRDefault="002F4121" w:rsidP="00D03A5B" w:rsidR="002F4121">
            <w:pPr>
              <w:jc w:val="right"/>
              <w:rPr>
                <w:bCs/>
                <w:sz w:val="22"/>
                <w:szCs w:val="22"/>
              </w:rPr>
            </w:pPr>
            <w:r>
              <w:rPr>
                <w:bCs/>
                <w:sz w:val="22"/>
                <w:szCs w:val="22"/>
              </w:rPr>
              <w:t>158.495,85</w:t>
            </w:r>
          </w:p>
        </w:tc>
      </w:tr>
      <w:tr w:rsidTr="00D03A5B" w:rsidR="002F4121" w:rsidRPr="006926A2">
        <w:tc>
          <w:tcPr>
            <w:tcW w:type="dxa" w:w="720"/>
          </w:tcPr>
          <w:p w:rsidRDefault="002F4121" w:rsidP="00D03A5B" w:rsidR="002F4121">
            <w:pPr>
              <w:jc w:val="both"/>
              <w:rPr>
                <w:bCs/>
                <w:sz w:val="22"/>
                <w:szCs w:val="22"/>
              </w:rPr>
            </w:pPr>
            <w:r>
              <w:rPr>
                <w:bCs/>
                <w:sz w:val="22"/>
                <w:szCs w:val="22"/>
              </w:rPr>
              <w:lastRenderedPageBreak/>
              <w:t>10.</w:t>
            </w:r>
          </w:p>
        </w:tc>
        <w:tc>
          <w:tcPr>
            <w:tcW w:type="dxa" w:w="6360"/>
          </w:tcPr>
          <w:p w:rsidRDefault="002F4121" w:rsidP="00D03A5B" w:rsidR="002F4121">
            <w:pPr>
              <w:jc w:val="both"/>
              <w:rPr>
                <w:bCs/>
                <w:sz w:val="22"/>
                <w:szCs w:val="22"/>
              </w:rPr>
            </w:pPr>
            <w:r>
              <w:rPr>
                <w:bCs/>
                <w:sz w:val="22"/>
                <w:szCs w:val="22"/>
              </w:rPr>
              <w:t>GRASA d.o.o., Zagreb, Kalinovica 3, OIB: 53804674161</w:t>
            </w:r>
          </w:p>
        </w:tc>
        <w:tc>
          <w:tcPr>
            <w:tcW w:type="dxa" w:w="2160"/>
          </w:tcPr>
          <w:p w:rsidRDefault="002F4121" w:rsidP="00D03A5B" w:rsidR="002F4121">
            <w:pPr>
              <w:jc w:val="right"/>
              <w:rPr>
                <w:bCs/>
                <w:sz w:val="22"/>
                <w:szCs w:val="22"/>
              </w:rPr>
            </w:pPr>
            <w:r>
              <w:rPr>
                <w:bCs/>
                <w:sz w:val="22"/>
                <w:szCs w:val="22"/>
              </w:rPr>
              <w:t>25.149,36</w:t>
            </w:r>
          </w:p>
        </w:tc>
      </w:tr>
      <w:tr w:rsidTr="00D03A5B" w:rsidR="002F4121" w:rsidRPr="006926A2">
        <w:tc>
          <w:tcPr>
            <w:tcW w:type="dxa" w:w="720"/>
          </w:tcPr>
          <w:p w:rsidRDefault="002F4121" w:rsidP="00D03A5B" w:rsidR="002F4121">
            <w:pPr>
              <w:jc w:val="both"/>
              <w:rPr>
                <w:bCs/>
                <w:sz w:val="22"/>
                <w:szCs w:val="22"/>
              </w:rPr>
            </w:pPr>
            <w:r>
              <w:rPr>
                <w:bCs/>
                <w:sz w:val="22"/>
                <w:szCs w:val="22"/>
              </w:rPr>
              <w:t>11.</w:t>
            </w:r>
          </w:p>
        </w:tc>
        <w:tc>
          <w:tcPr>
            <w:tcW w:type="dxa" w:w="6360"/>
          </w:tcPr>
          <w:p w:rsidRDefault="002F4121" w:rsidP="00D03A5B" w:rsidR="002F4121">
            <w:pPr>
              <w:jc w:val="both"/>
              <w:rPr>
                <w:bCs/>
                <w:sz w:val="22"/>
                <w:szCs w:val="22"/>
              </w:rPr>
            </w:pPr>
            <w:r>
              <w:rPr>
                <w:bCs/>
                <w:sz w:val="22"/>
                <w:szCs w:val="22"/>
              </w:rPr>
              <w:t>HRVATSKA POŠTA d.d., Zagreb, Jurišićeva 13, OIB:87311810356</w:t>
            </w:r>
          </w:p>
        </w:tc>
        <w:tc>
          <w:tcPr>
            <w:tcW w:type="dxa" w:w="2160"/>
          </w:tcPr>
          <w:p w:rsidRDefault="002F4121" w:rsidP="00D03A5B" w:rsidR="002F4121">
            <w:pPr>
              <w:jc w:val="right"/>
              <w:rPr>
                <w:bCs/>
                <w:sz w:val="22"/>
                <w:szCs w:val="22"/>
              </w:rPr>
            </w:pPr>
            <w:r>
              <w:rPr>
                <w:bCs/>
                <w:sz w:val="22"/>
                <w:szCs w:val="22"/>
              </w:rPr>
              <w:t>404,25</w:t>
            </w:r>
          </w:p>
        </w:tc>
      </w:tr>
      <w:tr w:rsidTr="00D03A5B" w:rsidR="002F4121" w:rsidRPr="006926A2">
        <w:tc>
          <w:tcPr>
            <w:tcW w:type="dxa" w:w="720"/>
          </w:tcPr>
          <w:p w:rsidRDefault="002F4121" w:rsidP="00D03A5B" w:rsidR="002F4121">
            <w:pPr>
              <w:jc w:val="both"/>
              <w:rPr>
                <w:bCs/>
                <w:sz w:val="22"/>
                <w:szCs w:val="22"/>
              </w:rPr>
            </w:pPr>
            <w:r>
              <w:rPr>
                <w:bCs/>
                <w:sz w:val="22"/>
                <w:szCs w:val="22"/>
              </w:rPr>
              <w:t>12.</w:t>
            </w:r>
          </w:p>
        </w:tc>
        <w:tc>
          <w:tcPr>
            <w:tcW w:type="dxa" w:w="6360"/>
          </w:tcPr>
          <w:p w:rsidRDefault="002F4121" w:rsidP="00D03A5B" w:rsidR="002F4121">
            <w:pPr>
              <w:jc w:val="both"/>
              <w:rPr>
                <w:bCs/>
                <w:sz w:val="22"/>
                <w:szCs w:val="22"/>
              </w:rPr>
            </w:pPr>
            <w:r>
              <w:rPr>
                <w:bCs/>
                <w:sz w:val="22"/>
                <w:szCs w:val="22"/>
              </w:rPr>
              <w:t xml:space="preserve">VG Čistoća d.o.o., Velika Gorica, Kolodvorska 64, </w:t>
            </w:r>
          </w:p>
          <w:p w:rsidRDefault="002F4121" w:rsidP="00D03A5B" w:rsidR="002F4121">
            <w:pPr>
              <w:jc w:val="both"/>
              <w:rPr>
                <w:bCs/>
                <w:sz w:val="22"/>
                <w:szCs w:val="22"/>
              </w:rPr>
            </w:pPr>
            <w:r>
              <w:rPr>
                <w:bCs/>
                <w:sz w:val="22"/>
                <w:szCs w:val="22"/>
              </w:rPr>
              <w:t>OIB: 44124262642</w:t>
            </w:r>
          </w:p>
        </w:tc>
        <w:tc>
          <w:tcPr>
            <w:tcW w:type="dxa" w:w="2160"/>
          </w:tcPr>
          <w:p w:rsidRDefault="002F4121" w:rsidP="00D03A5B" w:rsidR="002F4121">
            <w:pPr>
              <w:jc w:val="right"/>
              <w:rPr>
                <w:bCs/>
                <w:sz w:val="22"/>
                <w:szCs w:val="22"/>
              </w:rPr>
            </w:pPr>
            <w:r>
              <w:rPr>
                <w:bCs/>
                <w:sz w:val="22"/>
                <w:szCs w:val="22"/>
              </w:rPr>
              <w:t>79.845,01</w:t>
            </w:r>
          </w:p>
        </w:tc>
      </w:tr>
      <w:tr w:rsidTr="00D03A5B" w:rsidR="002F4121" w:rsidRPr="006926A2">
        <w:tc>
          <w:tcPr>
            <w:tcW w:type="dxa" w:w="720"/>
          </w:tcPr>
          <w:p w:rsidRDefault="002F4121" w:rsidP="00D03A5B" w:rsidR="002F4121">
            <w:pPr>
              <w:jc w:val="both"/>
              <w:rPr>
                <w:bCs/>
                <w:sz w:val="22"/>
                <w:szCs w:val="22"/>
              </w:rPr>
            </w:pPr>
            <w:r>
              <w:rPr>
                <w:bCs/>
                <w:sz w:val="22"/>
                <w:szCs w:val="22"/>
              </w:rPr>
              <w:t>13.</w:t>
            </w:r>
          </w:p>
        </w:tc>
        <w:tc>
          <w:tcPr>
            <w:tcW w:type="dxa" w:w="6360"/>
          </w:tcPr>
          <w:p w:rsidRDefault="002F4121" w:rsidP="00D03A5B" w:rsidR="002F4121">
            <w:pPr>
              <w:jc w:val="both"/>
              <w:rPr>
                <w:bCs/>
                <w:sz w:val="22"/>
                <w:szCs w:val="22"/>
              </w:rPr>
            </w:pPr>
            <w:r>
              <w:rPr>
                <w:bCs/>
                <w:sz w:val="22"/>
                <w:szCs w:val="22"/>
              </w:rPr>
              <w:t>PBZ-LEASING d.o.o., Zagreb, Radnička cesta 44, OIB: 57270798205</w:t>
            </w:r>
          </w:p>
        </w:tc>
        <w:tc>
          <w:tcPr>
            <w:tcW w:type="dxa" w:w="2160"/>
          </w:tcPr>
          <w:p w:rsidRDefault="002F4121" w:rsidP="00D03A5B" w:rsidR="002F4121">
            <w:pPr>
              <w:jc w:val="right"/>
              <w:rPr>
                <w:bCs/>
                <w:sz w:val="22"/>
                <w:szCs w:val="22"/>
              </w:rPr>
            </w:pPr>
            <w:r>
              <w:rPr>
                <w:bCs/>
                <w:sz w:val="22"/>
                <w:szCs w:val="22"/>
              </w:rPr>
              <w:t>0,00</w:t>
            </w:r>
          </w:p>
        </w:tc>
      </w:tr>
      <w:tr w:rsidTr="00D03A5B" w:rsidR="002F4121" w:rsidRPr="006926A2">
        <w:tc>
          <w:tcPr>
            <w:tcW w:type="dxa" w:w="720"/>
          </w:tcPr>
          <w:p w:rsidRDefault="002F4121" w:rsidP="00D03A5B" w:rsidR="002F4121">
            <w:pPr>
              <w:jc w:val="both"/>
              <w:rPr>
                <w:bCs/>
                <w:sz w:val="22"/>
                <w:szCs w:val="22"/>
              </w:rPr>
            </w:pPr>
            <w:r>
              <w:rPr>
                <w:bCs/>
                <w:sz w:val="22"/>
                <w:szCs w:val="22"/>
              </w:rPr>
              <w:t>14.</w:t>
            </w:r>
          </w:p>
        </w:tc>
        <w:tc>
          <w:tcPr>
            <w:tcW w:type="dxa" w:w="6360"/>
          </w:tcPr>
          <w:p w:rsidRDefault="002F4121" w:rsidP="00D03A5B" w:rsidR="002F4121">
            <w:pPr>
              <w:jc w:val="both"/>
              <w:rPr>
                <w:bCs/>
                <w:sz w:val="22"/>
                <w:szCs w:val="22"/>
              </w:rPr>
            </w:pPr>
            <w:r>
              <w:rPr>
                <w:bCs/>
                <w:sz w:val="22"/>
                <w:szCs w:val="22"/>
              </w:rPr>
              <w:t>ASTRA INTERNATIONAL d.d. u stečaju, Zagreb, Budmanijeva 5,</w:t>
            </w:r>
          </w:p>
          <w:p w:rsidRDefault="002F4121" w:rsidP="00D03A5B" w:rsidR="002F4121">
            <w:pPr>
              <w:jc w:val="both"/>
              <w:rPr>
                <w:bCs/>
                <w:sz w:val="22"/>
                <w:szCs w:val="22"/>
              </w:rPr>
            </w:pPr>
            <w:r>
              <w:rPr>
                <w:bCs/>
                <w:sz w:val="22"/>
                <w:szCs w:val="22"/>
              </w:rPr>
              <w:t>OIB: 98560810474</w:t>
            </w:r>
          </w:p>
        </w:tc>
        <w:tc>
          <w:tcPr>
            <w:tcW w:type="dxa" w:w="2160"/>
          </w:tcPr>
          <w:p w:rsidRDefault="002F4121" w:rsidP="00D03A5B" w:rsidR="002F4121">
            <w:pPr>
              <w:jc w:val="right"/>
              <w:rPr>
                <w:bCs/>
                <w:sz w:val="22"/>
                <w:szCs w:val="22"/>
              </w:rPr>
            </w:pPr>
            <w:r>
              <w:rPr>
                <w:bCs/>
                <w:sz w:val="22"/>
                <w:szCs w:val="22"/>
              </w:rPr>
              <w:t>84.149,48</w:t>
            </w:r>
          </w:p>
        </w:tc>
      </w:tr>
      <w:tr w:rsidTr="00D03A5B" w:rsidR="002F4121" w:rsidRPr="006926A2">
        <w:tc>
          <w:tcPr>
            <w:tcW w:type="dxa" w:w="720"/>
          </w:tcPr>
          <w:p w:rsidRDefault="002F4121" w:rsidP="00D03A5B" w:rsidR="002F4121">
            <w:pPr>
              <w:jc w:val="both"/>
              <w:rPr>
                <w:bCs/>
                <w:sz w:val="22"/>
                <w:szCs w:val="22"/>
              </w:rPr>
            </w:pPr>
            <w:r>
              <w:rPr>
                <w:bCs/>
                <w:sz w:val="22"/>
                <w:szCs w:val="22"/>
              </w:rPr>
              <w:t>15.</w:t>
            </w:r>
          </w:p>
        </w:tc>
        <w:tc>
          <w:tcPr>
            <w:tcW w:type="dxa" w:w="6360"/>
          </w:tcPr>
          <w:p w:rsidRDefault="002F4121" w:rsidP="00D03A5B" w:rsidR="002F4121">
            <w:pPr>
              <w:jc w:val="both"/>
              <w:rPr>
                <w:bCs/>
                <w:sz w:val="22"/>
                <w:szCs w:val="22"/>
              </w:rPr>
            </w:pPr>
            <w:r>
              <w:rPr>
                <w:bCs/>
                <w:sz w:val="22"/>
                <w:szCs w:val="22"/>
              </w:rPr>
              <w:t xml:space="preserve">VG Vodoopskrba d.o.o., Velika Gorica, Kolodvorska 64, </w:t>
            </w:r>
          </w:p>
          <w:p w:rsidRDefault="002F4121" w:rsidP="00D03A5B" w:rsidR="002F4121">
            <w:pPr>
              <w:jc w:val="both"/>
              <w:rPr>
                <w:bCs/>
                <w:sz w:val="22"/>
                <w:szCs w:val="22"/>
              </w:rPr>
            </w:pPr>
            <w:r>
              <w:rPr>
                <w:bCs/>
                <w:sz w:val="22"/>
                <w:szCs w:val="22"/>
              </w:rPr>
              <w:t>OIB: 62462242629</w:t>
            </w:r>
          </w:p>
        </w:tc>
        <w:tc>
          <w:tcPr>
            <w:tcW w:type="dxa" w:w="2160"/>
          </w:tcPr>
          <w:p w:rsidRDefault="002F4121" w:rsidP="00D03A5B" w:rsidR="002F4121">
            <w:pPr>
              <w:jc w:val="right"/>
              <w:rPr>
                <w:bCs/>
                <w:sz w:val="22"/>
                <w:szCs w:val="22"/>
              </w:rPr>
            </w:pPr>
            <w:r>
              <w:rPr>
                <w:bCs/>
                <w:sz w:val="22"/>
                <w:szCs w:val="22"/>
              </w:rPr>
              <w:t>35.102,46</w:t>
            </w:r>
          </w:p>
        </w:tc>
      </w:tr>
      <w:tr w:rsidTr="00D03A5B" w:rsidR="002F4121" w:rsidRPr="006926A2">
        <w:tc>
          <w:tcPr>
            <w:tcW w:type="dxa" w:w="720"/>
          </w:tcPr>
          <w:p w:rsidRDefault="002F4121" w:rsidP="00D03A5B" w:rsidR="002F4121">
            <w:pPr>
              <w:jc w:val="both"/>
              <w:rPr>
                <w:bCs/>
                <w:sz w:val="22"/>
                <w:szCs w:val="22"/>
              </w:rPr>
            </w:pPr>
            <w:r>
              <w:rPr>
                <w:bCs/>
                <w:sz w:val="22"/>
                <w:szCs w:val="22"/>
              </w:rPr>
              <w:t>16.</w:t>
            </w:r>
          </w:p>
        </w:tc>
        <w:tc>
          <w:tcPr>
            <w:tcW w:type="dxa" w:w="6360"/>
          </w:tcPr>
          <w:p w:rsidRDefault="002F4121" w:rsidP="00D03A5B" w:rsidR="002F4121">
            <w:pPr>
              <w:jc w:val="both"/>
              <w:rPr>
                <w:bCs/>
                <w:sz w:val="22"/>
                <w:szCs w:val="22"/>
              </w:rPr>
            </w:pPr>
            <w:r>
              <w:rPr>
                <w:bCs/>
                <w:sz w:val="22"/>
                <w:szCs w:val="22"/>
              </w:rPr>
              <w:t>JADRANSKO OSIGURANJE d.o.o., Zagreb, Listopadska 2,</w:t>
            </w:r>
          </w:p>
          <w:p w:rsidRDefault="002F4121" w:rsidP="00D03A5B" w:rsidR="002F4121">
            <w:pPr>
              <w:jc w:val="both"/>
              <w:rPr>
                <w:bCs/>
                <w:sz w:val="22"/>
                <w:szCs w:val="22"/>
              </w:rPr>
            </w:pPr>
            <w:r>
              <w:rPr>
                <w:bCs/>
                <w:sz w:val="22"/>
                <w:szCs w:val="22"/>
              </w:rPr>
              <w:t>OIB: 94472454976</w:t>
            </w:r>
          </w:p>
        </w:tc>
        <w:tc>
          <w:tcPr>
            <w:tcW w:type="dxa" w:w="2160"/>
          </w:tcPr>
          <w:p w:rsidRDefault="002F4121" w:rsidP="00D03A5B" w:rsidR="002F4121">
            <w:pPr>
              <w:jc w:val="right"/>
              <w:rPr>
                <w:bCs/>
                <w:sz w:val="22"/>
                <w:szCs w:val="22"/>
              </w:rPr>
            </w:pPr>
            <w:r>
              <w:rPr>
                <w:bCs/>
                <w:sz w:val="22"/>
                <w:szCs w:val="22"/>
              </w:rPr>
              <w:t>188.795,05</w:t>
            </w:r>
          </w:p>
        </w:tc>
      </w:tr>
      <w:tr w:rsidTr="00D03A5B" w:rsidR="002F4121" w:rsidRPr="006926A2">
        <w:tc>
          <w:tcPr>
            <w:tcW w:type="dxa" w:w="720"/>
          </w:tcPr>
          <w:p w:rsidRDefault="002F4121" w:rsidP="00D03A5B" w:rsidR="002F4121">
            <w:pPr>
              <w:jc w:val="both"/>
              <w:rPr>
                <w:bCs/>
                <w:sz w:val="22"/>
                <w:szCs w:val="22"/>
              </w:rPr>
            </w:pPr>
            <w:r>
              <w:rPr>
                <w:bCs/>
                <w:sz w:val="22"/>
                <w:szCs w:val="22"/>
              </w:rPr>
              <w:t>17.</w:t>
            </w:r>
          </w:p>
        </w:tc>
        <w:tc>
          <w:tcPr>
            <w:tcW w:type="dxa" w:w="6360"/>
          </w:tcPr>
          <w:p w:rsidRDefault="002F4121" w:rsidP="00D03A5B" w:rsidR="002F4121">
            <w:pPr>
              <w:jc w:val="both"/>
              <w:rPr>
                <w:bCs/>
                <w:sz w:val="22"/>
                <w:szCs w:val="22"/>
              </w:rPr>
            </w:pPr>
            <w:r>
              <w:rPr>
                <w:bCs/>
                <w:sz w:val="22"/>
                <w:szCs w:val="22"/>
              </w:rPr>
              <w:t xml:space="preserve">CODEX SORTIUM d.o.o., Zagreb, Ivana Šibla 9, </w:t>
            </w:r>
          </w:p>
          <w:p w:rsidRDefault="002F4121" w:rsidP="00D03A5B" w:rsidR="002F4121">
            <w:pPr>
              <w:jc w:val="both"/>
              <w:rPr>
                <w:bCs/>
                <w:sz w:val="22"/>
                <w:szCs w:val="22"/>
              </w:rPr>
            </w:pPr>
            <w:r>
              <w:rPr>
                <w:bCs/>
                <w:sz w:val="22"/>
                <w:szCs w:val="22"/>
              </w:rPr>
              <w:t>OIB: 83918065246</w:t>
            </w:r>
          </w:p>
        </w:tc>
        <w:tc>
          <w:tcPr>
            <w:tcW w:type="dxa" w:w="2160"/>
          </w:tcPr>
          <w:p w:rsidRDefault="002F4121" w:rsidP="00D03A5B" w:rsidR="002F4121">
            <w:pPr>
              <w:jc w:val="right"/>
              <w:rPr>
                <w:bCs/>
                <w:sz w:val="22"/>
                <w:szCs w:val="22"/>
              </w:rPr>
            </w:pPr>
            <w:r>
              <w:rPr>
                <w:bCs/>
                <w:sz w:val="22"/>
                <w:szCs w:val="22"/>
              </w:rPr>
              <w:t>8.597,86</w:t>
            </w:r>
          </w:p>
        </w:tc>
      </w:tr>
      <w:tr w:rsidTr="00D03A5B" w:rsidR="002F4121" w:rsidRPr="006926A2">
        <w:tc>
          <w:tcPr>
            <w:tcW w:type="dxa" w:w="720"/>
          </w:tcPr>
          <w:p w:rsidRDefault="002F4121" w:rsidP="00D03A5B" w:rsidR="002F4121">
            <w:pPr>
              <w:jc w:val="both"/>
              <w:rPr>
                <w:bCs/>
                <w:sz w:val="22"/>
                <w:szCs w:val="22"/>
              </w:rPr>
            </w:pPr>
            <w:r>
              <w:rPr>
                <w:bCs/>
                <w:sz w:val="22"/>
                <w:szCs w:val="22"/>
              </w:rPr>
              <w:t>18.</w:t>
            </w:r>
          </w:p>
        </w:tc>
        <w:tc>
          <w:tcPr>
            <w:tcW w:type="dxa" w:w="6360"/>
          </w:tcPr>
          <w:p w:rsidRDefault="002F4121" w:rsidP="00D03A5B" w:rsidR="002F4121">
            <w:pPr>
              <w:jc w:val="both"/>
              <w:rPr>
                <w:bCs/>
                <w:sz w:val="22"/>
                <w:szCs w:val="22"/>
              </w:rPr>
            </w:pPr>
            <w:r>
              <w:rPr>
                <w:bCs/>
                <w:sz w:val="22"/>
                <w:szCs w:val="22"/>
              </w:rPr>
              <w:t xml:space="preserve">INA-INDUSTRIJA NAFTE d.d., Zagreb, Avenija V. Holjevca 10, </w:t>
            </w:r>
          </w:p>
          <w:p w:rsidRDefault="002F4121" w:rsidP="00D03A5B" w:rsidR="002F4121">
            <w:pPr>
              <w:jc w:val="both"/>
              <w:rPr>
                <w:bCs/>
                <w:sz w:val="22"/>
                <w:szCs w:val="22"/>
              </w:rPr>
            </w:pPr>
            <w:r>
              <w:rPr>
                <w:bCs/>
                <w:sz w:val="22"/>
                <w:szCs w:val="22"/>
              </w:rPr>
              <w:t>OIB: 27759560625</w:t>
            </w:r>
          </w:p>
        </w:tc>
        <w:tc>
          <w:tcPr>
            <w:tcW w:type="dxa" w:w="2160"/>
          </w:tcPr>
          <w:p w:rsidRDefault="002F4121" w:rsidP="00D03A5B" w:rsidR="002F4121">
            <w:pPr>
              <w:jc w:val="right"/>
              <w:rPr>
                <w:bCs/>
                <w:sz w:val="22"/>
                <w:szCs w:val="22"/>
              </w:rPr>
            </w:pPr>
            <w:r>
              <w:rPr>
                <w:bCs/>
                <w:sz w:val="22"/>
                <w:szCs w:val="22"/>
              </w:rPr>
              <w:t>110.866,85</w:t>
            </w:r>
          </w:p>
        </w:tc>
      </w:tr>
      <w:tr w:rsidTr="00D03A5B" w:rsidR="002F4121" w:rsidRPr="006926A2">
        <w:tc>
          <w:tcPr>
            <w:tcW w:type="dxa" w:w="720"/>
          </w:tcPr>
          <w:p w:rsidRDefault="002F4121" w:rsidP="00D03A5B" w:rsidR="002F4121">
            <w:pPr>
              <w:jc w:val="both"/>
              <w:rPr>
                <w:bCs/>
                <w:sz w:val="22"/>
                <w:szCs w:val="22"/>
              </w:rPr>
            </w:pPr>
            <w:r>
              <w:rPr>
                <w:bCs/>
                <w:sz w:val="22"/>
                <w:szCs w:val="22"/>
              </w:rPr>
              <w:t>19.</w:t>
            </w:r>
          </w:p>
        </w:tc>
        <w:tc>
          <w:tcPr>
            <w:tcW w:type="dxa" w:w="6360"/>
          </w:tcPr>
          <w:p w:rsidRDefault="002F4121" w:rsidP="00D03A5B" w:rsidR="002F4121">
            <w:pPr>
              <w:jc w:val="both"/>
              <w:rPr>
                <w:bCs/>
                <w:sz w:val="22"/>
                <w:szCs w:val="22"/>
              </w:rPr>
            </w:pPr>
            <w:r>
              <w:rPr>
                <w:bCs/>
                <w:sz w:val="22"/>
                <w:szCs w:val="22"/>
              </w:rPr>
              <w:t>PRIMORJE d.d. u stečaju, Republika Slovenija, Ajdovščina, Vipovska cesta 3, OIB: SI9566622</w:t>
            </w:r>
          </w:p>
        </w:tc>
        <w:tc>
          <w:tcPr>
            <w:tcW w:type="dxa" w:w="2160"/>
          </w:tcPr>
          <w:p w:rsidRDefault="002F4121" w:rsidP="00D03A5B" w:rsidR="002F4121">
            <w:pPr>
              <w:jc w:val="right"/>
              <w:rPr>
                <w:bCs/>
                <w:sz w:val="22"/>
                <w:szCs w:val="22"/>
              </w:rPr>
            </w:pPr>
            <w:r>
              <w:rPr>
                <w:bCs/>
                <w:sz w:val="22"/>
                <w:szCs w:val="22"/>
              </w:rPr>
              <w:t>11.158,71</w:t>
            </w:r>
          </w:p>
        </w:tc>
      </w:tr>
      <w:tr w:rsidTr="00D03A5B" w:rsidR="002F4121" w:rsidRPr="006926A2">
        <w:tc>
          <w:tcPr>
            <w:tcW w:type="dxa" w:w="720"/>
          </w:tcPr>
          <w:p w:rsidRDefault="002F4121" w:rsidP="00D03A5B" w:rsidR="002F4121">
            <w:pPr>
              <w:jc w:val="both"/>
              <w:rPr>
                <w:bCs/>
                <w:sz w:val="22"/>
                <w:szCs w:val="22"/>
              </w:rPr>
            </w:pPr>
            <w:r>
              <w:rPr>
                <w:bCs/>
                <w:sz w:val="22"/>
                <w:szCs w:val="22"/>
              </w:rPr>
              <w:t>20.</w:t>
            </w:r>
          </w:p>
        </w:tc>
        <w:tc>
          <w:tcPr>
            <w:tcW w:type="dxa" w:w="6360"/>
          </w:tcPr>
          <w:p w:rsidRDefault="002F4121" w:rsidP="00D03A5B" w:rsidR="002F4121">
            <w:pPr>
              <w:jc w:val="both"/>
              <w:rPr>
                <w:bCs/>
                <w:sz w:val="22"/>
                <w:szCs w:val="22"/>
              </w:rPr>
            </w:pPr>
            <w:r>
              <w:rPr>
                <w:bCs/>
                <w:sz w:val="22"/>
                <w:szCs w:val="22"/>
              </w:rPr>
              <w:t xml:space="preserve">HRVATSKE VODE, VODNOGOSPODARSKI ODJEL ZA GORNJU SAVU, Zagreb, Ulica grada Vukovara 220, </w:t>
            </w:r>
          </w:p>
          <w:p w:rsidRDefault="002F4121" w:rsidP="00D03A5B" w:rsidR="002F4121">
            <w:pPr>
              <w:jc w:val="both"/>
              <w:rPr>
                <w:bCs/>
                <w:sz w:val="22"/>
                <w:szCs w:val="22"/>
              </w:rPr>
            </w:pPr>
            <w:r>
              <w:rPr>
                <w:bCs/>
                <w:sz w:val="22"/>
                <w:szCs w:val="22"/>
              </w:rPr>
              <w:t>OIB: 28921383001</w:t>
            </w:r>
          </w:p>
        </w:tc>
        <w:tc>
          <w:tcPr>
            <w:tcW w:type="dxa" w:w="2160"/>
          </w:tcPr>
          <w:p w:rsidRDefault="002F4121" w:rsidP="00D03A5B" w:rsidR="002F4121">
            <w:pPr>
              <w:jc w:val="right"/>
              <w:rPr>
                <w:bCs/>
                <w:sz w:val="22"/>
                <w:szCs w:val="22"/>
              </w:rPr>
            </w:pPr>
            <w:r>
              <w:rPr>
                <w:bCs/>
                <w:sz w:val="22"/>
                <w:szCs w:val="22"/>
              </w:rPr>
              <w:t>120.741,98</w:t>
            </w:r>
          </w:p>
        </w:tc>
      </w:tr>
      <w:tr w:rsidTr="00D03A5B" w:rsidR="002F4121" w:rsidRPr="006926A2">
        <w:tc>
          <w:tcPr>
            <w:tcW w:type="dxa" w:w="720"/>
          </w:tcPr>
          <w:p w:rsidRDefault="002F4121" w:rsidP="00D03A5B" w:rsidR="002F4121">
            <w:pPr>
              <w:jc w:val="both"/>
              <w:rPr>
                <w:bCs/>
                <w:sz w:val="22"/>
                <w:szCs w:val="22"/>
              </w:rPr>
            </w:pPr>
            <w:r>
              <w:rPr>
                <w:bCs/>
                <w:sz w:val="22"/>
                <w:szCs w:val="22"/>
              </w:rPr>
              <w:t>21.</w:t>
            </w:r>
          </w:p>
        </w:tc>
        <w:tc>
          <w:tcPr>
            <w:tcW w:type="dxa" w:w="6360"/>
          </w:tcPr>
          <w:p w:rsidRDefault="002F4121" w:rsidP="00D03A5B" w:rsidR="002F4121">
            <w:pPr>
              <w:jc w:val="both"/>
              <w:rPr>
                <w:bCs/>
                <w:sz w:val="22"/>
                <w:szCs w:val="22"/>
              </w:rPr>
            </w:pPr>
            <w:r>
              <w:rPr>
                <w:bCs/>
                <w:sz w:val="22"/>
                <w:szCs w:val="22"/>
              </w:rPr>
              <w:t>RH, Ministarstvo financija, Porezna uprava, Područni ured Zagreb, Avenija grada Dubrovnika 32, OIB: 18683136487</w:t>
            </w:r>
          </w:p>
        </w:tc>
        <w:tc>
          <w:tcPr>
            <w:tcW w:type="dxa" w:w="2160"/>
          </w:tcPr>
          <w:p w:rsidRDefault="002F4121" w:rsidP="00D03A5B" w:rsidR="002F4121">
            <w:pPr>
              <w:jc w:val="right"/>
              <w:rPr>
                <w:bCs/>
                <w:sz w:val="22"/>
                <w:szCs w:val="22"/>
              </w:rPr>
            </w:pPr>
            <w:r>
              <w:rPr>
                <w:bCs/>
                <w:sz w:val="22"/>
                <w:szCs w:val="22"/>
              </w:rPr>
              <w:t>2.819.384,86</w:t>
            </w:r>
          </w:p>
        </w:tc>
      </w:tr>
      <w:tr w:rsidTr="00D03A5B" w:rsidR="002F4121" w:rsidRPr="006926A2">
        <w:tc>
          <w:tcPr>
            <w:tcW w:type="dxa" w:w="720"/>
          </w:tcPr>
          <w:p w:rsidRDefault="002F4121" w:rsidP="00D03A5B" w:rsidR="002F4121">
            <w:pPr>
              <w:jc w:val="both"/>
              <w:rPr>
                <w:bCs/>
                <w:sz w:val="22"/>
                <w:szCs w:val="22"/>
              </w:rPr>
            </w:pPr>
            <w:r>
              <w:rPr>
                <w:bCs/>
                <w:sz w:val="22"/>
                <w:szCs w:val="22"/>
              </w:rPr>
              <w:t>22.</w:t>
            </w:r>
          </w:p>
        </w:tc>
        <w:tc>
          <w:tcPr>
            <w:tcW w:type="dxa" w:w="6360"/>
          </w:tcPr>
          <w:p w:rsidRDefault="002F4121" w:rsidP="00D03A5B" w:rsidR="002F4121">
            <w:pPr>
              <w:jc w:val="both"/>
              <w:rPr>
                <w:bCs/>
                <w:sz w:val="22"/>
                <w:szCs w:val="22"/>
              </w:rPr>
            </w:pPr>
            <w:r>
              <w:rPr>
                <w:bCs/>
                <w:sz w:val="22"/>
                <w:szCs w:val="22"/>
              </w:rPr>
              <w:t xml:space="preserve">ZAGREBAČKA BANKA d.d., Zagreb, Trg bana J. Jelačića 10, </w:t>
            </w:r>
          </w:p>
          <w:p w:rsidRDefault="002F4121" w:rsidP="00D03A5B" w:rsidR="002F4121">
            <w:pPr>
              <w:jc w:val="both"/>
              <w:rPr>
                <w:bCs/>
                <w:sz w:val="22"/>
                <w:szCs w:val="22"/>
              </w:rPr>
            </w:pPr>
            <w:r>
              <w:rPr>
                <w:bCs/>
                <w:sz w:val="22"/>
                <w:szCs w:val="22"/>
              </w:rPr>
              <w:t>OIB: 92963223473</w:t>
            </w:r>
          </w:p>
        </w:tc>
        <w:tc>
          <w:tcPr>
            <w:tcW w:type="dxa" w:w="2160"/>
          </w:tcPr>
          <w:p w:rsidRDefault="002F4121" w:rsidP="00D03A5B" w:rsidR="002F4121">
            <w:pPr>
              <w:jc w:val="right"/>
              <w:rPr>
                <w:bCs/>
                <w:sz w:val="22"/>
                <w:szCs w:val="22"/>
              </w:rPr>
            </w:pPr>
            <w:r>
              <w:rPr>
                <w:bCs/>
                <w:sz w:val="22"/>
                <w:szCs w:val="22"/>
              </w:rPr>
              <w:t>20.254.640,13</w:t>
            </w:r>
          </w:p>
        </w:tc>
      </w:tr>
      <w:tr w:rsidTr="00D03A5B" w:rsidR="002F4121" w:rsidRPr="006926A2">
        <w:tc>
          <w:tcPr>
            <w:tcW w:type="dxa" w:w="720"/>
          </w:tcPr>
          <w:p w:rsidRDefault="002F4121" w:rsidP="00D03A5B" w:rsidR="002F4121">
            <w:pPr>
              <w:jc w:val="both"/>
              <w:rPr>
                <w:bCs/>
                <w:sz w:val="22"/>
                <w:szCs w:val="22"/>
              </w:rPr>
            </w:pPr>
            <w:r>
              <w:rPr>
                <w:bCs/>
                <w:sz w:val="22"/>
                <w:szCs w:val="22"/>
              </w:rPr>
              <w:t>23.</w:t>
            </w:r>
          </w:p>
        </w:tc>
        <w:tc>
          <w:tcPr>
            <w:tcW w:type="dxa" w:w="6360"/>
          </w:tcPr>
          <w:p w:rsidRDefault="002F4121" w:rsidP="00D03A5B" w:rsidR="002F4121">
            <w:pPr>
              <w:jc w:val="both"/>
              <w:rPr>
                <w:bCs/>
                <w:sz w:val="22"/>
                <w:szCs w:val="22"/>
              </w:rPr>
            </w:pPr>
            <w:r>
              <w:rPr>
                <w:bCs/>
                <w:sz w:val="22"/>
                <w:szCs w:val="22"/>
              </w:rPr>
              <w:t xml:space="preserve">CROATIA osiguranje d.d., Zagreb, Miramarska 22, </w:t>
            </w:r>
          </w:p>
          <w:p w:rsidRDefault="002F4121" w:rsidP="00D03A5B" w:rsidR="002F4121">
            <w:pPr>
              <w:jc w:val="both"/>
              <w:rPr>
                <w:bCs/>
                <w:sz w:val="22"/>
                <w:szCs w:val="22"/>
              </w:rPr>
            </w:pPr>
            <w:r>
              <w:rPr>
                <w:bCs/>
                <w:sz w:val="22"/>
                <w:szCs w:val="22"/>
              </w:rPr>
              <w:t>OIB: 26187994862</w:t>
            </w:r>
          </w:p>
        </w:tc>
        <w:tc>
          <w:tcPr>
            <w:tcW w:type="dxa" w:w="2160"/>
          </w:tcPr>
          <w:p w:rsidRDefault="002F4121" w:rsidP="00D03A5B" w:rsidR="002F4121">
            <w:pPr>
              <w:jc w:val="right"/>
              <w:rPr>
                <w:bCs/>
                <w:sz w:val="22"/>
                <w:szCs w:val="22"/>
              </w:rPr>
            </w:pPr>
            <w:r>
              <w:rPr>
                <w:bCs/>
                <w:sz w:val="22"/>
                <w:szCs w:val="22"/>
              </w:rPr>
              <w:t>247.981,58</w:t>
            </w:r>
          </w:p>
        </w:tc>
      </w:tr>
      <w:tr w:rsidTr="00D03A5B" w:rsidR="002F4121" w:rsidRPr="006926A2">
        <w:tc>
          <w:tcPr>
            <w:tcW w:type="dxa" w:w="720"/>
          </w:tcPr>
          <w:p w:rsidRDefault="002F4121" w:rsidP="00D03A5B" w:rsidR="002F4121">
            <w:pPr>
              <w:jc w:val="both"/>
              <w:rPr>
                <w:bCs/>
                <w:sz w:val="22"/>
                <w:szCs w:val="22"/>
              </w:rPr>
            </w:pPr>
            <w:r>
              <w:rPr>
                <w:bCs/>
                <w:sz w:val="22"/>
                <w:szCs w:val="22"/>
              </w:rPr>
              <w:t>24.</w:t>
            </w:r>
          </w:p>
        </w:tc>
        <w:tc>
          <w:tcPr>
            <w:tcW w:type="dxa" w:w="6360"/>
          </w:tcPr>
          <w:p w:rsidRDefault="002F4121" w:rsidP="00D03A5B" w:rsidR="002F4121">
            <w:pPr>
              <w:jc w:val="both"/>
              <w:rPr>
                <w:bCs/>
                <w:sz w:val="22"/>
                <w:szCs w:val="22"/>
              </w:rPr>
            </w:pPr>
            <w:r>
              <w:rPr>
                <w:bCs/>
                <w:sz w:val="22"/>
                <w:szCs w:val="22"/>
              </w:rPr>
              <w:t>ALLIANZ ZAGREB d.d., Zagreb, Heinzelova 70,</w:t>
            </w:r>
          </w:p>
          <w:p w:rsidRDefault="002F4121" w:rsidP="00D03A5B" w:rsidR="002F4121">
            <w:pPr>
              <w:jc w:val="both"/>
              <w:rPr>
                <w:bCs/>
                <w:sz w:val="22"/>
                <w:szCs w:val="22"/>
              </w:rPr>
            </w:pPr>
            <w:r>
              <w:rPr>
                <w:bCs/>
                <w:sz w:val="22"/>
                <w:szCs w:val="22"/>
              </w:rPr>
              <w:t>OIB: 23759810849</w:t>
            </w:r>
          </w:p>
        </w:tc>
        <w:tc>
          <w:tcPr>
            <w:tcW w:type="dxa" w:w="2160"/>
          </w:tcPr>
          <w:p w:rsidRDefault="002F4121" w:rsidP="00D03A5B" w:rsidR="002F4121">
            <w:pPr>
              <w:jc w:val="right"/>
              <w:rPr>
                <w:bCs/>
                <w:sz w:val="22"/>
                <w:szCs w:val="22"/>
              </w:rPr>
            </w:pPr>
            <w:r>
              <w:rPr>
                <w:bCs/>
                <w:sz w:val="22"/>
                <w:szCs w:val="22"/>
              </w:rPr>
              <w:t>130.188,12</w:t>
            </w:r>
          </w:p>
        </w:tc>
      </w:tr>
      <w:tr w:rsidTr="00D03A5B" w:rsidR="002F4121" w:rsidRPr="006926A2">
        <w:tc>
          <w:tcPr>
            <w:tcW w:type="dxa" w:w="720"/>
          </w:tcPr>
          <w:p w:rsidRDefault="002F4121" w:rsidP="00D03A5B" w:rsidR="002F4121">
            <w:pPr>
              <w:jc w:val="both"/>
              <w:rPr>
                <w:bCs/>
                <w:sz w:val="22"/>
                <w:szCs w:val="22"/>
              </w:rPr>
            </w:pPr>
            <w:r>
              <w:rPr>
                <w:bCs/>
                <w:sz w:val="22"/>
                <w:szCs w:val="22"/>
              </w:rPr>
              <w:t>25.</w:t>
            </w:r>
          </w:p>
        </w:tc>
        <w:tc>
          <w:tcPr>
            <w:tcW w:type="dxa" w:w="6360"/>
          </w:tcPr>
          <w:p w:rsidRDefault="002F4121" w:rsidP="00D03A5B" w:rsidR="002F4121">
            <w:pPr>
              <w:jc w:val="both"/>
              <w:rPr>
                <w:bCs/>
                <w:sz w:val="22"/>
                <w:szCs w:val="22"/>
              </w:rPr>
            </w:pPr>
            <w:r>
              <w:rPr>
                <w:bCs/>
                <w:sz w:val="22"/>
                <w:szCs w:val="22"/>
              </w:rPr>
              <w:t>GRAD VELIKA GORICA, Velika Gorica, Trg kralja Tomislava 34</w:t>
            </w:r>
          </w:p>
          <w:p w:rsidRDefault="002F4121" w:rsidP="00D03A5B" w:rsidR="002F4121">
            <w:pPr>
              <w:jc w:val="both"/>
              <w:rPr>
                <w:bCs/>
                <w:sz w:val="22"/>
                <w:szCs w:val="22"/>
              </w:rPr>
            </w:pPr>
            <w:r>
              <w:rPr>
                <w:bCs/>
                <w:sz w:val="22"/>
                <w:szCs w:val="22"/>
              </w:rPr>
              <w:t>OIB: 75834963344</w:t>
            </w:r>
          </w:p>
        </w:tc>
        <w:tc>
          <w:tcPr>
            <w:tcW w:type="dxa" w:w="2160"/>
          </w:tcPr>
          <w:p w:rsidRDefault="002F4121" w:rsidP="00D03A5B" w:rsidR="002F4121">
            <w:pPr>
              <w:jc w:val="right"/>
              <w:rPr>
                <w:bCs/>
                <w:sz w:val="22"/>
                <w:szCs w:val="22"/>
              </w:rPr>
            </w:pPr>
            <w:r>
              <w:rPr>
                <w:bCs/>
                <w:sz w:val="22"/>
                <w:szCs w:val="22"/>
              </w:rPr>
              <w:t>336.160,19</w:t>
            </w:r>
          </w:p>
        </w:tc>
      </w:tr>
      <w:tr w:rsidTr="00D03A5B" w:rsidR="002F4121" w:rsidRPr="006926A2">
        <w:tc>
          <w:tcPr>
            <w:tcW w:type="dxa" w:w="720"/>
          </w:tcPr>
          <w:p w:rsidRDefault="002F4121" w:rsidP="00D03A5B" w:rsidR="002F4121">
            <w:pPr>
              <w:jc w:val="both"/>
              <w:rPr>
                <w:bCs/>
                <w:sz w:val="22"/>
                <w:szCs w:val="22"/>
              </w:rPr>
            </w:pPr>
            <w:r>
              <w:rPr>
                <w:bCs/>
                <w:sz w:val="22"/>
                <w:szCs w:val="22"/>
              </w:rPr>
              <w:t>26.</w:t>
            </w:r>
          </w:p>
        </w:tc>
        <w:tc>
          <w:tcPr>
            <w:tcW w:type="dxa" w:w="6360"/>
          </w:tcPr>
          <w:p w:rsidRDefault="002F4121" w:rsidP="00D03A5B" w:rsidR="002F4121">
            <w:pPr>
              <w:jc w:val="both"/>
              <w:rPr>
                <w:bCs/>
                <w:sz w:val="22"/>
                <w:szCs w:val="22"/>
              </w:rPr>
            </w:pPr>
            <w:r>
              <w:rPr>
                <w:bCs/>
                <w:sz w:val="22"/>
                <w:szCs w:val="22"/>
              </w:rPr>
              <w:t>GRAD KUTINA, Kutina, Trg kralja Tomislava 12,</w:t>
            </w:r>
          </w:p>
          <w:p w:rsidRDefault="002F4121" w:rsidP="00D03A5B" w:rsidR="002F4121">
            <w:pPr>
              <w:jc w:val="both"/>
              <w:rPr>
                <w:bCs/>
                <w:sz w:val="22"/>
                <w:szCs w:val="22"/>
              </w:rPr>
            </w:pPr>
            <w:r>
              <w:rPr>
                <w:bCs/>
                <w:sz w:val="22"/>
                <w:szCs w:val="22"/>
              </w:rPr>
              <w:t>OIB: 41888874500</w:t>
            </w:r>
          </w:p>
        </w:tc>
        <w:tc>
          <w:tcPr>
            <w:tcW w:type="dxa" w:w="2160"/>
          </w:tcPr>
          <w:p w:rsidRDefault="002F4121" w:rsidP="00D03A5B" w:rsidR="002F4121">
            <w:pPr>
              <w:jc w:val="right"/>
              <w:rPr>
                <w:bCs/>
                <w:sz w:val="22"/>
                <w:szCs w:val="22"/>
              </w:rPr>
            </w:pPr>
            <w:r>
              <w:rPr>
                <w:bCs/>
                <w:sz w:val="22"/>
                <w:szCs w:val="22"/>
              </w:rPr>
              <w:t>178,70</w:t>
            </w:r>
          </w:p>
        </w:tc>
      </w:tr>
      <w:tr w:rsidTr="00D03A5B" w:rsidR="002F4121" w:rsidRPr="006926A2">
        <w:tc>
          <w:tcPr>
            <w:tcW w:type="dxa" w:w="720"/>
          </w:tcPr>
          <w:p w:rsidRDefault="002F4121" w:rsidP="00D03A5B" w:rsidR="002F4121">
            <w:pPr>
              <w:jc w:val="both"/>
              <w:rPr>
                <w:bCs/>
                <w:sz w:val="22"/>
                <w:szCs w:val="22"/>
              </w:rPr>
            </w:pPr>
            <w:r>
              <w:rPr>
                <w:bCs/>
                <w:sz w:val="22"/>
                <w:szCs w:val="22"/>
              </w:rPr>
              <w:t>27.</w:t>
            </w:r>
          </w:p>
        </w:tc>
        <w:tc>
          <w:tcPr>
            <w:tcW w:type="dxa" w:w="6360"/>
          </w:tcPr>
          <w:p w:rsidRDefault="002F4121" w:rsidP="00D03A5B" w:rsidR="002F4121">
            <w:pPr>
              <w:jc w:val="both"/>
              <w:rPr>
                <w:bCs/>
                <w:sz w:val="22"/>
                <w:szCs w:val="22"/>
              </w:rPr>
            </w:pPr>
            <w:r>
              <w:rPr>
                <w:bCs/>
                <w:sz w:val="22"/>
                <w:szCs w:val="22"/>
              </w:rPr>
              <w:t>INVERTO PRO d.o.o., Zagreb, Držićeva 81/b, OIB: 91338031185</w:t>
            </w:r>
          </w:p>
        </w:tc>
        <w:tc>
          <w:tcPr>
            <w:tcW w:type="dxa" w:w="2160"/>
          </w:tcPr>
          <w:p w:rsidRDefault="002F4121" w:rsidP="00D03A5B" w:rsidR="002F4121">
            <w:pPr>
              <w:jc w:val="right"/>
              <w:rPr>
                <w:bCs/>
                <w:sz w:val="22"/>
                <w:szCs w:val="22"/>
              </w:rPr>
            </w:pPr>
            <w:r>
              <w:rPr>
                <w:bCs/>
                <w:sz w:val="22"/>
                <w:szCs w:val="22"/>
              </w:rPr>
              <w:t>78.073,21</w:t>
            </w:r>
          </w:p>
        </w:tc>
      </w:tr>
      <w:tr w:rsidTr="00D03A5B" w:rsidR="002F4121" w:rsidRPr="006926A2">
        <w:tc>
          <w:tcPr>
            <w:tcW w:type="dxa" w:w="720"/>
          </w:tcPr>
          <w:p w:rsidRDefault="002F4121" w:rsidP="00D03A5B" w:rsidR="002F4121">
            <w:pPr>
              <w:jc w:val="both"/>
              <w:rPr>
                <w:bCs/>
                <w:sz w:val="22"/>
                <w:szCs w:val="22"/>
              </w:rPr>
            </w:pPr>
            <w:r>
              <w:rPr>
                <w:bCs/>
                <w:sz w:val="22"/>
                <w:szCs w:val="22"/>
              </w:rPr>
              <w:t>28.</w:t>
            </w:r>
          </w:p>
        </w:tc>
        <w:tc>
          <w:tcPr>
            <w:tcW w:type="dxa" w:w="6360"/>
          </w:tcPr>
          <w:p w:rsidRDefault="002F4121" w:rsidP="00D03A5B" w:rsidR="002F4121">
            <w:pPr>
              <w:jc w:val="both"/>
              <w:rPr>
                <w:bCs/>
                <w:sz w:val="22"/>
                <w:szCs w:val="22"/>
              </w:rPr>
            </w:pPr>
            <w:r>
              <w:rPr>
                <w:bCs/>
                <w:sz w:val="22"/>
                <w:szCs w:val="22"/>
              </w:rPr>
              <w:t>OSIJEK-KOTEKS d.d., osijek, šamačka 11, OIB: 44610694500</w:t>
            </w:r>
          </w:p>
        </w:tc>
        <w:tc>
          <w:tcPr>
            <w:tcW w:type="dxa" w:w="2160"/>
          </w:tcPr>
          <w:p w:rsidRDefault="002F4121" w:rsidP="00D03A5B" w:rsidR="002F4121">
            <w:pPr>
              <w:jc w:val="right"/>
              <w:rPr>
                <w:bCs/>
                <w:sz w:val="22"/>
                <w:szCs w:val="22"/>
              </w:rPr>
            </w:pPr>
            <w:r>
              <w:rPr>
                <w:bCs/>
                <w:sz w:val="22"/>
                <w:szCs w:val="22"/>
              </w:rPr>
              <w:t>11.899,20</w:t>
            </w:r>
          </w:p>
        </w:tc>
      </w:tr>
      <w:tr w:rsidTr="00D03A5B" w:rsidR="002F4121" w:rsidRPr="006926A2">
        <w:tc>
          <w:tcPr>
            <w:tcW w:type="dxa" w:w="720"/>
          </w:tcPr>
          <w:p w:rsidRDefault="002F4121" w:rsidP="00D03A5B" w:rsidR="002F4121">
            <w:pPr>
              <w:jc w:val="both"/>
              <w:rPr>
                <w:bCs/>
                <w:sz w:val="22"/>
                <w:szCs w:val="22"/>
              </w:rPr>
            </w:pPr>
            <w:r>
              <w:rPr>
                <w:bCs/>
                <w:sz w:val="22"/>
                <w:szCs w:val="22"/>
              </w:rPr>
              <w:t>29.</w:t>
            </w:r>
          </w:p>
        </w:tc>
        <w:tc>
          <w:tcPr>
            <w:tcW w:type="dxa" w:w="6360"/>
          </w:tcPr>
          <w:p w:rsidRDefault="002F4121" w:rsidP="00D03A5B" w:rsidR="002F4121">
            <w:pPr>
              <w:jc w:val="both"/>
              <w:rPr>
                <w:bCs/>
                <w:sz w:val="22"/>
                <w:szCs w:val="22"/>
              </w:rPr>
            </w:pPr>
            <w:r>
              <w:rPr>
                <w:bCs/>
                <w:sz w:val="22"/>
                <w:szCs w:val="22"/>
              </w:rPr>
              <w:t>CROS</w:t>
            </w:r>
            <w:r w:rsidR="00ED5914">
              <w:rPr>
                <w:bCs/>
                <w:sz w:val="22"/>
                <w:szCs w:val="22"/>
              </w:rPr>
              <w:t>C</w:t>
            </w:r>
            <w:r>
              <w:rPr>
                <w:bCs/>
                <w:sz w:val="22"/>
                <w:szCs w:val="22"/>
              </w:rPr>
              <w:t>O – Naftni servisi d.o.o., Zagreb, Ulica grada Vukovara 18</w:t>
            </w:r>
          </w:p>
          <w:p w:rsidRDefault="002F4121" w:rsidP="00D03A5B" w:rsidR="002F4121">
            <w:pPr>
              <w:jc w:val="both"/>
              <w:rPr>
                <w:bCs/>
                <w:sz w:val="22"/>
                <w:szCs w:val="22"/>
              </w:rPr>
            </w:pPr>
            <w:r>
              <w:rPr>
                <w:bCs/>
                <w:sz w:val="22"/>
                <w:szCs w:val="22"/>
              </w:rPr>
              <w:t>OIB: 15538072333</w:t>
            </w:r>
          </w:p>
        </w:tc>
        <w:tc>
          <w:tcPr>
            <w:tcW w:type="dxa" w:w="2160"/>
          </w:tcPr>
          <w:p w:rsidRDefault="002F4121" w:rsidP="00D03A5B" w:rsidR="002F4121">
            <w:pPr>
              <w:jc w:val="right"/>
              <w:rPr>
                <w:bCs/>
                <w:sz w:val="22"/>
                <w:szCs w:val="22"/>
              </w:rPr>
            </w:pPr>
            <w:r>
              <w:rPr>
                <w:bCs/>
                <w:sz w:val="22"/>
                <w:szCs w:val="22"/>
              </w:rPr>
              <w:t>134.113,89</w:t>
            </w:r>
          </w:p>
        </w:tc>
      </w:tr>
      <w:tr w:rsidTr="00D03A5B" w:rsidR="002F4121" w:rsidRPr="006926A2">
        <w:tc>
          <w:tcPr>
            <w:tcW w:type="dxa" w:w="720"/>
          </w:tcPr>
          <w:p w:rsidRDefault="002F4121" w:rsidP="00D03A5B" w:rsidR="002F4121">
            <w:pPr>
              <w:jc w:val="both"/>
              <w:rPr>
                <w:bCs/>
                <w:sz w:val="22"/>
                <w:szCs w:val="22"/>
              </w:rPr>
            </w:pPr>
            <w:r>
              <w:rPr>
                <w:bCs/>
                <w:sz w:val="22"/>
                <w:szCs w:val="22"/>
              </w:rPr>
              <w:t>30.</w:t>
            </w:r>
          </w:p>
        </w:tc>
        <w:tc>
          <w:tcPr>
            <w:tcW w:type="dxa" w:w="6360"/>
          </w:tcPr>
          <w:p w:rsidRDefault="002F4121" w:rsidP="00D03A5B" w:rsidR="002F4121">
            <w:pPr>
              <w:jc w:val="both"/>
              <w:rPr>
                <w:bCs/>
                <w:sz w:val="22"/>
                <w:szCs w:val="22"/>
              </w:rPr>
            </w:pPr>
            <w:r>
              <w:rPr>
                <w:bCs/>
                <w:sz w:val="22"/>
                <w:szCs w:val="22"/>
              </w:rPr>
              <w:t>Institut IGH d.d., Zagreb, Janka Rakuše 1, OIB: 79766124714</w:t>
            </w:r>
          </w:p>
        </w:tc>
        <w:tc>
          <w:tcPr>
            <w:tcW w:type="dxa" w:w="2160"/>
          </w:tcPr>
          <w:p w:rsidRDefault="002F4121" w:rsidP="00D03A5B" w:rsidR="002F4121">
            <w:pPr>
              <w:jc w:val="right"/>
              <w:rPr>
                <w:bCs/>
                <w:sz w:val="22"/>
                <w:szCs w:val="22"/>
              </w:rPr>
            </w:pPr>
            <w:r>
              <w:rPr>
                <w:bCs/>
                <w:sz w:val="22"/>
                <w:szCs w:val="22"/>
              </w:rPr>
              <w:t>9.140.341,65</w:t>
            </w:r>
          </w:p>
        </w:tc>
      </w:tr>
      <w:tr w:rsidTr="00D03A5B" w:rsidR="002F4121" w:rsidRPr="006926A2">
        <w:tc>
          <w:tcPr>
            <w:tcW w:type="dxa" w:w="720"/>
          </w:tcPr>
          <w:p w:rsidRDefault="002F4121" w:rsidP="00D03A5B" w:rsidR="002F4121">
            <w:pPr>
              <w:jc w:val="both"/>
              <w:rPr>
                <w:bCs/>
                <w:sz w:val="22"/>
                <w:szCs w:val="22"/>
              </w:rPr>
            </w:pPr>
            <w:r>
              <w:rPr>
                <w:bCs/>
                <w:sz w:val="22"/>
                <w:szCs w:val="22"/>
              </w:rPr>
              <w:t>31.</w:t>
            </w:r>
          </w:p>
        </w:tc>
        <w:tc>
          <w:tcPr>
            <w:tcW w:type="dxa" w:w="6360"/>
          </w:tcPr>
          <w:p w:rsidRDefault="002F4121" w:rsidP="00D03A5B" w:rsidR="002F4121">
            <w:pPr>
              <w:jc w:val="both"/>
              <w:rPr>
                <w:bCs/>
                <w:sz w:val="22"/>
                <w:szCs w:val="22"/>
              </w:rPr>
            </w:pPr>
            <w:r>
              <w:rPr>
                <w:bCs/>
                <w:sz w:val="22"/>
                <w:szCs w:val="22"/>
              </w:rPr>
              <w:t>KONSTRUKTOR – INŽENJERING d.d., Split, Svačićeva 4</w:t>
            </w:r>
          </w:p>
          <w:p w:rsidRDefault="002F4121" w:rsidP="00D03A5B" w:rsidR="002F4121">
            <w:pPr>
              <w:jc w:val="both"/>
              <w:rPr>
                <w:bCs/>
                <w:sz w:val="22"/>
                <w:szCs w:val="22"/>
              </w:rPr>
            </w:pPr>
            <w:r>
              <w:rPr>
                <w:bCs/>
                <w:sz w:val="22"/>
                <w:szCs w:val="22"/>
              </w:rPr>
              <w:t>OIB: 44124262642</w:t>
            </w:r>
          </w:p>
        </w:tc>
        <w:tc>
          <w:tcPr>
            <w:tcW w:type="dxa" w:w="2160"/>
          </w:tcPr>
          <w:p w:rsidRDefault="002F4121" w:rsidP="00D03A5B" w:rsidR="002F4121">
            <w:pPr>
              <w:jc w:val="right"/>
              <w:rPr>
                <w:bCs/>
                <w:sz w:val="22"/>
                <w:szCs w:val="22"/>
              </w:rPr>
            </w:pPr>
            <w:r>
              <w:rPr>
                <w:bCs/>
                <w:sz w:val="22"/>
                <w:szCs w:val="22"/>
              </w:rPr>
              <w:t>3.805,01</w:t>
            </w:r>
          </w:p>
        </w:tc>
      </w:tr>
      <w:tr w:rsidTr="00D03A5B" w:rsidR="002F4121" w:rsidRPr="006926A2">
        <w:tc>
          <w:tcPr>
            <w:tcW w:type="dxa" w:w="720"/>
          </w:tcPr>
          <w:p w:rsidRDefault="002F4121" w:rsidP="00D03A5B" w:rsidR="002F4121">
            <w:pPr>
              <w:jc w:val="both"/>
              <w:rPr>
                <w:bCs/>
                <w:sz w:val="22"/>
                <w:szCs w:val="22"/>
              </w:rPr>
            </w:pPr>
            <w:r>
              <w:rPr>
                <w:bCs/>
                <w:sz w:val="22"/>
                <w:szCs w:val="22"/>
              </w:rPr>
              <w:t>32.</w:t>
            </w:r>
          </w:p>
        </w:tc>
        <w:tc>
          <w:tcPr>
            <w:tcW w:type="dxa" w:w="6360"/>
          </w:tcPr>
          <w:p w:rsidRDefault="002F4121" w:rsidP="00D03A5B" w:rsidR="002F4121">
            <w:pPr>
              <w:jc w:val="both"/>
              <w:rPr>
                <w:bCs/>
                <w:sz w:val="22"/>
                <w:szCs w:val="22"/>
              </w:rPr>
            </w:pPr>
            <w:r>
              <w:rPr>
                <w:bCs/>
                <w:sz w:val="22"/>
                <w:szCs w:val="22"/>
              </w:rPr>
              <w:t>GEOTEHNIKA – KONSOLIDACIJA d.o.o. za konsolidacijske radove, Zagreb, Petra Gregeca 4, OIB: 96552131417</w:t>
            </w:r>
          </w:p>
        </w:tc>
        <w:tc>
          <w:tcPr>
            <w:tcW w:type="dxa" w:w="2160"/>
          </w:tcPr>
          <w:p w:rsidRDefault="002F4121" w:rsidP="00D03A5B" w:rsidR="002F4121">
            <w:pPr>
              <w:jc w:val="right"/>
              <w:rPr>
                <w:bCs/>
                <w:sz w:val="22"/>
                <w:szCs w:val="22"/>
              </w:rPr>
            </w:pPr>
            <w:r>
              <w:rPr>
                <w:bCs/>
                <w:sz w:val="22"/>
                <w:szCs w:val="22"/>
              </w:rPr>
              <w:t>540.810,52</w:t>
            </w:r>
          </w:p>
        </w:tc>
      </w:tr>
      <w:tr w:rsidTr="00D03A5B" w:rsidR="002F4121" w:rsidRPr="006926A2">
        <w:tc>
          <w:tcPr>
            <w:tcW w:type="dxa" w:w="720"/>
          </w:tcPr>
          <w:p w:rsidRDefault="002F4121" w:rsidP="00D03A5B" w:rsidR="002F4121">
            <w:pPr>
              <w:jc w:val="both"/>
              <w:rPr>
                <w:bCs/>
                <w:sz w:val="22"/>
                <w:szCs w:val="22"/>
              </w:rPr>
            </w:pPr>
            <w:r>
              <w:rPr>
                <w:bCs/>
                <w:sz w:val="22"/>
                <w:szCs w:val="22"/>
              </w:rPr>
              <w:t>33.</w:t>
            </w:r>
          </w:p>
        </w:tc>
        <w:tc>
          <w:tcPr>
            <w:tcW w:type="dxa" w:w="6360"/>
          </w:tcPr>
          <w:p w:rsidRDefault="002F4121" w:rsidP="00D03A5B" w:rsidR="002F4121">
            <w:pPr>
              <w:jc w:val="both"/>
              <w:rPr>
                <w:bCs/>
                <w:sz w:val="22"/>
                <w:szCs w:val="22"/>
              </w:rPr>
            </w:pPr>
            <w:r>
              <w:rPr>
                <w:bCs/>
                <w:sz w:val="22"/>
                <w:szCs w:val="22"/>
              </w:rPr>
              <w:t xml:space="preserve">GV PROMM d.o.o., Jastrebarsko, Augusta Šenoe 2, </w:t>
            </w:r>
          </w:p>
          <w:p w:rsidRDefault="002F4121" w:rsidP="00D03A5B" w:rsidR="002F4121">
            <w:pPr>
              <w:jc w:val="both"/>
              <w:rPr>
                <w:bCs/>
                <w:sz w:val="22"/>
                <w:szCs w:val="22"/>
              </w:rPr>
            </w:pPr>
            <w:r>
              <w:rPr>
                <w:bCs/>
                <w:sz w:val="22"/>
                <w:szCs w:val="22"/>
              </w:rPr>
              <w:t>OIB: 64880141785</w:t>
            </w:r>
          </w:p>
        </w:tc>
        <w:tc>
          <w:tcPr>
            <w:tcW w:type="dxa" w:w="2160"/>
          </w:tcPr>
          <w:p w:rsidRDefault="002F4121" w:rsidP="00D03A5B" w:rsidR="002F4121">
            <w:pPr>
              <w:jc w:val="right"/>
              <w:rPr>
                <w:bCs/>
                <w:sz w:val="22"/>
                <w:szCs w:val="22"/>
              </w:rPr>
            </w:pPr>
            <w:r>
              <w:rPr>
                <w:bCs/>
                <w:sz w:val="22"/>
                <w:szCs w:val="22"/>
              </w:rPr>
              <w:t>20.837,10</w:t>
            </w:r>
          </w:p>
        </w:tc>
      </w:tr>
      <w:tr w:rsidTr="00D03A5B" w:rsidR="002F4121" w:rsidRPr="006926A2">
        <w:tc>
          <w:tcPr>
            <w:tcW w:type="dxa" w:w="720"/>
          </w:tcPr>
          <w:p w:rsidRDefault="002F4121" w:rsidP="00D03A5B" w:rsidR="002F4121">
            <w:pPr>
              <w:jc w:val="both"/>
              <w:rPr>
                <w:bCs/>
                <w:sz w:val="22"/>
                <w:szCs w:val="22"/>
              </w:rPr>
            </w:pPr>
            <w:r>
              <w:rPr>
                <w:bCs/>
                <w:sz w:val="22"/>
                <w:szCs w:val="22"/>
              </w:rPr>
              <w:t>34.</w:t>
            </w:r>
          </w:p>
        </w:tc>
        <w:tc>
          <w:tcPr>
            <w:tcW w:type="dxa" w:w="6360"/>
          </w:tcPr>
          <w:p w:rsidRDefault="002F4121" w:rsidP="00D03A5B" w:rsidR="002F4121">
            <w:pPr>
              <w:jc w:val="both"/>
              <w:rPr>
                <w:bCs/>
                <w:sz w:val="22"/>
                <w:szCs w:val="22"/>
              </w:rPr>
            </w:pPr>
            <w:r>
              <w:rPr>
                <w:bCs/>
                <w:sz w:val="22"/>
                <w:szCs w:val="22"/>
              </w:rPr>
              <w:t>GK GRUPA d.o.o., Varaždin, Miroslava Krleže 1/1,</w:t>
            </w:r>
          </w:p>
          <w:p w:rsidRDefault="002F4121" w:rsidP="00D03A5B" w:rsidR="002F4121">
            <w:pPr>
              <w:jc w:val="both"/>
              <w:rPr>
                <w:bCs/>
                <w:sz w:val="22"/>
                <w:szCs w:val="22"/>
              </w:rPr>
            </w:pPr>
            <w:r>
              <w:rPr>
                <w:bCs/>
                <w:sz w:val="22"/>
                <w:szCs w:val="22"/>
              </w:rPr>
              <w:t>OIB: 32165824835</w:t>
            </w:r>
          </w:p>
        </w:tc>
        <w:tc>
          <w:tcPr>
            <w:tcW w:type="dxa" w:w="2160"/>
          </w:tcPr>
          <w:p w:rsidRDefault="002F4121" w:rsidP="00D03A5B" w:rsidR="002F4121">
            <w:pPr>
              <w:jc w:val="right"/>
              <w:rPr>
                <w:bCs/>
                <w:sz w:val="22"/>
                <w:szCs w:val="22"/>
              </w:rPr>
            </w:pPr>
            <w:r>
              <w:rPr>
                <w:bCs/>
                <w:sz w:val="22"/>
                <w:szCs w:val="22"/>
              </w:rPr>
              <w:t>4.174,97</w:t>
            </w:r>
          </w:p>
        </w:tc>
      </w:tr>
      <w:tr w:rsidTr="00D03A5B" w:rsidR="002F4121" w:rsidRPr="006926A2">
        <w:tc>
          <w:tcPr>
            <w:tcW w:type="dxa" w:w="720"/>
          </w:tcPr>
          <w:p w:rsidRDefault="002F4121" w:rsidP="00D03A5B" w:rsidR="002F4121">
            <w:pPr>
              <w:jc w:val="both"/>
              <w:rPr>
                <w:bCs/>
                <w:sz w:val="22"/>
                <w:szCs w:val="22"/>
              </w:rPr>
            </w:pPr>
            <w:r>
              <w:rPr>
                <w:bCs/>
                <w:sz w:val="22"/>
                <w:szCs w:val="22"/>
              </w:rPr>
              <w:t>35.</w:t>
            </w:r>
          </w:p>
        </w:tc>
        <w:tc>
          <w:tcPr>
            <w:tcW w:type="dxa" w:w="6360"/>
          </w:tcPr>
          <w:p w:rsidRDefault="002F4121" w:rsidP="00D03A5B" w:rsidR="002F4121">
            <w:pPr>
              <w:jc w:val="both"/>
              <w:rPr>
                <w:bCs/>
                <w:sz w:val="22"/>
                <w:szCs w:val="22"/>
              </w:rPr>
            </w:pPr>
            <w:r>
              <w:rPr>
                <w:bCs/>
                <w:sz w:val="22"/>
                <w:szCs w:val="22"/>
              </w:rPr>
              <w:t>KD VODOVOD I KANALIZACIJA d.o.o., Rijeka, Dolac 14,</w:t>
            </w:r>
          </w:p>
          <w:p w:rsidRDefault="002F4121" w:rsidP="00D03A5B" w:rsidR="002F4121">
            <w:pPr>
              <w:jc w:val="both"/>
              <w:rPr>
                <w:bCs/>
                <w:sz w:val="22"/>
                <w:szCs w:val="22"/>
              </w:rPr>
            </w:pPr>
            <w:r>
              <w:rPr>
                <w:bCs/>
                <w:sz w:val="22"/>
                <w:szCs w:val="22"/>
              </w:rPr>
              <w:t>OIB: 80805858278</w:t>
            </w:r>
          </w:p>
        </w:tc>
        <w:tc>
          <w:tcPr>
            <w:tcW w:type="dxa" w:w="2160"/>
          </w:tcPr>
          <w:p w:rsidRDefault="002F4121" w:rsidP="00D03A5B" w:rsidR="002F4121">
            <w:pPr>
              <w:jc w:val="right"/>
              <w:rPr>
                <w:bCs/>
                <w:sz w:val="22"/>
                <w:szCs w:val="22"/>
              </w:rPr>
            </w:pPr>
            <w:r>
              <w:rPr>
                <w:bCs/>
                <w:sz w:val="22"/>
                <w:szCs w:val="22"/>
              </w:rPr>
              <w:t>1.181,22</w:t>
            </w:r>
          </w:p>
        </w:tc>
      </w:tr>
      <w:tr w:rsidTr="00D03A5B" w:rsidR="002F4121" w:rsidRPr="006926A2">
        <w:tc>
          <w:tcPr>
            <w:tcW w:type="dxa" w:w="720"/>
          </w:tcPr>
          <w:p w:rsidRDefault="002F4121" w:rsidP="00D03A5B" w:rsidR="002F4121">
            <w:pPr>
              <w:jc w:val="both"/>
              <w:rPr>
                <w:bCs/>
                <w:sz w:val="22"/>
                <w:szCs w:val="22"/>
              </w:rPr>
            </w:pPr>
            <w:r>
              <w:rPr>
                <w:bCs/>
                <w:sz w:val="22"/>
                <w:szCs w:val="22"/>
              </w:rPr>
              <w:t>36.</w:t>
            </w:r>
          </w:p>
        </w:tc>
        <w:tc>
          <w:tcPr>
            <w:tcW w:type="dxa" w:w="6360"/>
          </w:tcPr>
          <w:p w:rsidRDefault="00ED5914" w:rsidP="00D03A5B" w:rsidR="002F4121">
            <w:pPr>
              <w:jc w:val="both"/>
              <w:rPr>
                <w:bCs/>
                <w:sz w:val="22"/>
                <w:szCs w:val="22"/>
              </w:rPr>
            </w:pPr>
            <w:r>
              <w:rPr>
                <w:bCs/>
                <w:sz w:val="22"/>
                <w:szCs w:val="22"/>
              </w:rPr>
              <w:t>JAKLIĆ B&amp;B d.o.o., P</w:t>
            </w:r>
            <w:r w:rsidR="002F4121">
              <w:rPr>
                <w:bCs/>
                <w:sz w:val="22"/>
                <w:szCs w:val="22"/>
              </w:rPr>
              <w:t>rozor-Rama, Kralja Tomislava bb, BiH,</w:t>
            </w:r>
          </w:p>
          <w:p w:rsidRDefault="002F4121" w:rsidP="00D03A5B" w:rsidR="002F4121">
            <w:pPr>
              <w:jc w:val="both"/>
              <w:rPr>
                <w:bCs/>
                <w:sz w:val="22"/>
                <w:szCs w:val="22"/>
              </w:rPr>
            </w:pPr>
            <w:r>
              <w:rPr>
                <w:bCs/>
                <w:sz w:val="22"/>
                <w:szCs w:val="22"/>
              </w:rPr>
              <w:t>JIB: 4227048850005</w:t>
            </w:r>
          </w:p>
        </w:tc>
        <w:tc>
          <w:tcPr>
            <w:tcW w:type="dxa" w:w="2160"/>
          </w:tcPr>
          <w:p w:rsidRDefault="002F4121" w:rsidP="00D03A5B" w:rsidR="002F4121">
            <w:pPr>
              <w:jc w:val="right"/>
              <w:rPr>
                <w:bCs/>
                <w:sz w:val="22"/>
                <w:szCs w:val="22"/>
              </w:rPr>
            </w:pPr>
            <w:r>
              <w:rPr>
                <w:bCs/>
                <w:sz w:val="22"/>
                <w:szCs w:val="22"/>
              </w:rPr>
              <w:t>42.270,13</w:t>
            </w:r>
          </w:p>
        </w:tc>
      </w:tr>
      <w:tr w:rsidTr="00D03A5B" w:rsidR="002F4121" w:rsidRPr="006926A2">
        <w:tc>
          <w:tcPr>
            <w:tcW w:type="dxa" w:w="720"/>
          </w:tcPr>
          <w:p w:rsidRDefault="002F4121" w:rsidP="00D03A5B" w:rsidR="002F4121">
            <w:pPr>
              <w:jc w:val="both"/>
              <w:rPr>
                <w:bCs/>
                <w:sz w:val="22"/>
                <w:szCs w:val="22"/>
              </w:rPr>
            </w:pPr>
            <w:r>
              <w:rPr>
                <w:bCs/>
                <w:sz w:val="22"/>
                <w:szCs w:val="22"/>
              </w:rPr>
              <w:t>37.</w:t>
            </w:r>
          </w:p>
        </w:tc>
        <w:tc>
          <w:tcPr>
            <w:tcW w:type="dxa" w:w="6360"/>
          </w:tcPr>
          <w:p w:rsidRDefault="002F4121" w:rsidP="00D03A5B" w:rsidR="002F4121">
            <w:pPr>
              <w:jc w:val="both"/>
              <w:rPr>
                <w:bCs/>
                <w:sz w:val="22"/>
                <w:szCs w:val="22"/>
              </w:rPr>
            </w:pPr>
            <w:r>
              <w:rPr>
                <w:bCs/>
                <w:sz w:val="22"/>
                <w:szCs w:val="22"/>
              </w:rPr>
              <w:t>BOŽAN d.o.o., Zagreb, III. Kozari put 85, OIB: 66214866918</w:t>
            </w:r>
          </w:p>
        </w:tc>
        <w:tc>
          <w:tcPr>
            <w:tcW w:type="dxa" w:w="2160"/>
          </w:tcPr>
          <w:p w:rsidRDefault="002F4121" w:rsidP="00D03A5B" w:rsidR="002F4121">
            <w:pPr>
              <w:jc w:val="right"/>
              <w:rPr>
                <w:bCs/>
                <w:sz w:val="22"/>
                <w:szCs w:val="22"/>
              </w:rPr>
            </w:pPr>
            <w:r>
              <w:rPr>
                <w:bCs/>
                <w:sz w:val="22"/>
                <w:szCs w:val="22"/>
              </w:rPr>
              <w:t>12.651,00</w:t>
            </w:r>
          </w:p>
        </w:tc>
      </w:tr>
      <w:tr w:rsidTr="00D03A5B" w:rsidR="002F4121" w:rsidRPr="006926A2">
        <w:tc>
          <w:tcPr>
            <w:tcW w:type="dxa" w:w="720"/>
          </w:tcPr>
          <w:p w:rsidRDefault="002F4121" w:rsidP="00D03A5B" w:rsidR="002F4121">
            <w:pPr>
              <w:jc w:val="both"/>
              <w:rPr>
                <w:bCs/>
                <w:sz w:val="22"/>
                <w:szCs w:val="22"/>
              </w:rPr>
            </w:pPr>
            <w:r>
              <w:rPr>
                <w:bCs/>
                <w:sz w:val="22"/>
                <w:szCs w:val="22"/>
              </w:rPr>
              <w:t>38.</w:t>
            </w:r>
          </w:p>
        </w:tc>
        <w:tc>
          <w:tcPr>
            <w:tcW w:type="dxa" w:w="6360"/>
          </w:tcPr>
          <w:p w:rsidRDefault="002F4121" w:rsidP="00D03A5B" w:rsidR="002F4121">
            <w:pPr>
              <w:jc w:val="both"/>
              <w:rPr>
                <w:bCs/>
                <w:sz w:val="22"/>
                <w:szCs w:val="22"/>
              </w:rPr>
            </w:pPr>
            <w:r>
              <w:rPr>
                <w:bCs/>
                <w:sz w:val="22"/>
                <w:szCs w:val="22"/>
              </w:rPr>
              <w:t>GEOINVEST d.o.o., Varaždin, Braće Radića 30,</w:t>
            </w:r>
          </w:p>
          <w:p w:rsidRDefault="002F4121" w:rsidP="00D03A5B" w:rsidR="002F4121">
            <w:pPr>
              <w:jc w:val="both"/>
              <w:rPr>
                <w:bCs/>
                <w:sz w:val="22"/>
                <w:szCs w:val="22"/>
              </w:rPr>
            </w:pPr>
            <w:r>
              <w:rPr>
                <w:bCs/>
                <w:sz w:val="22"/>
                <w:szCs w:val="22"/>
              </w:rPr>
              <w:t>OIB: 68413703272</w:t>
            </w:r>
          </w:p>
        </w:tc>
        <w:tc>
          <w:tcPr>
            <w:tcW w:type="dxa" w:w="2160"/>
          </w:tcPr>
          <w:p w:rsidRDefault="002F4121" w:rsidP="00D03A5B" w:rsidR="002F4121">
            <w:pPr>
              <w:jc w:val="right"/>
              <w:rPr>
                <w:bCs/>
                <w:sz w:val="22"/>
                <w:szCs w:val="22"/>
              </w:rPr>
            </w:pPr>
            <w:r>
              <w:rPr>
                <w:bCs/>
                <w:sz w:val="22"/>
                <w:szCs w:val="22"/>
              </w:rPr>
              <w:t>379.584,69</w:t>
            </w:r>
          </w:p>
        </w:tc>
      </w:tr>
      <w:tr w:rsidTr="00D03A5B" w:rsidR="002F4121" w:rsidRPr="006926A2">
        <w:tc>
          <w:tcPr>
            <w:tcW w:type="dxa" w:w="720"/>
          </w:tcPr>
          <w:p w:rsidRDefault="002F4121" w:rsidP="00D03A5B" w:rsidR="002F4121">
            <w:pPr>
              <w:jc w:val="both"/>
              <w:rPr>
                <w:bCs/>
                <w:sz w:val="22"/>
                <w:szCs w:val="22"/>
              </w:rPr>
            </w:pPr>
            <w:r>
              <w:rPr>
                <w:bCs/>
                <w:sz w:val="22"/>
                <w:szCs w:val="22"/>
              </w:rPr>
              <w:t>39.</w:t>
            </w:r>
          </w:p>
        </w:tc>
        <w:tc>
          <w:tcPr>
            <w:tcW w:type="dxa" w:w="6360"/>
          </w:tcPr>
          <w:p w:rsidRDefault="002F4121" w:rsidP="00D03A5B" w:rsidR="002F4121">
            <w:pPr>
              <w:jc w:val="both"/>
              <w:rPr>
                <w:bCs/>
                <w:sz w:val="22"/>
                <w:szCs w:val="22"/>
              </w:rPr>
            </w:pPr>
            <w:r>
              <w:rPr>
                <w:bCs/>
                <w:sz w:val="22"/>
                <w:szCs w:val="22"/>
              </w:rPr>
              <w:t>KARST d.o.o., Zagreb, Nikole Pavića 11, OIB: 33162411239</w:t>
            </w:r>
          </w:p>
        </w:tc>
        <w:tc>
          <w:tcPr>
            <w:tcW w:type="dxa" w:w="2160"/>
          </w:tcPr>
          <w:p w:rsidRDefault="002F4121" w:rsidP="00D03A5B" w:rsidR="002F4121">
            <w:pPr>
              <w:jc w:val="right"/>
              <w:rPr>
                <w:bCs/>
                <w:sz w:val="22"/>
                <w:szCs w:val="22"/>
              </w:rPr>
            </w:pPr>
            <w:r>
              <w:rPr>
                <w:bCs/>
                <w:sz w:val="22"/>
                <w:szCs w:val="22"/>
              </w:rPr>
              <w:t>967.069,65</w:t>
            </w:r>
          </w:p>
        </w:tc>
      </w:tr>
      <w:tr w:rsidTr="00D03A5B" w:rsidR="002F4121" w:rsidRPr="006926A2">
        <w:tc>
          <w:tcPr>
            <w:tcW w:type="dxa" w:w="720"/>
          </w:tcPr>
          <w:p w:rsidRDefault="002F4121" w:rsidP="00D03A5B" w:rsidR="002F4121">
            <w:pPr>
              <w:jc w:val="both"/>
              <w:rPr>
                <w:bCs/>
                <w:sz w:val="22"/>
                <w:szCs w:val="22"/>
              </w:rPr>
            </w:pPr>
            <w:r>
              <w:rPr>
                <w:bCs/>
                <w:sz w:val="22"/>
                <w:szCs w:val="22"/>
              </w:rPr>
              <w:lastRenderedPageBreak/>
              <w:t>40.</w:t>
            </w:r>
          </w:p>
        </w:tc>
        <w:tc>
          <w:tcPr>
            <w:tcW w:type="dxa" w:w="6360"/>
          </w:tcPr>
          <w:p w:rsidRDefault="002F4121" w:rsidP="00D03A5B" w:rsidR="002F4121">
            <w:pPr>
              <w:jc w:val="both"/>
              <w:rPr>
                <w:bCs/>
                <w:sz w:val="22"/>
                <w:szCs w:val="22"/>
              </w:rPr>
            </w:pPr>
            <w:r>
              <w:rPr>
                <w:bCs/>
                <w:sz w:val="22"/>
                <w:szCs w:val="22"/>
              </w:rPr>
              <w:t xml:space="preserve">VODOOPSKRBA I ODVODNJA d.o.o.,Zagreb, Folnegovićeva, </w:t>
            </w:r>
          </w:p>
          <w:p w:rsidRDefault="002F4121" w:rsidP="00D03A5B" w:rsidR="002F4121">
            <w:pPr>
              <w:jc w:val="both"/>
              <w:rPr>
                <w:bCs/>
                <w:sz w:val="22"/>
                <w:szCs w:val="22"/>
              </w:rPr>
            </w:pPr>
            <w:r>
              <w:rPr>
                <w:bCs/>
                <w:sz w:val="22"/>
                <w:szCs w:val="22"/>
              </w:rPr>
              <w:t>OIB: 83416546499</w:t>
            </w:r>
          </w:p>
        </w:tc>
        <w:tc>
          <w:tcPr>
            <w:tcW w:type="dxa" w:w="2160"/>
          </w:tcPr>
          <w:p w:rsidRDefault="002F4121" w:rsidP="00D03A5B" w:rsidR="002F4121">
            <w:pPr>
              <w:jc w:val="right"/>
              <w:rPr>
                <w:bCs/>
                <w:sz w:val="22"/>
                <w:szCs w:val="22"/>
              </w:rPr>
            </w:pPr>
            <w:r>
              <w:rPr>
                <w:bCs/>
                <w:sz w:val="22"/>
                <w:szCs w:val="22"/>
              </w:rPr>
              <w:t>1.749,17</w:t>
            </w:r>
          </w:p>
        </w:tc>
      </w:tr>
    </w:tbl>
    <w:p w:rsidRDefault="002F4121" w:rsidP="00E06B5F" w:rsidR="002F4121" w:rsidRPr="006926A2">
      <w:pPr>
        <w:ind w:firstLine="360" w:left="60"/>
        <w:jc w:val="both"/>
        <w:rPr>
          <w:sz w:val="22"/>
          <w:szCs w:val="22"/>
        </w:rPr>
      </w:pPr>
    </w:p>
    <w:p w:rsidRDefault="002F4121" w:rsidR="002F4121">
      <w:pPr>
        <w:pStyle w:val="Naslov1"/>
        <w:rPr>
          <w:rFonts w:cs="Times New Roman" w:hAnsi="Times New Roman" w:ascii="Times New Roman"/>
          <w:b w:val="false"/>
          <w:szCs w:val="22"/>
        </w:rPr>
      </w:pPr>
    </w:p>
    <w:p w:rsidRDefault="00D03A5B" w:rsidP="00D03A5B" w:rsidR="002F4121" w:rsidRPr="0067729C">
      <w:pPr>
        <w:pStyle w:val="Naslov1"/>
        <w:jc w:val="left"/>
        <w:rPr>
          <w:rFonts w:cs="Times New Roman" w:hAnsi="Times New Roman" w:ascii="Times New Roman"/>
          <w:b w:val="false"/>
          <w:sz w:val="24"/>
        </w:rPr>
      </w:pPr>
      <w:r w:rsidRPr="0067729C">
        <w:rPr>
          <w:rFonts w:cs="Times New Roman" w:hAnsi="Times New Roman" w:ascii="Times New Roman"/>
          <w:b w:val="false"/>
          <w:sz w:val="24"/>
        </w:rPr>
        <w:t xml:space="preserve">I. </w:t>
      </w:r>
      <w:r w:rsidRPr="0067729C">
        <w:rPr>
          <w:rFonts w:cs="Times New Roman" w:hAnsi="Times New Roman" w:ascii="Times New Roman"/>
          <w:b w:val="false"/>
          <w:sz w:val="24"/>
        </w:rPr>
        <w:tab/>
        <w:t>Osporene su sljedeće tražbine viših isplatnih redova kako slijedi:</w:t>
      </w:r>
    </w:p>
    <w:p w:rsidRDefault="00D03A5B" w:rsidP="00D03A5B" w:rsidR="00D03A5B"/>
    <w:p w:rsidRDefault="00D03A5B" w:rsidP="0067729C" w:rsidR="00D03A5B" w:rsidRPr="00826A08">
      <w:pPr>
        <w:ind w:left="360"/>
        <w:jc w:val="center"/>
        <w:rPr>
          <w:bCs/>
          <w:u w:val="single"/>
        </w:rPr>
      </w:pPr>
      <w:r w:rsidRPr="00826A08">
        <w:rPr>
          <w:bCs/>
          <w:u w:val="single"/>
        </w:rPr>
        <w:t>1. viši isplatni red</w:t>
      </w:r>
    </w:p>
    <w:p w:rsidRDefault="00D03A5B" w:rsidP="00D03A5B" w:rsidR="00D03A5B" w:rsidRPr="006926A2">
      <w:pPr>
        <w:jc w:val="both"/>
        <w:rPr>
          <w:sz w:val="22"/>
          <w:szCs w:val="22"/>
          <w:u w:val="single"/>
        </w:rPr>
      </w:pPr>
    </w:p>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360"/>
        <w:gridCol w:w="2160"/>
      </w:tblGrid>
      <w:tr w:rsidTr="00D03A5B" w:rsidR="00D03A5B" w:rsidRPr="006926A2">
        <w:tc>
          <w:tcPr>
            <w:tcW w:type="dxa" w:w="720"/>
          </w:tcPr>
          <w:p w:rsidRDefault="00D03A5B" w:rsidP="00D03A5B" w:rsidR="00D03A5B" w:rsidRPr="006926A2">
            <w:pPr>
              <w:jc w:val="both"/>
              <w:rPr>
                <w:bCs/>
                <w:sz w:val="22"/>
                <w:szCs w:val="22"/>
              </w:rPr>
            </w:pPr>
            <w:r w:rsidRPr="006926A2">
              <w:rPr>
                <w:bCs/>
                <w:sz w:val="22"/>
                <w:szCs w:val="22"/>
              </w:rPr>
              <w:t>red.</w:t>
            </w:r>
          </w:p>
          <w:p w:rsidRDefault="00D03A5B" w:rsidP="00D03A5B" w:rsidR="00D03A5B" w:rsidRPr="006926A2">
            <w:pPr>
              <w:jc w:val="both"/>
              <w:rPr>
                <w:bCs/>
                <w:sz w:val="22"/>
                <w:szCs w:val="22"/>
              </w:rPr>
            </w:pPr>
            <w:r w:rsidRPr="006926A2">
              <w:rPr>
                <w:bCs/>
                <w:sz w:val="22"/>
                <w:szCs w:val="22"/>
              </w:rPr>
              <w:t>br.</w:t>
            </w:r>
          </w:p>
        </w:tc>
        <w:tc>
          <w:tcPr>
            <w:tcW w:type="dxa" w:w="6360"/>
          </w:tcPr>
          <w:p w:rsidRDefault="00D03A5B" w:rsidP="00D03A5B" w:rsidR="00D03A5B" w:rsidRPr="006926A2">
            <w:pPr>
              <w:jc w:val="center"/>
              <w:rPr>
                <w:bCs/>
                <w:sz w:val="22"/>
                <w:szCs w:val="22"/>
              </w:rPr>
            </w:pPr>
            <w:r w:rsidRPr="006926A2">
              <w:rPr>
                <w:bCs/>
                <w:sz w:val="22"/>
                <w:szCs w:val="22"/>
              </w:rPr>
              <w:t>vjerovnik</w:t>
            </w:r>
          </w:p>
          <w:p w:rsidRDefault="00D03A5B" w:rsidP="00D03A5B" w:rsidR="00D03A5B" w:rsidRPr="006926A2">
            <w:pPr>
              <w:jc w:val="both"/>
              <w:rPr>
                <w:bCs/>
                <w:sz w:val="22"/>
                <w:szCs w:val="22"/>
              </w:rPr>
            </w:pPr>
          </w:p>
        </w:tc>
        <w:tc>
          <w:tcPr>
            <w:tcW w:type="dxa" w:w="2160"/>
          </w:tcPr>
          <w:p w:rsidRDefault="00D03A5B" w:rsidP="00D03A5B" w:rsidR="00D03A5B" w:rsidRPr="006926A2">
            <w:pPr>
              <w:jc w:val="right"/>
              <w:rPr>
                <w:bCs/>
                <w:sz w:val="22"/>
                <w:szCs w:val="22"/>
              </w:rPr>
            </w:pPr>
            <w:r w:rsidRPr="006926A2">
              <w:rPr>
                <w:bCs/>
                <w:sz w:val="22"/>
                <w:szCs w:val="22"/>
              </w:rPr>
              <w:t>iznos kn</w:t>
            </w:r>
          </w:p>
        </w:tc>
      </w:tr>
      <w:tr w:rsidTr="00D03A5B" w:rsidR="00D03A5B" w:rsidRPr="006926A2">
        <w:tc>
          <w:tcPr>
            <w:tcW w:type="dxa" w:w="720"/>
          </w:tcPr>
          <w:p w:rsidRDefault="00D03A5B" w:rsidP="00D03A5B" w:rsidR="00D03A5B" w:rsidRPr="006926A2">
            <w:pPr>
              <w:jc w:val="both"/>
              <w:rPr>
                <w:sz w:val="22"/>
                <w:szCs w:val="22"/>
              </w:rPr>
            </w:pPr>
            <w:r>
              <w:rPr>
                <w:sz w:val="22"/>
                <w:szCs w:val="22"/>
              </w:rPr>
              <w:t>1</w:t>
            </w:r>
            <w:r w:rsidRPr="006926A2">
              <w:rPr>
                <w:sz w:val="22"/>
                <w:szCs w:val="22"/>
              </w:rPr>
              <w:t>.</w:t>
            </w:r>
          </w:p>
        </w:tc>
        <w:tc>
          <w:tcPr>
            <w:tcW w:type="dxa" w:w="6360"/>
          </w:tcPr>
          <w:p w:rsidRDefault="00D03A5B" w:rsidP="00D03A5B" w:rsidR="00D03A5B" w:rsidRPr="006926A2">
            <w:pPr>
              <w:pStyle w:val="TableContents"/>
              <w:rPr>
                <w:rFonts w:cs="Times New Roman"/>
                <w:bCs/>
                <w:sz w:val="22"/>
                <w:szCs w:val="22"/>
              </w:rPr>
            </w:pPr>
            <w:r>
              <w:rPr>
                <w:rFonts w:cs="Times New Roman"/>
                <w:bCs/>
                <w:sz w:val="22"/>
                <w:szCs w:val="22"/>
              </w:rPr>
              <w:t>Branislav Filipović, Mlini, Gornja Čibača 4, OIB:81167862221</w:t>
            </w:r>
          </w:p>
        </w:tc>
        <w:tc>
          <w:tcPr>
            <w:tcW w:type="dxa" w:w="2160"/>
          </w:tcPr>
          <w:p w:rsidRDefault="00D03A5B" w:rsidP="00D03A5B" w:rsidR="00D03A5B" w:rsidRPr="006926A2">
            <w:pPr>
              <w:jc w:val="right"/>
              <w:rPr>
                <w:sz w:val="22"/>
                <w:szCs w:val="22"/>
              </w:rPr>
            </w:pPr>
            <w:r>
              <w:rPr>
                <w:sz w:val="22"/>
                <w:szCs w:val="22"/>
              </w:rPr>
              <w:t>14.197,38</w:t>
            </w:r>
          </w:p>
        </w:tc>
      </w:tr>
    </w:tbl>
    <w:p w:rsidRDefault="00D03A5B" w:rsidP="00D03A5B" w:rsidR="00D03A5B"/>
    <w:p w:rsidRDefault="0067729C" w:rsidP="0067729C" w:rsidR="0067729C" w:rsidRPr="00D03A5B">
      <w:pPr>
        <w:jc w:val="center"/>
      </w:pPr>
      <w:r>
        <w:rPr>
          <w:bCs/>
          <w:u w:val="single"/>
        </w:rPr>
        <w:t>2</w:t>
      </w:r>
      <w:r w:rsidRPr="00826A08">
        <w:rPr>
          <w:bCs/>
          <w:u w:val="single"/>
        </w:rPr>
        <w:t>. viši isplatni red</w:t>
      </w:r>
    </w:p>
    <w:p w:rsidRDefault="00D03A5B" w:rsidP="00D03A5B" w:rsidR="00D03A5B"/>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360"/>
        <w:gridCol w:w="2160"/>
      </w:tblGrid>
      <w:tr w:rsidTr="00D03A5B" w:rsidR="00D03A5B" w:rsidRPr="001C0EB4">
        <w:tc>
          <w:tcPr>
            <w:tcW w:type="dxa" w:w="720"/>
          </w:tcPr>
          <w:p w:rsidRDefault="00D03A5B" w:rsidP="00D03A5B" w:rsidR="00D03A5B" w:rsidRPr="001C0EB4">
            <w:pPr>
              <w:jc w:val="both"/>
              <w:rPr>
                <w:bCs/>
                <w:sz w:val="22"/>
                <w:szCs w:val="22"/>
              </w:rPr>
            </w:pPr>
            <w:r w:rsidRPr="001C0EB4">
              <w:rPr>
                <w:bCs/>
                <w:sz w:val="22"/>
                <w:szCs w:val="22"/>
              </w:rPr>
              <w:t>red.</w:t>
            </w:r>
          </w:p>
          <w:p w:rsidRDefault="00D03A5B" w:rsidP="00D03A5B" w:rsidR="00D03A5B" w:rsidRPr="001C0EB4">
            <w:pPr>
              <w:jc w:val="both"/>
              <w:rPr>
                <w:bCs/>
                <w:sz w:val="22"/>
                <w:szCs w:val="22"/>
              </w:rPr>
            </w:pPr>
            <w:r w:rsidRPr="001C0EB4">
              <w:rPr>
                <w:bCs/>
                <w:sz w:val="22"/>
                <w:szCs w:val="22"/>
              </w:rPr>
              <w:t>br.</w:t>
            </w:r>
          </w:p>
        </w:tc>
        <w:tc>
          <w:tcPr>
            <w:tcW w:type="dxa" w:w="6360"/>
          </w:tcPr>
          <w:p w:rsidRDefault="00D03A5B" w:rsidP="00D03A5B" w:rsidR="00D03A5B" w:rsidRPr="001C0EB4">
            <w:pPr>
              <w:jc w:val="center"/>
              <w:rPr>
                <w:bCs/>
                <w:sz w:val="22"/>
                <w:szCs w:val="22"/>
              </w:rPr>
            </w:pPr>
            <w:r w:rsidRPr="001C0EB4">
              <w:rPr>
                <w:bCs/>
                <w:sz w:val="22"/>
                <w:szCs w:val="22"/>
              </w:rPr>
              <w:t>vjerovnik</w:t>
            </w:r>
          </w:p>
          <w:p w:rsidRDefault="00D03A5B" w:rsidP="00D03A5B" w:rsidR="00D03A5B" w:rsidRPr="001C0EB4">
            <w:pPr>
              <w:jc w:val="both"/>
              <w:rPr>
                <w:bCs/>
                <w:sz w:val="22"/>
                <w:szCs w:val="22"/>
              </w:rPr>
            </w:pPr>
          </w:p>
        </w:tc>
        <w:tc>
          <w:tcPr>
            <w:tcW w:type="dxa" w:w="2160"/>
          </w:tcPr>
          <w:p w:rsidRDefault="00D03A5B" w:rsidP="00D03A5B" w:rsidR="00D03A5B" w:rsidRPr="001C0EB4">
            <w:pPr>
              <w:jc w:val="right"/>
              <w:rPr>
                <w:bCs/>
                <w:sz w:val="22"/>
                <w:szCs w:val="22"/>
              </w:rPr>
            </w:pPr>
            <w:r w:rsidRPr="001C0EB4">
              <w:rPr>
                <w:bCs/>
                <w:sz w:val="22"/>
                <w:szCs w:val="22"/>
              </w:rPr>
              <w:t>iznos kn</w:t>
            </w:r>
          </w:p>
        </w:tc>
      </w:tr>
      <w:tr w:rsidTr="00D03A5B" w:rsidR="00D03A5B" w:rsidRPr="001C0EB4">
        <w:tc>
          <w:tcPr>
            <w:tcW w:type="dxa" w:w="720"/>
          </w:tcPr>
          <w:p w:rsidRDefault="00D03A5B" w:rsidP="00D03A5B" w:rsidR="00D03A5B" w:rsidRPr="001C0EB4">
            <w:pPr>
              <w:jc w:val="both"/>
              <w:rPr>
                <w:bCs/>
                <w:sz w:val="22"/>
                <w:szCs w:val="22"/>
              </w:rPr>
            </w:pPr>
            <w:r w:rsidRPr="001C0EB4">
              <w:rPr>
                <w:bCs/>
                <w:sz w:val="22"/>
                <w:szCs w:val="22"/>
              </w:rPr>
              <w:t>1.</w:t>
            </w:r>
          </w:p>
        </w:tc>
        <w:tc>
          <w:tcPr>
            <w:tcW w:type="dxa" w:w="6360"/>
          </w:tcPr>
          <w:p w:rsidRDefault="00D03A5B" w:rsidP="00D03A5B" w:rsidR="00D03A5B" w:rsidRPr="001C0EB4">
            <w:pPr>
              <w:jc w:val="both"/>
              <w:rPr>
                <w:bCs/>
                <w:sz w:val="22"/>
                <w:szCs w:val="22"/>
              </w:rPr>
            </w:pPr>
            <w:r w:rsidRPr="001C0EB4">
              <w:rPr>
                <w:bCs/>
                <w:sz w:val="22"/>
                <w:szCs w:val="22"/>
              </w:rPr>
              <w:t xml:space="preserve">ATLAS COPCO d.o.o., Zagreb, Slavonska Avenija 19, </w:t>
            </w:r>
          </w:p>
          <w:p w:rsidRDefault="00D03A5B" w:rsidP="00D03A5B" w:rsidR="00D03A5B" w:rsidRPr="001C0EB4">
            <w:pPr>
              <w:jc w:val="both"/>
              <w:rPr>
                <w:bCs/>
                <w:sz w:val="22"/>
                <w:szCs w:val="22"/>
              </w:rPr>
            </w:pPr>
            <w:r w:rsidRPr="001C0EB4">
              <w:rPr>
                <w:bCs/>
                <w:sz w:val="22"/>
                <w:szCs w:val="22"/>
              </w:rPr>
              <w:t>OIB: 80829168312</w:t>
            </w:r>
          </w:p>
        </w:tc>
        <w:tc>
          <w:tcPr>
            <w:tcW w:type="dxa" w:w="2160"/>
          </w:tcPr>
          <w:p w:rsidRDefault="00D03A5B" w:rsidP="001C0EB4" w:rsidR="00D03A5B" w:rsidRPr="001C0EB4">
            <w:pPr>
              <w:jc w:val="right"/>
              <w:rPr>
                <w:bCs/>
                <w:sz w:val="22"/>
                <w:szCs w:val="22"/>
              </w:rPr>
            </w:pPr>
            <w:r w:rsidRPr="001C0EB4">
              <w:rPr>
                <w:sz w:val="22"/>
                <w:szCs w:val="22"/>
              </w:rPr>
              <w:t>212.126,61</w:t>
            </w:r>
          </w:p>
        </w:tc>
      </w:tr>
      <w:tr w:rsidTr="00D03A5B" w:rsidR="00D03A5B" w:rsidRPr="001C0EB4">
        <w:tc>
          <w:tcPr>
            <w:tcW w:type="dxa" w:w="720"/>
          </w:tcPr>
          <w:p w:rsidRDefault="00D03A5B" w:rsidP="00D03A5B" w:rsidR="00D03A5B" w:rsidRPr="001C0EB4">
            <w:pPr>
              <w:rPr>
                <w:bCs/>
                <w:sz w:val="22"/>
                <w:szCs w:val="22"/>
              </w:rPr>
            </w:pPr>
            <w:r w:rsidRPr="001C0EB4">
              <w:rPr>
                <w:bCs/>
                <w:sz w:val="22"/>
                <w:szCs w:val="22"/>
              </w:rPr>
              <w:t>2.</w:t>
            </w:r>
          </w:p>
        </w:tc>
        <w:tc>
          <w:tcPr>
            <w:tcW w:type="dxa" w:w="6360"/>
          </w:tcPr>
          <w:p w:rsidRDefault="00D03A5B" w:rsidP="00D03A5B" w:rsidR="00D03A5B" w:rsidRPr="001C0EB4">
            <w:pPr>
              <w:jc w:val="both"/>
              <w:rPr>
                <w:bCs/>
                <w:sz w:val="22"/>
                <w:szCs w:val="22"/>
              </w:rPr>
            </w:pPr>
            <w:r w:rsidRPr="001C0EB4">
              <w:rPr>
                <w:bCs/>
                <w:sz w:val="22"/>
                <w:szCs w:val="22"/>
              </w:rPr>
              <w:t>ADRIA NORMA d.o.o., Zagreb, Ulica Grada Vukovara 284/D,</w:t>
            </w:r>
          </w:p>
          <w:p w:rsidRDefault="00D03A5B" w:rsidP="00D03A5B" w:rsidR="00D03A5B" w:rsidRPr="001C0EB4">
            <w:pPr>
              <w:jc w:val="both"/>
              <w:rPr>
                <w:bCs/>
                <w:sz w:val="22"/>
                <w:szCs w:val="22"/>
              </w:rPr>
            </w:pPr>
            <w:r w:rsidRPr="001C0EB4">
              <w:rPr>
                <w:bCs/>
                <w:sz w:val="22"/>
                <w:szCs w:val="22"/>
              </w:rPr>
              <w:t>OIB: 80109305109</w:t>
            </w:r>
          </w:p>
        </w:tc>
        <w:tc>
          <w:tcPr>
            <w:tcW w:type="dxa" w:w="2160"/>
          </w:tcPr>
          <w:p w:rsidRDefault="00D03A5B" w:rsidP="001C0EB4" w:rsidR="00D03A5B" w:rsidRPr="001C0EB4">
            <w:pPr>
              <w:jc w:val="right"/>
              <w:rPr>
                <w:bCs/>
                <w:sz w:val="22"/>
                <w:szCs w:val="22"/>
              </w:rPr>
            </w:pPr>
            <w:r w:rsidRPr="001C0EB4">
              <w:rPr>
                <w:sz w:val="22"/>
                <w:szCs w:val="22"/>
              </w:rPr>
              <w:t xml:space="preserve">                 5.290,12</w:t>
            </w:r>
          </w:p>
        </w:tc>
      </w:tr>
      <w:tr w:rsidTr="00D03A5B" w:rsidR="00D03A5B" w:rsidRPr="001C0EB4">
        <w:tc>
          <w:tcPr>
            <w:tcW w:type="dxa" w:w="720"/>
          </w:tcPr>
          <w:p w:rsidRDefault="00D03A5B" w:rsidP="00D03A5B" w:rsidR="00D03A5B" w:rsidRPr="001C0EB4">
            <w:pPr>
              <w:rPr>
                <w:bCs/>
                <w:sz w:val="22"/>
                <w:szCs w:val="22"/>
              </w:rPr>
            </w:pPr>
            <w:r w:rsidRPr="001C0EB4">
              <w:rPr>
                <w:bCs/>
                <w:sz w:val="22"/>
                <w:szCs w:val="22"/>
              </w:rPr>
              <w:t>3.</w:t>
            </w:r>
          </w:p>
        </w:tc>
        <w:tc>
          <w:tcPr>
            <w:tcW w:type="dxa" w:w="6360"/>
          </w:tcPr>
          <w:p w:rsidRDefault="00D03A5B" w:rsidP="00D03A5B" w:rsidR="00D03A5B" w:rsidRPr="001C0EB4">
            <w:pPr>
              <w:jc w:val="both"/>
              <w:rPr>
                <w:bCs/>
                <w:sz w:val="22"/>
                <w:szCs w:val="22"/>
              </w:rPr>
            </w:pPr>
            <w:r w:rsidRPr="001C0EB4">
              <w:rPr>
                <w:bCs/>
                <w:sz w:val="22"/>
                <w:szCs w:val="22"/>
              </w:rPr>
              <w:t>DOKA Hrvatska d.o.o., Zagreb, Radnička cesta 173g,</w:t>
            </w:r>
          </w:p>
          <w:p w:rsidRDefault="00D03A5B" w:rsidP="00D03A5B" w:rsidR="00D03A5B" w:rsidRPr="001C0EB4">
            <w:pPr>
              <w:jc w:val="both"/>
              <w:rPr>
                <w:bCs/>
                <w:sz w:val="22"/>
                <w:szCs w:val="22"/>
              </w:rPr>
            </w:pPr>
            <w:r w:rsidRPr="001C0EB4">
              <w:rPr>
                <w:bCs/>
                <w:sz w:val="22"/>
                <w:szCs w:val="22"/>
              </w:rPr>
              <w:t>OIB: 25940944046</w:t>
            </w:r>
          </w:p>
        </w:tc>
        <w:tc>
          <w:tcPr>
            <w:tcW w:type="dxa" w:w="2160"/>
          </w:tcPr>
          <w:p w:rsidRDefault="00ED5914" w:rsidP="001C0EB4" w:rsidR="00D03A5B" w:rsidRPr="001C0EB4">
            <w:pPr>
              <w:jc w:val="right"/>
              <w:rPr>
                <w:sz w:val="22"/>
                <w:szCs w:val="22"/>
              </w:rPr>
            </w:pPr>
            <w:r w:rsidRPr="001C0EB4">
              <w:rPr>
                <w:sz w:val="22"/>
                <w:szCs w:val="22"/>
              </w:rPr>
              <w:t xml:space="preserve">                57.721,42</w:t>
            </w:r>
            <w:r w:rsidR="00D03A5B" w:rsidRPr="001C0EB4">
              <w:rPr>
                <w:sz w:val="22"/>
                <w:szCs w:val="22"/>
              </w:rPr>
              <w:t xml:space="preserve"> </w:t>
            </w:r>
          </w:p>
        </w:tc>
      </w:tr>
      <w:tr w:rsidTr="00D03A5B" w:rsidR="00D03A5B" w:rsidRPr="001C0EB4">
        <w:tc>
          <w:tcPr>
            <w:tcW w:type="dxa" w:w="720"/>
          </w:tcPr>
          <w:p w:rsidRDefault="00D03A5B" w:rsidP="00D03A5B" w:rsidR="00D03A5B" w:rsidRPr="001C0EB4">
            <w:pPr>
              <w:rPr>
                <w:bCs/>
                <w:sz w:val="22"/>
                <w:szCs w:val="22"/>
              </w:rPr>
            </w:pPr>
            <w:r w:rsidRPr="001C0EB4">
              <w:rPr>
                <w:bCs/>
                <w:sz w:val="22"/>
                <w:szCs w:val="22"/>
              </w:rPr>
              <w:t>4.</w:t>
            </w:r>
          </w:p>
        </w:tc>
        <w:tc>
          <w:tcPr>
            <w:tcW w:type="dxa" w:w="6360"/>
          </w:tcPr>
          <w:p w:rsidRDefault="00D03A5B" w:rsidP="00D03A5B" w:rsidR="00D03A5B" w:rsidRPr="001C0EB4">
            <w:pPr>
              <w:jc w:val="both"/>
              <w:rPr>
                <w:bCs/>
                <w:sz w:val="22"/>
                <w:szCs w:val="22"/>
              </w:rPr>
            </w:pPr>
            <w:r w:rsidRPr="001C0EB4">
              <w:rPr>
                <w:bCs/>
                <w:sz w:val="22"/>
                <w:szCs w:val="22"/>
              </w:rPr>
              <w:t>AGRODUHAN d.o.o., Slatina, Nikole Šubića  Zrinskog 30,</w:t>
            </w:r>
          </w:p>
          <w:p w:rsidRDefault="00D03A5B" w:rsidP="00D03A5B" w:rsidR="00D03A5B" w:rsidRPr="001C0EB4">
            <w:pPr>
              <w:jc w:val="both"/>
              <w:rPr>
                <w:bCs/>
                <w:sz w:val="22"/>
                <w:szCs w:val="22"/>
              </w:rPr>
            </w:pPr>
            <w:r w:rsidRPr="001C0EB4">
              <w:rPr>
                <w:bCs/>
                <w:sz w:val="22"/>
                <w:szCs w:val="22"/>
              </w:rPr>
              <w:t>OIB: 97446273531</w:t>
            </w:r>
          </w:p>
        </w:tc>
        <w:tc>
          <w:tcPr>
            <w:tcW w:type="dxa" w:w="2160"/>
          </w:tcPr>
          <w:p w:rsidRDefault="00ED5914" w:rsidP="001C0EB4" w:rsidR="00D03A5B" w:rsidRPr="001C0EB4">
            <w:pPr>
              <w:jc w:val="right"/>
              <w:rPr>
                <w:sz w:val="22"/>
                <w:szCs w:val="22"/>
              </w:rPr>
            </w:pPr>
            <w:r w:rsidRPr="001C0EB4">
              <w:rPr>
                <w:sz w:val="22"/>
                <w:szCs w:val="22"/>
              </w:rPr>
              <w:t xml:space="preserve">                 3.172,39</w:t>
            </w:r>
          </w:p>
        </w:tc>
      </w:tr>
      <w:tr w:rsidTr="00D03A5B" w:rsidR="00D03A5B" w:rsidRPr="001C0EB4">
        <w:tc>
          <w:tcPr>
            <w:tcW w:type="dxa" w:w="720"/>
          </w:tcPr>
          <w:p w:rsidRDefault="00D03A5B" w:rsidP="00D03A5B" w:rsidR="00D03A5B" w:rsidRPr="001C0EB4">
            <w:pPr>
              <w:rPr>
                <w:bCs/>
                <w:sz w:val="22"/>
                <w:szCs w:val="22"/>
              </w:rPr>
            </w:pPr>
            <w:r w:rsidRPr="001C0EB4">
              <w:rPr>
                <w:bCs/>
                <w:sz w:val="22"/>
                <w:szCs w:val="22"/>
              </w:rPr>
              <w:t>5.</w:t>
            </w:r>
          </w:p>
        </w:tc>
        <w:tc>
          <w:tcPr>
            <w:tcW w:type="dxa" w:w="6360"/>
          </w:tcPr>
          <w:p w:rsidRDefault="00D03A5B" w:rsidP="00D03A5B" w:rsidR="00D03A5B" w:rsidRPr="001C0EB4">
            <w:pPr>
              <w:jc w:val="both"/>
              <w:rPr>
                <w:bCs/>
                <w:sz w:val="22"/>
                <w:szCs w:val="22"/>
              </w:rPr>
            </w:pPr>
            <w:r w:rsidRPr="001C0EB4">
              <w:rPr>
                <w:sz w:val="22"/>
                <w:szCs w:val="22"/>
              </w:rPr>
              <w:t>IVICA BOŽURIĆ vlasnik obrta „IGP“, Velika Gorica, Jelačićev odvojak 8, OIB:16854241426</w:t>
            </w:r>
          </w:p>
        </w:tc>
        <w:tc>
          <w:tcPr>
            <w:tcW w:type="dxa" w:w="2160"/>
          </w:tcPr>
          <w:p w:rsidRDefault="00ED5914" w:rsidP="001C0EB4" w:rsidR="00D03A5B" w:rsidRPr="001C0EB4">
            <w:pPr>
              <w:jc w:val="right"/>
              <w:rPr>
                <w:sz w:val="22"/>
                <w:szCs w:val="22"/>
              </w:rPr>
            </w:pPr>
            <w:r w:rsidRPr="001C0EB4">
              <w:rPr>
                <w:sz w:val="22"/>
                <w:szCs w:val="22"/>
              </w:rPr>
              <w:t xml:space="preserve">               48.385,42</w:t>
            </w:r>
          </w:p>
        </w:tc>
      </w:tr>
      <w:tr w:rsidTr="00D03A5B" w:rsidR="00D03A5B" w:rsidRPr="001C0EB4">
        <w:tc>
          <w:tcPr>
            <w:tcW w:type="dxa" w:w="720"/>
          </w:tcPr>
          <w:p w:rsidRDefault="00D03A5B" w:rsidP="00D03A5B" w:rsidR="00D03A5B" w:rsidRPr="001C0EB4">
            <w:pPr>
              <w:rPr>
                <w:bCs/>
                <w:sz w:val="22"/>
                <w:szCs w:val="22"/>
              </w:rPr>
            </w:pPr>
            <w:r w:rsidRPr="001C0EB4">
              <w:rPr>
                <w:bCs/>
                <w:sz w:val="22"/>
                <w:szCs w:val="22"/>
              </w:rPr>
              <w:t>6.</w:t>
            </w:r>
          </w:p>
        </w:tc>
        <w:tc>
          <w:tcPr>
            <w:tcW w:type="dxa" w:w="6360"/>
          </w:tcPr>
          <w:p w:rsidRDefault="0067729C" w:rsidP="00D03A5B" w:rsidR="00D03A5B" w:rsidRPr="001C0EB4">
            <w:pPr>
              <w:rPr>
                <w:sz w:val="22"/>
                <w:szCs w:val="22"/>
              </w:rPr>
            </w:pPr>
            <w:r w:rsidRPr="001C0EB4">
              <w:rPr>
                <w:bCs/>
                <w:sz w:val="22"/>
                <w:szCs w:val="22"/>
              </w:rPr>
              <w:t>PBZ-LEASING d.o.o., Zagreb, Radnička cesta 44, OIB: 57270798205</w:t>
            </w:r>
          </w:p>
        </w:tc>
        <w:tc>
          <w:tcPr>
            <w:tcW w:type="dxa" w:w="2160"/>
          </w:tcPr>
          <w:p w:rsidRDefault="00ED5914" w:rsidP="001C0EB4" w:rsidR="00D03A5B" w:rsidRPr="001C0EB4">
            <w:pPr>
              <w:jc w:val="right"/>
              <w:rPr>
                <w:sz w:val="22"/>
                <w:szCs w:val="22"/>
              </w:rPr>
            </w:pPr>
            <w:r w:rsidRPr="001C0EB4">
              <w:rPr>
                <w:sz w:val="22"/>
                <w:szCs w:val="22"/>
              </w:rPr>
              <w:t xml:space="preserve">              119.734,49</w:t>
            </w:r>
          </w:p>
        </w:tc>
      </w:tr>
      <w:tr w:rsidTr="00D03A5B" w:rsidR="00D03A5B" w:rsidRPr="001C0EB4">
        <w:tc>
          <w:tcPr>
            <w:tcW w:type="dxa" w:w="720"/>
          </w:tcPr>
          <w:p w:rsidRDefault="0067729C" w:rsidP="00D03A5B" w:rsidR="00D03A5B" w:rsidRPr="001C0EB4">
            <w:pPr>
              <w:rPr>
                <w:bCs/>
                <w:sz w:val="22"/>
                <w:szCs w:val="22"/>
              </w:rPr>
            </w:pPr>
            <w:r w:rsidRPr="001C0EB4">
              <w:rPr>
                <w:bCs/>
                <w:sz w:val="22"/>
                <w:szCs w:val="22"/>
              </w:rPr>
              <w:t>7.</w:t>
            </w:r>
          </w:p>
        </w:tc>
        <w:tc>
          <w:tcPr>
            <w:tcW w:type="dxa" w:w="6360"/>
          </w:tcPr>
          <w:p w:rsidRDefault="0067729C" w:rsidP="0067729C" w:rsidR="0067729C" w:rsidRPr="001C0EB4">
            <w:pPr>
              <w:jc w:val="both"/>
              <w:rPr>
                <w:bCs/>
                <w:sz w:val="22"/>
                <w:szCs w:val="22"/>
              </w:rPr>
            </w:pPr>
            <w:r w:rsidRPr="001C0EB4">
              <w:rPr>
                <w:bCs/>
                <w:sz w:val="22"/>
                <w:szCs w:val="22"/>
              </w:rPr>
              <w:t>ASTRA INTERNATIONAL d.d. u stečaju, Zagreb, Budmanijeva 5,</w:t>
            </w:r>
          </w:p>
          <w:p w:rsidRDefault="0067729C" w:rsidP="0067729C" w:rsidR="00D03A5B" w:rsidRPr="001C0EB4">
            <w:pPr>
              <w:rPr>
                <w:sz w:val="22"/>
                <w:szCs w:val="22"/>
              </w:rPr>
            </w:pPr>
            <w:r w:rsidRPr="001C0EB4">
              <w:rPr>
                <w:bCs/>
                <w:sz w:val="22"/>
                <w:szCs w:val="22"/>
              </w:rPr>
              <w:t>OIB: 98560810474</w:t>
            </w:r>
          </w:p>
        </w:tc>
        <w:tc>
          <w:tcPr>
            <w:tcW w:type="dxa" w:w="2160"/>
          </w:tcPr>
          <w:p w:rsidRDefault="00ED5914" w:rsidP="001C0EB4" w:rsidR="00D03A5B" w:rsidRPr="001C0EB4">
            <w:pPr>
              <w:jc w:val="right"/>
              <w:rPr>
                <w:sz w:val="22"/>
                <w:szCs w:val="22"/>
              </w:rPr>
            </w:pPr>
            <w:r w:rsidRPr="001C0EB4">
              <w:rPr>
                <w:sz w:val="22"/>
                <w:szCs w:val="22"/>
              </w:rPr>
              <w:t xml:space="preserve">                 5.346,10</w:t>
            </w:r>
          </w:p>
        </w:tc>
      </w:tr>
      <w:tr w:rsidTr="00D03A5B" w:rsidR="0067729C" w:rsidRPr="001C0EB4">
        <w:tc>
          <w:tcPr>
            <w:tcW w:type="dxa" w:w="720"/>
          </w:tcPr>
          <w:p w:rsidRDefault="0067729C" w:rsidP="00D03A5B" w:rsidR="0067729C" w:rsidRPr="001C0EB4">
            <w:pPr>
              <w:rPr>
                <w:bCs/>
                <w:sz w:val="22"/>
                <w:szCs w:val="22"/>
              </w:rPr>
            </w:pPr>
            <w:r w:rsidRPr="001C0EB4">
              <w:rPr>
                <w:bCs/>
                <w:sz w:val="22"/>
                <w:szCs w:val="22"/>
              </w:rPr>
              <w:t>8.</w:t>
            </w:r>
          </w:p>
        </w:tc>
        <w:tc>
          <w:tcPr>
            <w:tcW w:type="dxa" w:w="6360"/>
          </w:tcPr>
          <w:p w:rsidRDefault="0067729C" w:rsidP="0067729C" w:rsidR="0067729C" w:rsidRPr="001C0EB4">
            <w:pPr>
              <w:jc w:val="both"/>
              <w:rPr>
                <w:bCs/>
                <w:sz w:val="22"/>
                <w:szCs w:val="22"/>
              </w:rPr>
            </w:pPr>
            <w:r w:rsidRPr="001C0EB4">
              <w:rPr>
                <w:bCs/>
                <w:sz w:val="22"/>
                <w:szCs w:val="22"/>
              </w:rPr>
              <w:t xml:space="preserve">CODEX SORTIUM d.o.o., Zagreb, Ivana Šibla 9, </w:t>
            </w:r>
          </w:p>
          <w:p w:rsidRDefault="0067729C" w:rsidP="0067729C" w:rsidR="0067729C" w:rsidRPr="001C0EB4">
            <w:pPr>
              <w:jc w:val="both"/>
              <w:rPr>
                <w:bCs/>
                <w:sz w:val="22"/>
                <w:szCs w:val="22"/>
              </w:rPr>
            </w:pPr>
            <w:r w:rsidRPr="001C0EB4">
              <w:rPr>
                <w:bCs/>
                <w:sz w:val="22"/>
                <w:szCs w:val="22"/>
              </w:rPr>
              <w:t>OIB: 83918065246</w:t>
            </w:r>
          </w:p>
        </w:tc>
        <w:tc>
          <w:tcPr>
            <w:tcW w:type="dxa" w:w="2160"/>
          </w:tcPr>
          <w:p w:rsidRDefault="00ED5914" w:rsidP="001C0EB4" w:rsidR="0067729C" w:rsidRPr="001C0EB4">
            <w:pPr>
              <w:jc w:val="right"/>
              <w:rPr>
                <w:sz w:val="22"/>
                <w:szCs w:val="22"/>
              </w:rPr>
            </w:pPr>
            <w:r w:rsidRPr="001C0EB4">
              <w:rPr>
                <w:sz w:val="22"/>
                <w:szCs w:val="22"/>
              </w:rPr>
              <w:t xml:space="preserve">                 3.814,46</w:t>
            </w:r>
          </w:p>
        </w:tc>
      </w:tr>
      <w:tr w:rsidTr="00D03A5B" w:rsidR="0067729C" w:rsidRPr="001C0EB4">
        <w:tc>
          <w:tcPr>
            <w:tcW w:type="dxa" w:w="720"/>
          </w:tcPr>
          <w:p w:rsidRDefault="0067729C" w:rsidP="00D03A5B" w:rsidR="0067729C" w:rsidRPr="001C0EB4">
            <w:pPr>
              <w:rPr>
                <w:bCs/>
                <w:sz w:val="22"/>
                <w:szCs w:val="22"/>
              </w:rPr>
            </w:pPr>
            <w:r w:rsidRPr="001C0EB4">
              <w:rPr>
                <w:bCs/>
                <w:sz w:val="22"/>
                <w:szCs w:val="22"/>
              </w:rPr>
              <w:t>9.</w:t>
            </w:r>
          </w:p>
        </w:tc>
        <w:tc>
          <w:tcPr>
            <w:tcW w:type="dxa" w:w="6360"/>
          </w:tcPr>
          <w:p w:rsidRDefault="0067729C" w:rsidP="0067729C" w:rsidR="0067729C" w:rsidRPr="001C0EB4">
            <w:pPr>
              <w:jc w:val="both"/>
              <w:rPr>
                <w:bCs/>
                <w:sz w:val="22"/>
                <w:szCs w:val="22"/>
              </w:rPr>
            </w:pPr>
            <w:r w:rsidRPr="001C0EB4">
              <w:rPr>
                <w:bCs/>
                <w:sz w:val="22"/>
                <w:szCs w:val="22"/>
              </w:rPr>
              <w:t>PRIMORJE d.d. u stečaju, Republika Slovenija, Ajdovščina, Vipovska cesta 3, OIB: SI9566622</w:t>
            </w:r>
          </w:p>
        </w:tc>
        <w:tc>
          <w:tcPr>
            <w:tcW w:type="dxa" w:w="2160"/>
          </w:tcPr>
          <w:p w:rsidRDefault="00ED5914" w:rsidP="001C0EB4" w:rsidR="0067729C" w:rsidRPr="001C0EB4">
            <w:pPr>
              <w:jc w:val="right"/>
              <w:rPr>
                <w:sz w:val="22"/>
                <w:szCs w:val="22"/>
              </w:rPr>
            </w:pPr>
            <w:r w:rsidRPr="001C0EB4">
              <w:rPr>
                <w:sz w:val="22"/>
                <w:szCs w:val="22"/>
              </w:rPr>
              <w:t xml:space="preserve">                30.918,29</w:t>
            </w:r>
          </w:p>
        </w:tc>
      </w:tr>
      <w:tr w:rsidTr="00D03A5B" w:rsidR="0067729C" w:rsidRPr="001C0EB4">
        <w:tc>
          <w:tcPr>
            <w:tcW w:type="dxa" w:w="720"/>
          </w:tcPr>
          <w:p w:rsidRDefault="0067729C" w:rsidP="00D03A5B" w:rsidR="0067729C" w:rsidRPr="001C0EB4">
            <w:pPr>
              <w:rPr>
                <w:bCs/>
                <w:sz w:val="22"/>
                <w:szCs w:val="22"/>
              </w:rPr>
            </w:pPr>
            <w:r w:rsidRPr="001C0EB4">
              <w:rPr>
                <w:bCs/>
                <w:sz w:val="22"/>
                <w:szCs w:val="22"/>
              </w:rPr>
              <w:t>10.</w:t>
            </w:r>
          </w:p>
        </w:tc>
        <w:tc>
          <w:tcPr>
            <w:tcW w:type="dxa" w:w="6360"/>
          </w:tcPr>
          <w:p w:rsidRDefault="0067729C" w:rsidP="0067729C" w:rsidR="0067729C" w:rsidRPr="001C0EB4">
            <w:pPr>
              <w:jc w:val="both"/>
              <w:rPr>
                <w:bCs/>
                <w:sz w:val="22"/>
                <w:szCs w:val="22"/>
              </w:rPr>
            </w:pPr>
            <w:r w:rsidRPr="001C0EB4">
              <w:rPr>
                <w:bCs/>
                <w:sz w:val="22"/>
                <w:szCs w:val="22"/>
              </w:rPr>
              <w:t>RH, Ministarstvo financija, Porezna uprava, Područni ured Zagreb, Avenija grada Dubrovnika 32, OIB: 18683136487</w:t>
            </w:r>
          </w:p>
        </w:tc>
        <w:tc>
          <w:tcPr>
            <w:tcW w:type="dxa" w:w="2160"/>
          </w:tcPr>
          <w:p w:rsidRDefault="00ED5914" w:rsidP="00ED5914" w:rsidR="0067729C" w:rsidRPr="001C0EB4">
            <w:pPr>
              <w:jc w:val="right"/>
              <w:rPr>
                <w:sz w:val="22"/>
                <w:szCs w:val="22"/>
              </w:rPr>
            </w:pPr>
            <w:r w:rsidRPr="001C0EB4">
              <w:rPr>
                <w:sz w:val="22"/>
                <w:szCs w:val="22"/>
              </w:rPr>
              <w:t>230.868,81</w:t>
            </w:r>
          </w:p>
        </w:tc>
      </w:tr>
      <w:tr w:rsidTr="00D03A5B" w:rsidR="0067729C" w:rsidRPr="001C0EB4">
        <w:tc>
          <w:tcPr>
            <w:tcW w:type="dxa" w:w="720"/>
          </w:tcPr>
          <w:p w:rsidRDefault="0067729C" w:rsidP="00D03A5B" w:rsidR="0067729C" w:rsidRPr="001C0EB4">
            <w:pPr>
              <w:rPr>
                <w:bCs/>
                <w:sz w:val="22"/>
                <w:szCs w:val="22"/>
              </w:rPr>
            </w:pPr>
            <w:r w:rsidRPr="001C0EB4">
              <w:rPr>
                <w:bCs/>
                <w:sz w:val="22"/>
                <w:szCs w:val="22"/>
              </w:rPr>
              <w:t>11.</w:t>
            </w:r>
          </w:p>
        </w:tc>
        <w:tc>
          <w:tcPr>
            <w:tcW w:type="dxa" w:w="6360"/>
          </w:tcPr>
          <w:p w:rsidRDefault="0067729C" w:rsidP="0067729C" w:rsidR="0067729C" w:rsidRPr="001C0EB4">
            <w:pPr>
              <w:jc w:val="both"/>
              <w:rPr>
                <w:bCs/>
                <w:sz w:val="22"/>
                <w:szCs w:val="22"/>
              </w:rPr>
            </w:pPr>
            <w:r w:rsidRPr="001C0EB4">
              <w:rPr>
                <w:bCs/>
                <w:sz w:val="22"/>
                <w:szCs w:val="22"/>
              </w:rPr>
              <w:t>ALLIANZ ZAGREB d.d., Zagreb, Heinzelova 70,</w:t>
            </w:r>
          </w:p>
          <w:p w:rsidRDefault="0067729C" w:rsidP="0067729C" w:rsidR="0067729C" w:rsidRPr="001C0EB4">
            <w:pPr>
              <w:jc w:val="both"/>
              <w:rPr>
                <w:bCs/>
                <w:sz w:val="22"/>
                <w:szCs w:val="22"/>
              </w:rPr>
            </w:pPr>
            <w:r w:rsidRPr="001C0EB4">
              <w:rPr>
                <w:bCs/>
                <w:sz w:val="22"/>
                <w:szCs w:val="22"/>
              </w:rPr>
              <w:t>OIB: 23759810849</w:t>
            </w:r>
          </w:p>
        </w:tc>
        <w:tc>
          <w:tcPr>
            <w:tcW w:type="dxa" w:w="2160"/>
          </w:tcPr>
          <w:p w:rsidRDefault="00ED5914" w:rsidP="00ED5914" w:rsidR="0067729C" w:rsidRPr="001C0EB4">
            <w:pPr>
              <w:jc w:val="right"/>
              <w:rPr>
                <w:sz w:val="22"/>
                <w:szCs w:val="22"/>
              </w:rPr>
            </w:pPr>
            <w:r w:rsidRPr="001C0EB4">
              <w:rPr>
                <w:sz w:val="22"/>
                <w:szCs w:val="22"/>
              </w:rPr>
              <w:t>130.188,12</w:t>
            </w:r>
          </w:p>
        </w:tc>
      </w:tr>
      <w:tr w:rsidTr="00D03A5B" w:rsidR="0067729C" w:rsidRPr="001C0EB4">
        <w:tc>
          <w:tcPr>
            <w:tcW w:type="dxa" w:w="720"/>
          </w:tcPr>
          <w:p w:rsidRDefault="0067729C" w:rsidP="00D03A5B" w:rsidR="0067729C" w:rsidRPr="001C0EB4">
            <w:pPr>
              <w:rPr>
                <w:bCs/>
                <w:sz w:val="22"/>
                <w:szCs w:val="22"/>
              </w:rPr>
            </w:pPr>
            <w:r w:rsidRPr="001C0EB4">
              <w:rPr>
                <w:bCs/>
                <w:sz w:val="22"/>
                <w:szCs w:val="22"/>
              </w:rPr>
              <w:t>12.</w:t>
            </w:r>
          </w:p>
        </w:tc>
        <w:tc>
          <w:tcPr>
            <w:tcW w:type="dxa" w:w="6360"/>
          </w:tcPr>
          <w:p w:rsidRDefault="0067729C" w:rsidP="00342D86" w:rsidR="0067729C" w:rsidRPr="001C0EB4">
            <w:pPr>
              <w:jc w:val="both"/>
              <w:rPr>
                <w:bCs/>
                <w:sz w:val="22"/>
                <w:szCs w:val="22"/>
              </w:rPr>
            </w:pPr>
            <w:r w:rsidRPr="001C0EB4">
              <w:rPr>
                <w:bCs/>
                <w:sz w:val="22"/>
                <w:szCs w:val="22"/>
              </w:rPr>
              <w:t>GRAD VELIKA GORICA, Velika Gorica, Trg kralja Tomislava 34</w:t>
            </w:r>
          </w:p>
          <w:p w:rsidRDefault="0067729C" w:rsidP="00342D86" w:rsidR="0067729C" w:rsidRPr="001C0EB4">
            <w:pPr>
              <w:jc w:val="both"/>
              <w:rPr>
                <w:bCs/>
                <w:sz w:val="22"/>
                <w:szCs w:val="22"/>
              </w:rPr>
            </w:pPr>
            <w:r w:rsidRPr="001C0EB4">
              <w:rPr>
                <w:bCs/>
                <w:sz w:val="22"/>
                <w:szCs w:val="22"/>
              </w:rPr>
              <w:t>OIB: 75834963344</w:t>
            </w:r>
          </w:p>
        </w:tc>
        <w:tc>
          <w:tcPr>
            <w:tcW w:type="dxa" w:w="2160"/>
          </w:tcPr>
          <w:p w:rsidRDefault="00ED5914" w:rsidP="00ED5914" w:rsidR="0067729C" w:rsidRPr="001C0EB4">
            <w:pPr>
              <w:jc w:val="right"/>
              <w:rPr>
                <w:sz w:val="22"/>
                <w:szCs w:val="22"/>
              </w:rPr>
            </w:pPr>
            <w:r w:rsidRPr="001C0EB4">
              <w:rPr>
                <w:sz w:val="22"/>
                <w:szCs w:val="22"/>
              </w:rPr>
              <w:t>14.991,86</w:t>
            </w:r>
          </w:p>
        </w:tc>
      </w:tr>
      <w:tr w:rsidTr="00D03A5B" w:rsidR="0067729C" w:rsidRPr="001C0EB4">
        <w:tc>
          <w:tcPr>
            <w:tcW w:type="dxa" w:w="720"/>
          </w:tcPr>
          <w:p w:rsidRDefault="0067729C" w:rsidP="00D03A5B" w:rsidR="0067729C" w:rsidRPr="001C0EB4">
            <w:pPr>
              <w:rPr>
                <w:bCs/>
                <w:sz w:val="22"/>
                <w:szCs w:val="22"/>
              </w:rPr>
            </w:pPr>
            <w:r w:rsidRPr="001C0EB4">
              <w:rPr>
                <w:bCs/>
                <w:sz w:val="22"/>
                <w:szCs w:val="22"/>
              </w:rPr>
              <w:t>13</w:t>
            </w:r>
          </w:p>
        </w:tc>
        <w:tc>
          <w:tcPr>
            <w:tcW w:type="dxa" w:w="6360"/>
          </w:tcPr>
          <w:p w:rsidRDefault="0067729C" w:rsidP="0067729C" w:rsidR="0067729C" w:rsidRPr="001C0EB4">
            <w:pPr>
              <w:jc w:val="both"/>
              <w:rPr>
                <w:bCs/>
                <w:sz w:val="22"/>
                <w:szCs w:val="22"/>
              </w:rPr>
            </w:pPr>
            <w:r w:rsidRPr="001C0EB4">
              <w:rPr>
                <w:bCs/>
                <w:sz w:val="22"/>
                <w:szCs w:val="22"/>
              </w:rPr>
              <w:t>GRAD KUTINA, Kutina, Trg kralja Tomislava 12, OIB: 41888874500</w:t>
            </w:r>
          </w:p>
        </w:tc>
        <w:tc>
          <w:tcPr>
            <w:tcW w:type="dxa" w:w="2160"/>
          </w:tcPr>
          <w:p w:rsidRDefault="00ED5914" w:rsidP="00ED5914" w:rsidR="0067729C" w:rsidRPr="001C0EB4">
            <w:pPr>
              <w:jc w:val="right"/>
              <w:rPr>
                <w:sz w:val="22"/>
                <w:szCs w:val="22"/>
              </w:rPr>
            </w:pPr>
            <w:r w:rsidRPr="001C0EB4">
              <w:rPr>
                <w:sz w:val="22"/>
                <w:szCs w:val="22"/>
              </w:rPr>
              <w:t>199,53</w:t>
            </w:r>
          </w:p>
        </w:tc>
      </w:tr>
      <w:tr w:rsidTr="00D03A5B" w:rsidR="0067729C" w:rsidRPr="001C0EB4">
        <w:tc>
          <w:tcPr>
            <w:tcW w:type="dxa" w:w="720"/>
          </w:tcPr>
          <w:p w:rsidRDefault="0067729C" w:rsidP="00D03A5B" w:rsidR="0067729C" w:rsidRPr="001C0EB4">
            <w:pPr>
              <w:rPr>
                <w:bCs/>
                <w:sz w:val="22"/>
                <w:szCs w:val="22"/>
              </w:rPr>
            </w:pPr>
            <w:r w:rsidRPr="001C0EB4">
              <w:rPr>
                <w:bCs/>
                <w:sz w:val="22"/>
                <w:szCs w:val="22"/>
              </w:rPr>
              <w:t>14</w:t>
            </w:r>
          </w:p>
        </w:tc>
        <w:tc>
          <w:tcPr>
            <w:tcW w:type="dxa" w:w="6360"/>
          </w:tcPr>
          <w:p w:rsidRDefault="0067729C" w:rsidP="00342D86" w:rsidR="0067729C" w:rsidRPr="001C0EB4">
            <w:pPr>
              <w:jc w:val="both"/>
              <w:rPr>
                <w:bCs/>
                <w:sz w:val="22"/>
                <w:szCs w:val="22"/>
              </w:rPr>
            </w:pPr>
            <w:r w:rsidRPr="001C0EB4">
              <w:rPr>
                <w:bCs/>
                <w:sz w:val="22"/>
                <w:szCs w:val="22"/>
              </w:rPr>
              <w:t>INVERTO PRO d.o.o., Zagreb, Držićeva 81/b, OIB: 91338031185</w:t>
            </w:r>
          </w:p>
        </w:tc>
        <w:tc>
          <w:tcPr>
            <w:tcW w:type="dxa" w:w="2160"/>
          </w:tcPr>
          <w:p w:rsidRDefault="00ED5914" w:rsidP="00ED5914" w:rsidR="0067729C" w:rsidRPr="001C0EB4">
            <w:pPr>
              <w:jc w:val="right"/>
              <w:rPr>
                <w:sz w:val="22"/>
                <w:szCs w:val="22"/>
              </w:rPr>
            </w:pPr>
            <w:r w:rsidRPr="001C0EB4">
              <w:rPr>
                <w:sz w:val="22"/>
                <w:szCs w:val="22"/>
              </w:rPr>
              <w:t>102.769,34</w:t>
            </w:r>
          </w:p>
        </w:tc>
      </w:tr>
      <w:tr w:rsidTr="00D03A5B" w:rsidR="0067729C" w:rsidRPr="001C0EB4">
        <w:tc>
          <w:tcPr>
            <w:tcW w:type="dxa" w:w="720"/>
          </w:tcPr>
          <w:p w:rsidRDefault="0067729C" w:rsidP="00D03A5B" w:rsidR="0067729C" w:rsidRPr="001C0EB4">
            <w:pPr>
              <w:rPr>
                <w:bCs/>
                <w:sz w:val="22"/>
                <w:szCs w:val="22"/>
              </w:rPr>
            </w:pPr>
            <w:r w:rsidRPr="001C0EB4">
              <w:rPr>
                <w:bCs/>
                <w:sz w:val="22"/>
                <w:szCs w:val="22"/>
              </w:rPr>
              <w:t>15.</w:t>
            </w:r>
          </w:p>
        </w:tc>
        <w:tc>
          <w:tcPr>
            <w:tcW w:type="dxa" w:w="6360"/>
          </w:tcPr>
          <w:p w:rsidRDefault="0067729C" w:rsidP="0067729C" w:rsidR="0067729C" w:rsidRPr="001C0EB4">
            <w:pPr>
              <w:jc w:val="both"/>
              <w:rPr>
                <w:bCs/>
                <w:sz w:val="22"/>
                <w:szCs w:val="22"/>
              </w:rPr>
            </w:pPr>
            <w:r w:rsidRPr="001C0EB4">
              <w:rPr>
                <w:bCs/>
                <w:sz w:val="22"/>
                <w:szCs w:val="22"/>
              </w:rPr>
              <w:t>CROS</w:t>
            </w:r>
            <w:r w:rsidR="0056622E">
              <w:rPr>
                <w:bCs/>
                <w:sz w:val="22"/>
                <w:szCs w:val="22"/>
              </w:rPr>
              <w:t>C</w:t>
            </w:r>
            <w:r w:rsidRPr="001C0EB4">
              <w:rPr>
                <w:bCs/>
                <w:sz w:val="22"/>
                <w:szCs w:val="22"/>
              </w:rPr>
              <w:t>O – Naftni servisi d.o.o., Zagreb, Ulica grada Vukovara 18</w:t>
            </w:r>
          </w:p>
          <w:p w:rsidRDefault="0067729C" w:rsidP="0067729C" w:rsidR="0067729C" w:rsidRPr="001C0EB4">
            <w:pPr>
              <w:jc w:val="both"/>
              <w:rPr>
                <w:bCs/>
                <w:sz w:val="22"/>
                <w:szCs w:val="22"/>
              </w:rPr>
            </w:pPr>
            <w:r w:rsidRPr="001C0EB4">
              <w:rPr>
                <w:bCs/>
                <w:sz w:val="22"/>
                <w:szCs w:val="22"/>
              </w:rPr>
              <w:t>OIB: 15538072333</w:t>
            </w:r>
          </w:p>
        </w:tc>
        <w:tc>
          <w:tcPr>
            <w:tcW w:type="dxa" w:w="2160"/>
          </w:tcPr>
          <w:p w:rsidRDefault="00ED5914" w:rsidP="00ED5914" w:rsidR="0067729C" w:rsidRPr="001C0EB4">
            <w:pPr>
              <w:jc w:val="right"/>
              <w:rPr>
                <w:sz w:val="22"/>
                <w:szCs w:val="22"/>
              </w:rPr>
            </w:pPr>
            <w:r w:rsidRPr="001C0EB4">
              <w:rPr>
                <w:sz w:val="22"/>
                <w:szCs w:val="22"/>
              </w:rPr>
              <w:t>61.964,08</w:t>
            </w:r>
          </w:p>
        </w:tc>
      </w:tr>
      <w:tr w:rsidTr="00D03A5B" w:rsidR="0067729C" w:rsidRPr="001C0EB4">
        <w:tc>
          <w:tcPr>
            <w:tcW w:type="dxa" w:w="720"/>
          </w:tcPr>
          <w:p w:rsidRDefault="0067729C" w:rsidP="00D03A5B" w:rsidR="0067729C" w:rsidRPr="001C0EB4">
            <w:pPr>
              <w:rPr>
                <w:bCs/>
                <w:sz w:val="22"/>
                <w:szCs w:val="22"/>
              </w:rPr>
            </w:pPr>
            <w:r w:rsidRPr="001C0EB4">
              <w:rPr>
                <w:bCs/>
                <w:sz w:val="22"/>
                <w:szCs w:val="22"/>
              </w:rPr>
              <w:t>16.</w:t>
            </w:r>
          </w:p>
        </w:tc>
        <w:tc>
          <w:tcPr>
            <w:tcW w:type="dxa" w:w="6360"/>
          </w:tcPr>
          <w:p w:rsidRDefault="0067729C" w:rsidP="0067729C" w:rsidR="0067729C" w:rsidRPr="001C0EB4">
            <w:pPr>
              <w:jc w:val="both"/>
              <w:rPr>
                <w:bCs/>
                <w:sz w:val="22"/>
                <w:szCs w:val="22"/>
              </w:rPr>
            </w:pPr>
            <w:r w:rsidRPr="001C0EB4">
              <w:rPr>
                <w:bCs/>
                <w:sz w:val="22"/>
                <w:szCs w:val="22"/>
              </w:rPr>
              <w:t>GEOTEHNIKA – KONSOLIDACIJA d.o.o. za konsolidacijske radove, Zagreb, Petra Gregeca 4, OIB: 96552131417</w:t>
            </w:r>
          </w:p>
        </w:tc>
        <w:tc>
          <w:tcPr>
            <w:tcW w:type="dxa" w:w="2160"/>
          </w:tcPr>
          <w:p w:rsidRDefault="009A623A" w:rsidP="00ED5914" w:rsidR="0067729C" w:rsidRPr="001C0EB4">
            <w:pPr>
              <w:jc w:val="right"/>
              <w:rPr>
                <w:sz w:val="22"/>
                <w:szCs w:val="22"/>
              </w:rPr>
            </w:pPr>
            <w:r w:rsidRPr="001C0EB4">
              <w:rPr>
                <w:sz w:val="22"/>
                <w:szCs w:val="22"/>
              </w:rPr>
              <w:t>291.081,40</w:t>
            </w:r>
          </w:p>
        </w:tc>
      </w:tr>
      <w:tr w:rsidTr="00D03A5B" w:rsidR="0067729C" w:rsidRPr="001C0EB4">
        <w:tc>
          <w:tcPr>
            <w:tcW w:type="dxa" w:w="720"/>
          </w:tcPr>
          <w:p w:rsidRDefault="0067729C" w:rsidP="00D03A5B" w:rsidR="0067729C" w:rsidRPr="001C0EB4">
            <w:pPr>
              <w:rPr>
                <w:bCs/>
                <w:sz w:val="22"/>
                <w:szCs w:val="22"/>
              </w:rPr>
            </w:pPr>
            <w:r w:rsidRPr="001C0EB4">
              <w:rPr>
                <w:bCs/>
                <w:sz w:val="22"/>
                <w:szCs w:val="22"/>
              </w:rPr>
              <w:t>17.</w:t>
            </w:r>
          </w:p>
        </w:tc>
        <w:tc>
          <w:tcPr>
            <w:tcW w:type="dxa" w:w="6360"/>
          </w:tcPr>
          <w:p w:rsidRDefault="0067729C" w:rsidP="0067729C" w:rsidR="0067729C" w:rsidRPr="001C0EB4">
            <w:pPr>
              <w:jc w:val="both"/>
              <w:rPr>
                <w:bCs/>
                <w:sz w:val="22"/>
                <w:szCs w:val="22"/>
              </w:rPr>
            </w:pPr>
            <w:r w:rsidRPr="001C0EB4">
              <w:rPr>
                <w:bCs/>
                <w:sz w:val="22"/>
                <w:szCs w:val="22"/>
              </w:rPr>
              <w:t xml:space="preserve">GV PROMM d.o.o., Jastrebarsko, Augusta Šenoe 2, </w:t>
            </w:r>
          </w:p>
          <w:p w:rsidRDefault="0067729C" w:rsidP="0067729C" w:rsidR="0067729C" w:rsidRPr="001C0EB4">
            <w:pPr>
              <w:jc w:val="both"/>
              <w:rPr>
                <w:bCs/>
                <w:sz w:val="22"/>
                <w:szCs w:val="22"/>
              </w:rPr>
            </w:pPr>
            <w:r w:rsidRPr="001C0EB4">
              <w:rPr>
                <w:bCs/>
                <w:sz w:val="22"/>
                <w:szCs w:val="22"/>
              </w:rPr>
              <w:t>OIB: 64880141785</w:t>
            </w:r>
          </w:p>
        </w:tc>
        <w:tc>
          <w:tcPr>
            <w:tcW w:type="dxa" w:w="2160"/>
          </w:tcPr>
          <w:p w:rsidRDefault="009A623A" w:rsidP="009A623A" w:rsidR="0067729C" w:rsidRPr="001C0EB4">
            <w:pPr>
              <w:jc w:val="right"/>
              <w:rPr>
                <w:sz w:val="22"/>
                <w:szCs w:val="22"/>
              </w:rPr>
            </w:pPr>
            <w:r w:rsidRPr="001C0EB4">
              <w:rPr>
                <w:sz w:val="22"/>
                <w:szCs w:val="22"/>
              </w:rPr>
              <w:t>26.388,03</w:t>
            </w:r>
          </w:p>
        </w:tc>
      </w:tr>
      <w:tr w:rsidTr="00D03A5B" w:rsidR="0067729C" w:rsidRPr="001C0EB4">
        <w:tc>
          <w:tcPr>
            <w:tcW w:type="dxa" w:w="720"/>
          </w:tcPr>
          <w:p w:rsidRDefault="0067729C" w:rsidP="00D03A5B" w:rsidR="0067729C" w:rsidRPr="001C0EB4">
            <w:pPr>
              <w:rPr>
                <w:bCs/>
                <w:sz w:val="22"/>
                <w:szCs w:val="22"/>
              </w:rPr>
            </w:pPr>
            <w:r w:rsidRPr="001C0EB4">
              <w:rPr>
                <w:bCs/>
                <w:sz w:val="22"/>
                <w:szCs w:val="22"/>
              </w:rPr>
              <w:t>18.</w:t>
            </w:r>
          </w:p>
        </w:tc>
        <w:tc>
          <w:tcPr>
            <w:tcW w:type="dxa" w:w="6360"/>
          </w:tcPr>
          <w:p w:rsidRDefault="0067729C" w:rsidP="0067729C" w:rsidR="0067729C" w:rsidRPr="001C0EB4">
            <w:pPr>
              <w:jc w:val="both"/>
              <w:rPr>
                <w:bCs/>
                <w:sz w:val="22"/>
                <w:szCs w:val="22"/>
              </w:rPr>
            </w:pPr>
            <w:r w:rsidRPr="001C0EB4">
              <w:rPr>
                <w:bCs/>
                <w:sz w:val="22"/>
                <w:szCs w:val="22"/>
              </w:rPr>
              <w:t>JAKLIĆ B&amp;B d.o.o., prozor-Rama, Kralja Tomislava bb, BiH,</w:t>
            </w:r>
          </w:p>
          <w:p w:rsidRDefault="0067729C" w:rsidP="0067729C" w:rsidR="0067729C" w:rsidRPr="001C0EB4">
            <w:pPr>
              <w:jc w:val="both"/>
              <w:rPr>
                <w:bCs/>
                <w:sz w:val="22"/>
                <w:szCs w:val="22"/>
              </w:rPr>
            </w:pPr>
            <w:r w:rsidRPr="001C0EB4">
              <w:rPr>
                <w:bCs/>
                <w:sz w:val="22"/>
                <w:szCs w:val="22"/>
              </w:rPr>
              <w:t>JIB: 4227048850005</w:t>
            </w:r>
          </w:p>
        </w:tc>
        <w:tc>
          <w:tcPr>
            <w:tcW w:type="dxa" w:w="2160"/>
          </w:tcPr>
          <w:p w:rsidRDefault="009A623A" w:rsidP="009A623A" w:rsidR="0067729C" w:rsidRPr="001C0EB4">
            <w:pPr>
              <w:jc w:val="right"/>
              <w:rPr>
                <w:sz w:val="22"/>
                <w:szCs w:val="22"/>
              </w:rPr>
            </w:pPr>
            <w:r w:rsidRPr="001C0EB4">
              <w:rPr>
                <w:sz w:val="22"/>
                <w:szCs w:val="22"/>
              </w:rPr>
              <w:t>42.270,13</w:t>
            </w:r>
          </w:p>
        </w:tc>
      </w:tr>
      <w:tr w:rsidTr="00D03A5B" w:rsidR="0067729C" w:rsidRPr="001C0EB4">
        <w:tc>
          <w:tcPr>
            <w:tcW w:type="dxa" w:w="720"/>
          </w:tcPr>
          <w:p w:rsidRDefault="0067729C" w:rsidP="00D03A5B" w:rsidR="0067729C" w:rsidRPr="001C0EB4">
            <w:pPr>
              <w:rPr>
                <w:bCs/>
                <w:sz w:val="22"/>
                <w:szCs w:val="22"/>
              </w:rPr>
            </w:pPr>
            <w:r w:rsidRPr="001C0EB4">
              <w:rPr>
                <w:bCs/>
                <w:sz w:val="22"/>
                <w:szCs w:val="22"/>
              </w:rPr>
              <w:t>19.</w:t>
            </w:r>
          </w:p>
        </w:tc>
        <w:tc>
          <w:tcPr>
            <w:tcW w:type="dxa" w:w="6360"/>
          </w:tcPr>
          <w:p w:rsidRDefault="0067729C" w:rsidP="0067729C" w:rsidR="0067729C" w:rsidRPr="001C0EB4">
            <w:pPr>
              <w:jc w:val="both"/>
              <w:rPr>
                <w:bCs/>
                <w:sz w:val="22"/>
                <w:szCs w:val="22"/>
              </w:rPr>
            </w:pPr>
            <w:r w:rsidRPr="001C0EB4">
              <w:rPr>
                <w:bCs/>
                <w:sz w:val="22"/>
                <w:szCs w:val="22"/>
              </w:rPr>
              <w:t>BOŽAN d.o.o., Zagreb, III. Kozari put 85, OIB: 66214866918</w:t>
            </w:r>
          </w:p>
        </w:tc>
        <w:tc>
          <w:tcPr>
            <w:tcW w:type="dxa" w:w="2160"/>
          </w:tcPr>
          <w:p w:rsidRDefault="009A623A" w:rsidP="009A623A" w:rsidR="0067729C" w:rsidRPr="001C0EB4">
            <w:pPr>
              <w:jc w:val="right"/>
              <w:rPr>
                <w:sz w:val="22"/>
                <w:szCs w:val="22"/>
              </w:rPr>
            </w:pPr>
            <w:r w:rsidRPr="001C0EB4">
              <w:rPr>
                <w:sz w:val="22"/>
                <w:szCs w:val="22"/>
              </w:rPr>
              <w:t>9.901,00</w:t>
            </w:r>
          </w:p>
        </w:tc>
      </w:tr>
      <w:tr w:rsidTr="00D03A5B" w:rsidR="0067729C" w:rsidRPr="001C0EB4">
        <w:tc>
          <w:tcPr>
            <w:tcW w:type="dxa" w:w="720"/>
          </w:tcPr>
          <w:p w:rsidRDefault="0067729C" w:rsidP="00D03A5B" w:rsidR="0067729C" w:rsidRPr="001C0EB4">
            <w:pPr>
              <w:rPr>
                <w:bCs/>
                <w:sz w:val="22"/>
                <w:szCs w:val="22"/>
              </w:rPr>
            </w:pPr>
            <w:r w:rsidRPr="001C0EB4">
              <w:rPr>
                <w:bCs/>
                <w:sz w:val="22"/>
                <w:szCs w:val="22"/>
              </w:rPr>
              <w:t>20.</w:t>
            </w:r>
          </w:p>
        </w:tc>
        <w:tc>
          <w:tcPr>
            <w:tcW w:type="dxa" w:w="6360"/>
          </w:tcPr>
          <w:p w:rsidRDefault="0067729C" w:rsidP="00342D86" w:rsidR="0067729C" w:rsidRPr="001C0EB4">
            <w:pPr>
              <w:jc w:val="both"/>
              <w:rPr>
                <w:bCs/>
                <w:sz w:val="22"/>
                <w:szCs w:val="22"/>
              </w:rPr>
            </w:pPr>
            <w:r w:rsidRPr="001C0EB4">
              <w:rPr>
                <w:bCs/>
                <w:sz w:val="22"/>
                <w:szCs w:val="22"/>
              </w:rPr>
              <w:t xml:space="preserve">VODOOPSKRBA I ODVODNJA d.o.o.,Zagreb, Folnegovićeva, </w:t>
            </w:r>
          </w:p>
          <w:p w:rsidRDefault="0067729C" w:rsidP="00342D86" w:rsidR="0067729C" w:rsidRPr="001C0EB4">
            <w:pPr>
              <w:jc w:val="both"/>
              <w:rPr>
                <w:bCs/>
                <w:sz w:val="22"/>
                <w:szCs w:val="22"/>
              </w:rPr>
            </w:pPr>
            <w:r w:rsidRPr="001C0EB4">
              <w:rPr>
                <w:bCs/>
                <w:sz w:val="22"/>
                <w:szCs w:val="22"/>
              </w:rPr>
              <w:t>OIB: 83416546499</w:t>
            </w:r>
          </w:p>
        </w:tc>
        <w:tc>
          <w:tcPr>
            <w:tcW w:type="dxa" w:w="2160"/>
          </w:tcPr>
          <w:p w:rsidRDefault="009A623A" w:rsidP="009A623A" w:rsidR="0067729C" w:rsidRPr="001C0EB4">
            <w:pPr>
              <w:jc w:val="right"/>
              <w:rPr>
                <w:sz w:val="22"/>
                <w:szCs w:val="22"/>
              </w:rPr>
            </w:pPr>
            <w:r w:rsidRPr="001C0EB4">
              <w:rPr>
                <w:sz w:val="22"/>
                <w:szCs w:val="22"/>
              </w:rPr>
              <w:t>18.082,15</w:t>
            </w:r>
          </w:p>
        </w:tc>
      </w:tr>
    </w:tbl>
    <w:p w:rsidRDefault="001C0EB4" w:rsidP="00A71B47" w:rsidR="00D03A5B" w:rsidRPr="00791CF7">
      <w:pPr>
        <w:jc w:val="both"/>
      </w:pPr>
      <w:r>
        <w:lastRenderedPageBreak/>
        <w:tab/>
      </w:r>
      <w:r w:rsidRPr="00791CF7">
        <w:t>Stečajni vjerovnici gore osporenih tražbina upućuju se na parnicu protiv stečajnog dužnika radi utvrđivanja osporene tražbine. (čl. 178. st.1. Stečajnog zakona).</w:t>
      </w:r>
    </w:p>
    <w:p w:rsidRDefault="001C0EB4" w:rsidP="00A71B47" w:rsidR="001C0EB4" w:rsidRPr="00791CF7">
      <w:pPr>
        <w:jc w:val="both"/>
      </w:pPr>
      <w:r w:rsidRPr="00791CF7">
        <w:tab/>
        <w:t>Ako osoba koja je upućena na parnicu ne pokrene parnicu u roku od 8 dana od primitka rješenja o upućivanju na parnicu, smatrat će se da je odustala od prava na vođenje parnice.</w:t>
      </w:r>
    </w:p>
    <w:p w:rsidRDefault="001C0EB4" w:rsidP="00A71B47" w:rsidR="001C0EB4" w:rsidRPr="00791CF7">
      <w:pPr>
        <w:jc w:val="both"/>
      </w:pPr>
    </w:p>
    <w:p w:rsidRDefault="005A05A8" w:rsidR="005A05A8" w:rsidRPr="00791CF7">
      <w:pPr>
        <w:pStyle w:val="Naslov1"/>
        <w:rPr>
          <w:rFonts w:cs="Times New Roman" w:hAnsi="Times New Roman" w:ascii="Times New Roman"/>
          <w:b w:val="false"/>
          <w:sz w:val="24"/>
        </w:rPr>
      </w:pPr>
      <w:r w:rsidRPr="00791CF7">
        <w:rPr>
          <w:rFonts w:cs="Times New Roman" w:hAnsi="Times New Roman" w:ascii="Times New Roman"/>
          <w:b w:val="false"/>
          <w:sz w:val="24"/>
        </w:rPr>
        <w:t>Obrazloženje</w:t>
      </w:r>
    </w:p>
    <w:p w:rsidRDefault="00954AAC" w:rsidR="00954AAC" w:rsidRPr="00791CF7">
      <w:pPr>
        <w:ind w:firstLine="720"/>
        <w:jc w:val="both"/>
      </w:pPr>
    </w:p>
    <w:p w:rsidRDefault="00954AAC" w:rsidP="00954AAC" w:rsidR="00954AAC" w:rsidRPr="00791CF7">
      <w:pPr>
        <w:ind w:firstLine="720"/>
        <w:jc w:val="both"/>
      </w:pPr>
      <w:r w:rsidRPr="00791CF7">
        <w:t>Na ispitnom ročištu održanom dana</w:t>
      </w:r>
      <w:r w:rsidR="00EB5A87" w:rsidRPr="00791CF7">
        <w:t xml:space="preserve"> </w:t>
      </w:r>
      <w:r w:rsidR="009166AB" w:rsidRPr="00791CF7">
        <w:t>8</w:t>
      </w:r>
      <w:r w:rsidR="00EB5A87" w:rsidRPr="00791CF7">
        <w:t xml:space="preserve">. </w:t>
      </w:r>
      <w:r w:rsidR="009166AB" w:rsidRPr="00791CF7">
        <w:t>prosinca</w:t>
      </w:r>
      <w:r w:rsidRPr="00791CF7">
        <w:t xml:space="preserve"> 20</w:t>
      </w:r>
      <w:r w:rsidR="00EE07C2" w:rsidRPr="00791CF7">
        <w:t>1</w:t>
      </w:r>
      <w:r w:rsidR="00911B6A" w:rsidRPr="00791CF7">
        <w:t>5</w:t>
      </w:r>
      <w:r w:rsidR="00336758" w:rsidRPr="00791CF7">
        <w:t>.</w:t>
      </w:r>
      <w:r w:rsidRPr="00791CF7">
        <w:t xml:space="preserve"> ispitane su sve prijavljene tražbine prema svojim iznosima i redu.</w:t>
      </w:r>
    </w:p>
    <w:p w:rsidRDefault="00954AAC" w:rsidP="00EE07C2" w:rsidR="00954AAC" w:rsidRPr="00791CF7">
      <w:pPr>
        <w:ind w:firstLine="708"/>
        <w:jc w:val="both"/>
      </w:pPr>
      <w:r w:rsidRPr="00791CF7">
        <w:t>Stečajni sudac sastavio je, sukladno članku 177. stavak 2. Stečajnog zakona</w:t>
      </w:r>
      <w:r w:rsidR="00EE07C2" w:rsidRPr="00791CF7">
        <w:t xml:space="preserve"> (Narodne novine br. </w:t>
      </w:r>
      <w:r w:rsidR="006E49B0" w:rsidRPr="00791CF7">
        <w:t>44/96, 161/98, 29/99, 129/00, 123/03, 197/03, 187/04, 82/06, 116/10, 125/12, 133/12;</w:t>
      </w:r>
      <w:r w:rsidR="00EE07C2" w:rsidRPr="00791CF7">
        <w:t xml:space="preserve"> dalje: SZ)</w:t>
      </w:r>
      <w:r w:rsidRPr="00791CF7">
        <w:t>, tablicu ispitanih tražbina, a u koju su za svaku prijavljenu tražbinu uneseni podaci o tome u kojoj je mjeri tražbina utvrđena prema svom iznosu i svom redu</w:t>
      </w:r>
      <w:r w:rsidR="00974173" w:rsidRPr="00791CF7">
        <w:t>,</w:t>
      </w:r>
      <w:r w:rsidRPr="00791CF7">
        <w:t xml:space="preserve"> odnosno tko je tražbinu osporio.</w:t>
      </w:r>
    </w:p>
    <w:p w:rsidRDefault="00353B61" w:rsidP="00353B61" w:rsidR="00353B61" w:rsidRPr="00791CF7">
      <w:pPr>
        <w:pStyle w:val="Tijeloteksta-uvlaka2"/>
      </w:pPr>
      <w:r w:rsidRPr="00791CF7">
        <w:t>Tražbine navedene u točki I. izreke stečajn</w:t>
      </w:r>
      <w:r w:rsidR="00DA18A4" w:rsidRPr="00791CF7">
        <w:t>a</w:t>
      </w:r>
      <w:r w:rsidRPr="00791CF7">
        <w:t xml:space="preserve"> upravitel</w:t>
      </w:r>
      <w:r w:rsidR="006926A2" w:rsidRPr="00791CF7">
        <w:t>j</w:t>
      </w:r>
      <w:r w:rsidR="00DA18A4" w:rsidRPr="00791CF7">
        <w:t>ica</w:t>
      </w:r>
      <w:r w:rsidRPr="00791CF7">
        <w:t xml:space="preserve"> nije ospor</w:t>
      </w:r>
      <w:r w:rsidR="00DA18A4" w:rsidRPr="00791CF7">
        <w:t>ila</w:t>
      </w:r>
      <w:r w:rsidRPr="00791CF7">
        <w:t>, a ni nitko od nazočnih vjerovnika. Stoga se</w:t>
      </w:r>
      <w:r w:rsidR="006D02BC" w:rsidRPr="00791CF7">
        <w:t>, te tražbine na temelju</w:t>
      </w:r>
      <w:r w:rsidRPr="00791CF7">
        <w:t xml:space="preserve"> čla</w:t>
      </w:r>
      <w:r w:rsidR="00EE07C2" w:rsidRPr="00791CF7">
        <w:t>nk</w:t>
      </w:r>
      <w:r w:rsidR="006D02BC" w:rsidRPr="00791CF7">
        <w:t>a</w:t>
      </w:r>
      <w:r w:rsidR="00EE07C2" w:rsidRPr="00791CF7">
        <w:t xml:space="preserve"> 177. stavak 1. SZ-</w:t>
      </w:r>
      <w:r w:rsidRPr="00791CF7">
        <w:t>a smatraju utvrđenim, te je na temelju članka 177. stavak 3. S</w:t>
      </w:r>
      <w:r w:rsidR="00EE07C2" w:rsidRPr="00791CF7">
        <w:t>Z-</w:t>
      </w:r>
      <w:r w:rsidRPr="00791CF7">
        <w:t>a i riješeno kao u točki I. izreke.</w:t>
      </w:r>
    </w:p>
    <w:p w:rsidRDefault="00DA18A4" w:rsidP="00353B61" w:rsidR="00DA18A4" w:rsidRPr="00791CF7">
      <w:pPr>
        <w:pStyle w:val="Tijeloteksta-uvlaka2"/>
      </w:pPr>
      <w:r w:rsidRPr="00791CF7">
        <w:t>U točki II. Izreke rješenja, stečajna upraviteljica osporila je tražbine I. višeg isplatnog reda, odnosno II. višeg isplatnog reda, te kako osporavanje na ročištu nije otklonjeno, to vjerovnike osporenih tražbina valjalo uputiti na parnicu protiv stečajnog dužnika rad</w:t>
      </w:r>
      <w:r w:rsidR="002C5881" w:rsidRPr="00791CF7">
        <w:t>i utvrđivanja osporene tražbine, na temelju čl. 178. st.1. SZ-a.</w:t>
      </w:r>
    </w:p>
    <w:p w:rsidRDefault="002C5881" w:rsidP="00353B61" w:rsidR="002C5881" w:rsidRPr="00791CF7">
      <w:pPr>
        <w:pStyle w:val="Tijeloteksta-uvlaka2"/>
      </w:pPr>
    </w:p>
    <w:p w:rsidRDefault="002C5881" w:rsidP="00353B61" w:rsidR="00911B6A" w:rsidRPr="00791CF7">
      <w:pPr>
        <w:pStyle w:val="Tijeloteksta-uvlaka2"/>
        <w:rPr>
          <w:bCs/>
        </w:rPr>
      </w:pPr>
      <w:r w:rsidRPr="00791CF7">
        <w:rPr>
          <w:bCs/>
        </w:rPr>
        <w:t>Stečajnom vjerovniku Branislav Filipović, Mlini, Gornja Čibača 4, OIB:81167862221, osporena je tražbina u iznosu od 14.197,38 kn, a iz razloga, jer vjerovnik u odnosu na navedeni iznos nije dostavio dokumentaciju iz koje bi ista proizlazila, a također u raspoloživoj dokumentaciji stečajnog dužnika nema dokaza u odnosu na prijavljeni iznos.</w:t>
      </w:r>
    </w:p>
    <w:p w:rsidRDefault="002C5881" w:rsidP="00353B61" w:rsidR="002C5881" w:rsidRPr="00791CF7">
      <w:pPr>
        <w:pStyle w:val="Tijeloteksta-uvlaka2"/>
        <w:rPr>
          <w:bCs/>
        </w:rPr>
      </w:pPr>
    </w:p>
    <w:p w:rsidRDefault="002C5881" w:rsidP="00906AA6" w:rsidR="00906AA6" w:rsidRPr="00791CF7">
      <w:pPr>
        <w:ind w:firstLine="720"/>
        <w:jc w:val="both"/>
        <w:rPr>
          <w:bCs/>
        </w:rPr>
      </w:pPr>
      <w:r w:rsidRPr="00791CF7">
        <w:rPr>
          <w:bCs/>
        </w:rPr>
        <w:t xml:space="preserve">Stečajnom vjerovniku ATLAS COPCO d.o.o., Zagreb, Slavonska Avenija 19, OIB: 80829168312, osporena je tražbina u iznosu od </w:t>
      </w:r>
      <w:r w:rsidRPr="00791CF7">
        <w:t>212.126,61</w:t>
      </w:r>
      <w:r w:rsidRPr="00791CF7">
        <w:rPr>
          <w:bCs/>
        </w:rPr>
        <w:t xml:space="preserve">kn, a iz razloga, jer je vjerovnik prijavio tražbinu koja nije u skladu sa iznosom iz pravomoćne predstečajne nagodbe, sukladno čl. 82. st.4. Zakona o financijskom poslovanju i predstečajnoj nagodbi </w:t>
      </w:r>
      <w:r w:rsidR="00906AA6" w:rsidRPr="00791CF7">
        <w:rPr>
          <w:bCs/>
        </w:rPr>
        <w:t>(NN br. 108/12, 144/12, 81/13, 113/13 dalje ZFPNN)</w:t>
      </w:r>
      <w:r w:rsidR="00BA0BC6" w:rsidRPr="00791CF7">
        <w:rPr>
          <w:bCs/>
        </w:rPr>
        <w:t xml:space="preserve">. U odnosu na prijavljenu tražbinu ovom stečajnom vjerovniku priznat je iznos glavnice od 139.892,36 kn, te kamata od pravomoćnosti nagodbe do dana otvaranja stečajnog postupka 9. rujna 2015. (ukupno 166.567,72 kn). </w:t>
      </w:r>
      <w:r w:rsidR="00906AA6" w:rsidRPr="00791CF7">
        <w:rPr>
          <w:bCs/>
        </w:rPr>
        <w:t xml:space="preserve"> </w:t>
      </w:r>
    </w:p>
    <w:p w:rsidRDefault="00023196" w:rsidP="00023196" w:rsidR="00023196" w:rsidRPr="00791CF7">
      <w:pPr>
        <w:ind w:firstLine="720"/>
        <w:jc w:val="both"/>
        <w:rPr>
          <w:bCs/>
        </w:rPr>
      </w:pPr>
    </w:p>
    <w:p w:rsidRDefault="00023196" w:rsidP="00023196" w:rsidR="00023196" w:rsidRPr="00791CF7">
      <w:pPr>
        <w:ind w:firstLine="708"/>
        <w:jc w:val="both"/>
        <w:rPr>
          <w:bCs/>
        </w:rPr>
      </w:pPr>
      <w:r w:rsidRPr="00791CF7">
        <w:rPr>
          <w:bCs/>
        </w:rPr>
        <w:t xml:space="preserve">Stečajnom vjerovniku ADRIA NORMA d.o.o., Zagreb, Ulica Grada Vukovara 284/D, OIB:80109305109, osporena je tražbina u iznosu od </w:t>
      </w:r>
      <w:r w:rsidRPr="00791CF7">
        <w:t>5.290,12</w:t>
      </w:r>
      <w:r w:rsidRPr="00791CF7">
        <w:rPr>
          <w:bCs/>
        </w:rPr>
        <w:t xml:space="preserve">, a iz razloga, jer je vjerovnik prijavio tražbinu koja nije u skladu sa iznosom iz pravomoćne predstečajne nagodbe, sukladno čl. 82. st.4. Zakona o financijskom poslovanju i predstečajnoj nagodbi (NN br. 108/12, 144/12, 81/13, 113/13 dalje ZFPNN). U odnosu na prijavljenu tražbinu ovom stečajnom vjerovniku priznat je iznos od 7.484,57 kn.  </w:t>
      </w:r>
    </w:p>
    <w:p w:rsidRDefault="00023196" w:rsidP="00023196" w:rsidR="00023196" w:rsidRPr="00791CF7">
      <w:pPr>
        <w:ind w:firstLine="708"/>
        <w:jc w:val="both"/>
        <w:rPr>
          <w:bCs/>
        </w:rPr>
      </w:pPr>
    </w:p>
    <w:p w:rsidRDefault="00023196" w:rsidP="00023196" w:rsidR="00FC7C9D" w:rsidRPr="00791CF7">
      <w:pPr>
        <w:ind w:firstLine="708"/>
        <w:jc w:val="both"/>
        <w:rPr>
          <w:bCs/>
        </w:rPr>
      </w:pPr>
      <w:r w:rsidRPr="00791CF7">
        <w:rPr>
          <w:bCs/>
        </w:rPr>
        <w:t>Stečajnom vjerovniku DOKA Hrvatska d.o.o., Za</w:t>
      </w:r>
      <w:r w:rsidR="00782B17">
        <w:rPr>
          <w:bCs/>
        </w:rPr>
        <w:t>greb, Radnička cesta 173g, OIB:</w:t>
      </w:r>
      <w:r w:rsidRPr="00791CF7">
        <w:rPr>
          <w:bCs/>
        </w:rPr>
        <w:t xml:space="preserve">25940944046 osporena je tražbina u iznosu od </w:t>
      </w:r>
      <w:r w:rsidRPr="00791CF7">
        <w:t>57.721,42 kn</w:t>
      </w:r>
      <w:r w:rsidRPr="00791CF7">
        <w:rPr>
          <w:bCs/>
        </w:rPr>
        <w:t xml:space="preserve">, a iz razloga, jer se osporeni iznos odnosi na kamate obračunate od dana </w:t>
      </w:r>
      <w:r w:rsidR="00DF3A24">
        <w:rPr>
          <w:bCs/>
        </w:rPr>
        <w:t>dospijeća</w:t>
      </w:r>
      <w:r w:rsidRPr="00791CF7">
        <w:rPr>
          <w:bCs/>
        </w:rPr>
        <w:t xml:space="preserve"> računa do dana</w:t>
      </w:r>
      <w:r w:rsidR="00DF3A24">
        <w:rPr>
          <w:bCs/>
        </w:rPr>
        <w:t xml:space="preserve"> otvaranja</w:t>
      </w:r>
      <w:r w:rsidRPr="00791CF7">
        <w:rPr>
          <w:bCs/>
        </w:rPr>
        <w:t xml:space="preserve"> stečaja, umjesto od dana pravomoćnosti p</w:t>
      </w:r>
      <w:r w:rsidR="00FC7C9D" w:rsidRPr="00791CF7">
        <w:rPr>
          <w:bCs/>
        </w:rPr>
        <w:t>redstečajne nagodbe.</w:t>
      </w:r>
    </w:p>
    <w:p w:rsidRDefault="00FC7C9D" w:rsidP="00FC7C9D" w:rsidR="00FC7C9D" w:rsidRPr="00791CF7">
      <w:pPr>
        <w:ind w:firstLine="708"/>
        <w:jc w:val="both"/>
        <w:rPr>
          <w:bCs/>
        </w:rPr>
      </w:pPr>
      <w:r w:rsidRPr="00791CF7">
        <w:rPr>
          <w:bCs/>
        </w:rPr>
        <w:t xml:space="preserve">Stečajnom vjerovniku AGRODUHAN d.o.o., Slatina, Nikole Šubića  Zrinskog 30, OIB:97446273531, osporena je tražbina u iznosu od </w:t>
      </w:r>
      <w:r w:rsidRPr="00791CF7">
        <w:t>3.172,39</w:t>
      </w:r>
      <w:r w:rsidRPr="00791CF7">
        <w:rPr>
          <w:bCs/>
        </w:rPr>
        <w:t xml:space="preserve">, a iz razloga, jer vjerovnik </w:t>
      </w:r>
      <w:r w:rsidR="008D2F6F" w:rsidRPr="00791CF7">
        <w:rPr>
          <w:bCs/>
        </w:rPr>
        <w:t xml:space="preserve">predmetnu tražbinu </w:t>
      </w:r>
      <w:r w:rsidRPr="00791CF7">
        <w:rPr>
          <w:bCs/>
        </w:rPr>
        <w:t xml:space="preserve">nije prijavio </w:t>
      </w:r>
      <w:r w:rsidR="008D2F6F" w:rsidRPr="00791CF7">
        <w:rPr>
          <w:bCs/>
        </w:rPr>
        <w:t>prethodno u provedenoj predstečajnoj nagodbi, a na temelju računa od 19.8.2010.</w:t>
      </w:r>
    </w:p>
    <w:p w:rsidRDefault="008D2F6F" w:rsidP="00FC7C9D" w:rsidR="008D2F6F" w:rsidRPr="00791CF7">
      <w:pPr>
        <w:ind w:firstLine="708"/>
        <w:jc w:val="both"/>
        <w:rPr>
          <w:bCs/>
          <w:color w:val="FF0000"/>
        </w:rPr>
      </w:pPr>
    </w:p>
    <w:p w:rsidRDefault="008D2F6F" w:rsidP="00253E5B" w:rsidR="008D2F6F" w:rsidRPr="00791CF7">
      <w:pPr>
        <w:ind w:firstLine="708"/>
        <w:jc w:val="both"/>
      </w:pPr>
      <w:r w:rsidRPr="00791CF7">
        <w:rPr>
          <w:bCs/>
        </w:rPr>
        <w:lastRenderedPageBreak/>
        <w:t xml:space="preserve">Stečajnom vjerovniku </w:t>
      </w:r>
      <w:r w:rsidRPr="00791CF7">
        <w:t>IVICA BOŽURIĆ vlasnik obrta „IGP“, Velika Gorica, Jelačićev odvojak 8, OIB:16854241426, osporena je tražbina u iznosu od 48.385,42 kn, a iz razloga, jer je vjerovnik prijavio tražbinu koja nije u skladu sa iznosom iz pravomoćne predstečajne nagodbe, odnosno prijava je suprotna čl. 82.st.4 ZFPPN, te je pogrešno obračunao kamate od dana dospijeća računa do otvaranja stečajnog postupka.</w:t>
      </w:r>
    </w:p>
    <w:p w:rsidRDefault="00253E5B" w:rsidP="00253E5B" w:rsidR="00253E5B" w:rsidRPr="00791CF7">
      <w:pPr>
        <w:ind w:firstLine="708"/>
        <w:jc w:val="both"/>
      </w:pPr>
    </w:p>
    <w:p w:rsidRDefault="00253E5B" w:rsidP="00253E5B" w:rsidR="00253E5B" w:rsidRPr="00791CF7">
      <w:pPr>
        <w:ind w:firstLine="708"/>
        <w:jc w:val="both"/>
        <w:rPr>
          <w:bCs/>
        </w:rPr>
      </w:pPr>
      <w:r w:rsidRPr="00791CF7">
        <w:rPr>
          <w:bCs/>
        </w:rPr>
        <w:t>Stečajnom vjerovniku PBZ-LEASING d.o.o., Zagreb, Radnička cesta 44, OIB: 57270798205, osporena je tražbina u iznosu od 119.734,49 kn temeljem Ugovora iz 2008., a iz razloga, jer vjerovnik ovu tražbinu nije prethodno prijavio u predstečajnu nagodbu.</w:t>
      </w:r>
    </w:p>
    <w:p w:rsidRDefault="00672C8E" w:rsidP="00253E5B" w:rsidR="00672C8E" w:rsidRPr="00791CF7">
      <w:pPr>
        <w:ind w:firstLine="708"/>
        <w:jc w:val="both"/>
        <w:rPr>
          <w:bCs/>
        </w:rPr>
      </w:pPr>
    </w:p>
    <w:p w:rsidRDefault="00672C8E" w:rsidP="00672C8E" w:rsidR="00672C8E" w:rsidRPr="00884CC0">
      <w:pPr>
        <w:ind w:firstLine="708"/>
        <w:jc w:val="both"/>
        <w:rPr>
          <w:bCs/>
        </w:rPr>
      </w:pPr>
      <w:r w:rsidRPr="00884CC0">
        <w:rPr>
          <w:bCs/>
        </w:rPr>
        <w:t>Stečajnom vjerovniku ASTRA INTERNATIONAL d.d. u stečaju, Zagreb, Budmanijeva 5, OIB: 98560810474, osporena je tražbina u iznosu</w:t>
      </w:r>
      <w:r w:rsidR="00C05982" w:rsidRPr="00884CC0">
        <w:rPr>
          <w:bCs/>
        </w:rPr>
        <w:t xml:space="preserve"> od 5.346,10 kn, a iz razloga</w:t>
      </w:r>
      <w:r w:rsidR="005E6960" w:rsidRPr="00884CC0">
        <w:rPr>
          <w:bCs/>
        </w:rPr>
        <w:t>,</w:t>
      </w:r>
      <w:r w:rsidR="00C05982" w:rsidRPr="00884CC0">
        <w:rPr>
          <w:bCs/>
        </w:rPr>
        <w:t xml:space="preserve"> jer se osporeni iznos odnosi na glavnicu i kamatu po računu br. 94/N02/1 od 13. lipnja 2013., </w:t>
      </w:r>
      <w:r w:rsidR="005E6960" w:rsidRPr="00884CC0">
        <w:rPr>
          <w:bCs/>
        </w:rPr>
        <w:t>odnosno</w:t>
      </w:r>
      <w:r w:rsidR="00884CC0">
        <w:rPr>
          <w:bCs/>
        </w:rPr>
        <w:t xml:space="preserve"> tražbina je nastala</w:t>
      </w:r>
      <w:r w:rsidR="005E6960" w:rsidRPr="00884CC0">
        <w:rPr>
          <w:bCs/>
        </w:rPr>
        <w:t xml:space="preserve"> prije predstečajne nagodbe koja je otvorena dana 26. ožujka 2013.</w:t>
      </w:r>
    </w:p>
    <w:p w:rsidRDefault="00672C8E" w:rsidP="00672C8E" w:rsidR="00672C8E" w:rsidRPr="00791CF7">
      <w:pPr>
        <w:ind w:firstLine="708"/>
        <w:jc w:val="both"/>
        <w:rPr>
          <w:bCs/>
        </w:rPr>
      </w:pPr>
    </w:p>
    <w:p w:rsidRDefault="00672C8E" w:rsidP="00791CF7" w:rsidR="00672C8E" w:rsidRPr="00791CF7">
      <w:pPr>
        <w:ind w:firstLine="708"/>
        <w:jc w:val="both"/>
        <w:rPr>
          <w:bCs/>
        </w:rPr>
      </w:pPr>
      <w:r w:rsidRPr="00791CF7">
        <w:rPr>
          <w:bCs/>
        </w:rPr>
        <w:t>Stečajnom vjerovniku CODEX SORTIUM d.o.</w:t>
      </w:r>
      <w:r w:rsidR="00791CF7">
        <w:rPr>
          <w:bCs/>
        </w:rPr>
        <w:t>o., Zagreb, Ivana Šibla 9, OIB:</w:t>
      </w:r>
      <w:r w:rsidRPr="00791CF7">
        <w:rPr>
          <w:bCs/>
        </w:rPr>
        <w:t>83918065246, osporena je tražbina u iznosu od 3.814,46 kn, a iz razloga jer navedena tražbina nije u skladu sa iznosom iz pravomoćne predstečajne nagodbe, odnosno prijavljena je suprotno čl. 82. st.2. ZFPPN.</w:t>
      </w:r>
    </w:p>
    <w:p w:rsidRDefault="00672C8E" w:rsidP="00672C8E" w:rsidR="00672C8E" w:rsidRPr="00791CF7">
      <w:pPr>
        <w:jc w:val="both"/>
        <w:rPr>
          <w:bCs/>
        </w:rPr>
      </w:pPr>
    </w:p>
    <w:p w:rsidRDefault="00672C8E" w:rsidP="00791CF7" w:rsidR="00672C8E" w:rsidRPr="00791CF7">
      <w:pPr>
        <w:ind w:firstLine="708"/>
        <w:jc w:val="both"/>
        <w:rPr>
          <w:bCs/>
        </w:rPr>
      </w:pPr>
      <w:r w:rsidRPr="00791CF7">
        <w:rPr>
          <w:bCs/>
        </w:rPr>
        <w:t>Stečajnom vjerovniku PRIMORJE d.d. u stečaju, Republika Slovenija, Ajdovščina, Vipovsk</w:t>
      </w:r>
      <w:r w:rsidR="00791CF7">
        <w:rPr>
          <w:bCs/>
        </w:rPr>
        <w:t>a cesta 3, OIB:</w:t>
      </w:r>
      <w:r w:rsidRPr="00791CF7">
        <w:rPr>
          <w:bCs/>
        </w:rPr>
        <w:t>SI9566622, osporena je tražbina u iznosu od 30.918,29 kn, a iz razloga jer navedena tražbina nije u skladu sa iznosom iz pravomoćne predstečajne nagodbe, odnosno prijavljena je suprotno čl. 82. st.2. ZFPPN.</w:t>
      </w:r>
    </w:p>
    <w:p w:rsidRDefault="00672C8E" w:rsidP="00672C8E" w:rsidR="00672C8E" w:rsidRPr="00791CF7">
      <w:pPr>
        <w:jc w:val="both"/>
        <w:rPr>
          <w:bCs/>
        </w:rPr>
      </w:pPr>
    </w:p>
    <w:p w:rsidRDefault="00672C8E" w:rsidP="00791CF7" w:rsidR="00672C8E" w:rsidRPr="00791CF7">
      <w:pPr>
        <w:ind w:firstLine="708"/>
        <w:jc w:val="both"/>
        <w:rPr>
          <w:bCs/>
        </w:rPr>
      </w:pPr>
      <w:r w:rsidRPr="00791CF7">
        <w:rPr>
          <w:bCs/>
        </w:rPr>
        <w:t>Stečajnom vjerovniku RH, Ministarstvo financija, Porezna uprava, Područni ured Zagreb, Av</w:t>
      </w:r>
      <w:r w:rsidR="00791CF7">
        <w:rPr>
          <w:bCs/>
        </w:rPr>
        <w:t>enija grada Dubrovnika 32, OIB:</w:t>
      </w:r>
      <w:r w:rsidRPr="00791CF7">
        <w:rPr>
          <w:bCs/>
        </w:rPr>
        <w:t xml:space="preserve">18683136487, osporena je tražbina u iznosu od 230.868,81 kn, a iz razloga jer je navedeni iznos priznat u bruto plaćama vjerovnicima I. višeg isplatnog reda. </w:t>
      </w:r>
    </w:p>
    <w:p w:rsidRDefault="00672C8E" w:rsidP="00672C8E" w:rsidR="00672C8E" w:rsidRPr="00791CF7">
      <w:pPr>
        <w:jc w:val="both"/>
        <w:rPr>
          <w:bCs/>
        </w:rPr>
      </w:pPr>
    </w:p>
    <w:p w:rsidRDefault="00672C8E" w:rsidP="00791CF7" w:rsidR="00672C8E" w:rsidRPr="00791CF7">
      <w:pPr>
        <w:ind w:firstLine="708"/>
        <w:jc w:val="both"/>
        <w:rPr>
          <w:bCs/>
        </w:rPr>
      </w:pPr>
      <w:r w:rsidRPr="00791CF7">
        <w:rPr>
          <w:bCs/>
        </w:rPr>
        <w:t xml:space="preserve">Stečajnom vjerovniku ALLIANZ ZAGREB d.d., Zagreb, Heinzelova 70, </w:t>
      </w:r>
      <w:r w:rsidR="00791CF7">
        <w:rPr>
          <w:bCs/>
        </w:rPr>
        <w:t>OIB:</w:t>
      </w:r>
      <w:r w:rsidRPr="00791CF7">
        <w:rPr>
          <w:bCs/>
        </w:rPr>
        <w:t>23759810849, osporena je tražbina u iznosu od 130.188,12 kn, a iz razloga jer navedena tražbina nije u skladu sa iznosom iz pravomoćne predstečajne nagodbe, odnosno prijavljena je suprotno čl. 82. st.2. ZFPPN.</w:t>
      </w:r>
    </w:p>
    <w:p w:rsidRDefault="00672C8E" w:rsidP="00672C8E" w:rsidR="00672C8E" w:rsidRPr="00791CF7">
      <w:pPr>
        <w:jc w:val="both"/>
        <w:rPr>
          <w:bCs/>
        </w:rPr>
      </w:pPr>
    </w:p>
    <w:p w:rsidRDefault="00672C8E" w:rsidP="00791CF7" w:rsidR="00672C8E" w:rsidRPr="00791CF7">
      <w:pPr>
        <w:ind w:firstLine="708"/>
        <w:jc w:val="both"/>
        <w:rPr>
          <w:bCs/>
        </w:rPr>
      </w:pPr>
      <w:r w:rsidRPr="00791CF7">
        <w:rPr>
          <w:bCs/>
        </w:rPr>
        <w:t>Stečajnom vjerovniku GRAD VELIKA GORICA, Velika Gorica, Trg kralja Tomislava 34</w:t>
      </w:r>
      <w:r w:rsidR="00791CF7">
        <w:rPr>
          <w:bCs/>
        </w:rPr>
        <w:t xml:space="preserve"> OIB:</w:t>
      </w:r>
      <w:r w:rsidRPr="00791CF7">
        <w:rPr>
          <w:bCs/>
        </w:rPr>
        <w:t xml:space="preserve">75834963344, osporena je tražbina u iznosu od 14.991,86 kn, </w:t>
      </w:r>
      <w:r w:rsidR="00342D86" w:rsidRPr="00791CF7">
        <w:rPr>
          <w:bCs/>
        </w:rPr>
        <w:t xml:space="preserve">a iz razloga, jer se osporeni iznos odnosi na kamate na tražbinu iz predstečajne nagodbe obračunate od dana izdavanja računa do dana stečaja, umjesto od dana pravomoćnosti predstečajne nagodbe do dana otvaranja stečajnog postupka. </w:t>
      </w:r>
    </w:p>
    <w:p w:rsidRDefault="00342D86" w:rsidP="00672C8E" w:rsidR="00342D86" w:rsidRPr="00791CF7">
      <w:pPr>
        <w:jc w:val="both"/>
        <w:rPr>
          <w:bCs/>
        </w:rPr>
      </w:pPr>
    </w:p>
    <w:p w:rsidRDefault="00342D86" w:rsidP="00791CF7" w:rsidR="00342D86" w:rsidRPr="00791CF7">
      <w:pPr>
        <w:ind w:firstLine="708"/>
        <w:jc w:val="both"/>
        <w:rPr>
          <w:bCs/>
        </w:rPr>
      </w:pPr>
      <w:r w:rsidRPr="00791CF7">
        <w:rPr>
          <w:bCs/>
        </w:rPr>
        <w:t>Stečajnom vjerovniku GRAD KUTINA, Kutina</w:t>
      </w:r>
      <w:r w:rsidR="00791CF7">
        <w:rPr>
          <w:bCs/>
        </w:rPr>
        <w:t>, Trg kralja Tomislava 12, OIB:</w:t>
      </w:r>
      <w:r w:rsidRPr="00791CF7">
        <w:rPr>
          <w:bCs/>
        </w:rPr>
        <w:t>41888874500, osporena je tražbina u iznosu od 199,53 kn, a iz razloga jer navedena tražbina nije u skladu sa iznosom iz pravomoćne predstečajne nagodbe, odnosno prijavljena je suprotno čl. 82. st.2. ZFPPN.</w:t>
      </w:r>
    </w:p>
    <w:p w:rsidRDefault="00342D86" w:rsidP="00342D86" w:rsidR="00342D86" w:rsidRPr="00791CF7">
      <w:pPr>
        <w:jc w:val="both"/>
        <w:rPr>
          <w:bCs/>
        </w:rPr>
      </w:pPr>
    </w:p>
    <w:p w:rsidRDefault="00342D86" w:rsidP="00791CF7" w:rsidR="00342D86" w:rsidRPr="00791CF7">
      <w:pPr>
        <w:ind w:firstLine="708"/>
        <w:jc w:val="both"/>
        <w:rPr>
          <w:bCs/>
        </w:rPr>
      </w:pPr>
      <w:r w:rsidRPr="00791CF7">
        <w:rPr>
          <w:bCs/>
        </w:rPr>
        <w:t>Stečajnom vjerovniku INVERTO PRO d.o.</w:t>
      </w:r>
      <w:r w:rsidR="00791CF7">
        <w:rPr>
          <w:bCs/>
        </w:rPr>
        <w:t>o., Zagreb, Držićeva 81/b, OIB:</w:t>
      </w:r>
      <w:r w:rsidRPr="00791CF7">
        <w:rPr>
          <w:bCs/>
        </w:rPr>
        <w:t xml:space="preserve">91338031185, osporena je tražbina u iznosu od 102.769,34 kn, a iz razloga jer navedena tražbina nije u skladu sa iznosom iz pravomoćne predstečajne nagodbe, odnosno prijavljena je suprotno čl. 82. st.2. ZFPPN. Kod ovog vjerovnika priznata je tražbina u iznosu od 65.593,64 </w:t>
      </w:r>
      <w:r w:rsidRPr="00791CF7">
        <w:rPr>
          <w:bCs/>
        </w:rPr>
        <w:lastRenderedPageBreak/>
        <w:t xml:space="preserve">kn sa pripadajućom kamatom, a osporene su kamate obračunate od dana izdavanja računa do dana stečaja, umjesto od dana pravomoćnosti predstečajne nagodbe do dana otvaranja stečajnog postupka. </w:t>
      </w:r>
    </w:p>
    <w:p w:rsidRDefault="00342D86" w:rsidP="00342D86" w:rsidR="00342D86" w:rsidRPr="00791CF7">
      <w:pPr>
        <w:jc w:val="both"/>
        <w:rPr>
          <w:bCs/>
        </w:rPr>
      </w:pPr>
    </w:p>
    <w:p w:rsidRDefault="00342D86" w:rsidP="00791CF7" w:rsidR="0056622E" w:rsidRPr="00791CF7">
      <w:pPr>
        <w:ind w:firstLine="708"/>
        <w:jc w:val="both"/>
        <w:rPr>
          <w:bCs/>
        </w:rPr>
      </w:pPr>
      <w:r w:rsidRPr="00791CF7">
        <w:rPr>
          <w:bCs/>
        </w:rPr>
        <w:t xml:space="preserve">Stečajnom vjerovniku </w:t>
      </w:r>
      <w:r w:rsidR="003D0E8A" w:rsidRPr="00791CF7">
        <w:rPr>
          <w:bCs/>
        </w:rPr>
        <w:t>CROS</w:t>
      </w:r>
      <w:r w:rsidR="0056622E" w:rsidRPr="00791CF7">
        <w:rPr>
          <w:bCs/>
        </w:rPr>
        <w:t>C</w:t>
      </w:r>
      <w:r w:rsidR="003D0E8A" w:rsidRPr="00791CF7">
        <w:rPr>
          <w:bCs/>
        </w:rPr>
        <w:t>O – Naftni servisi d.o.o., Zagreb, Ulica grada Vukovara 18</w:t>
      </w:r>
      <w:r w:rsidR="00791CF7">
        <w:rPr>
          <w:bCs/>
        </w:rPr>
        <w:t xml:space="preserve"> OIB:</w:t>
      </w:r>
      <w:r w:rsidR="003D0E8A" w:rsidRPr="00791CF7">
        <w:rPr>
          <w:bCs/>
        </w:rPr>
        <w:t>15538072333, osporena je tražbina u iznosu od 61.946,08 kn</w:t>
      </w:r>
      <w:r w:rsidR="0056622E" w:rsidRPr="00791CF7">
        <w:rPr>
          <w:bCs/>
        </w:rPr>
        <w:t xml:space="preserve">, a iz razloga, jer se osporena tražbina odnosi na dio kamata obračunatih od dana izdavanja računa do dana stečaja, umjesto od dana pravomoćnosti predstečajne nagodbe do dana otvaranja stečajnog postupka. </w:t>
      </w:r>
    </w:p>
    <w:p w:rsidRDefault="0056622E" w:rsidP="0056622E" w:rsidR="0056622E" w:rsidRPr="00791CF7">
      <w:pPr>
        <w:jc w:val="both"/>
        <w:rPr>
          <w:bCs/>
        </w:rPr>
      </w:pPr>
    </w:p>
    <w:p w:rsidRDefault="0056622E" w:rsidP="00791CF7" w:rsidR="0056622E" w:rsidRPr="00356F0F">
      <w:pPr>
        <w:ind w:firstLine="708"/>
        <w:jc w:val="both"/>
        <w:rPr>
          <w:bCs/>
        </w:rPr>
      </w:pPr>
      <w:r w:rsidRPr="00356F0F">
        <w:rPr>
          <w:bCs/>
        </w:rPr>
        <w:t>Stečajnom vjerovniku GEOTEHNIKA – KONSOLIDACIJA d.o.o. za konsolidacijske radove, Zagreb, Petra Gregeca 4, OIB: 96552131417, osporena je tražbina u iznosu od 291.081,40 kn, a iz razloga, jer</w:t>
      </w:r>
      <w:r w:rsidR="00DF3A24" w:rsidRPr="00356F0F">
        <w:rPr>
          <w:bCs/>
        </w:rPr>
        <w:t xml:space="preserve"> navedeni iznos osporene tražbine predstavlja razliku između prijavljene i u predstečajnoj nagodbi utvrđene tražbine u odnosu na prijavljenu tražbinu u stečajnom postupku.</w:t>
      </w:r>
    </w:p>
    <w:p w:rsidRDefault="0056622E" w:rsidP="0056622E" w:rsidR="0056622E" w:rsidRPr="005E6960">
      <w:pPr>
        <w:jc w:val="both"/>
        <w:rPr>
          <w:bCs/>
          <w:color w:val="FF0000"/>
        </w:rPr>
      </w:pPr>
    </w:p>
    <w:p w:rsidRDefault="0056622E" w:rsidP="00791CF7" w:rsidR="0056622E" w:rsidRPr="00791CF7">
      <w:pPr>
        <w:ind w:firstLine="708"/>
        <w:jc w:val="both"/>
        <w:rPr>
          <w:bCs/>
        </w:rPr>
      </w:pPr>
      <w:r w:rsidRPr="00791CF7">
        <w:rPr>
          <w:bCs/>
        </w:rPr>
        <w:t xml:space="preserve">Stečajnom vjerovniku GV PROMM d.o.o., Jastrebarsko, Augusta Šenoe 2, </w:t>
      </w:r>
      <w:r w:rsidR="00791CF7">
        <w:rPr>
          <w:bCs/>
        </w:rPr>
        <w:t>OIB:</w:t>
      </w:r>
      <w:r w:rsidRPr="00791CF7">
        <w:rPr>
          <w:bCs/>
        </w:rPr>
        <w:t>64880141785, osporena je tražbina u iznosu od 26.388,03 kn, a iz razloga jer navedena tražbina nije u skladu sa iznosom iz pravomoćne predstečajne nagodbe, odnosno prijavljena je suprotno čl. 82. st.2. ZFPPN.</w:t>
      </w:r>
    </w:p>
    <w:p w:rsidRDefault="0056622E" w:rsidP="0056622E" w:rsidR="0056622E" w:rsidRPr="00791CF7">
      <w:pPr>
        <w:jc w:val="both"/>
        <w:rPr>
          <w:bCs/>
        </w:rPr>
      </w:pPr>
    </w:p>
    <w:p w:rsidRDefault="0056622E" w:rsidP="00791CF7" w:rsidR="0056622E" w:rsidRPr="00791CF7">
      <w:pPr>
        <w:ind w:firstLine="708"/>
        <w:jc w:val="both"/>
        <w:rPr>
          <w:bCs/>
        </w:rPr>
      </w:pPr>
      <w:r w:rsidRPr="00791CF7">
        <w:rPr>
          <w:bCs/>
        </w:rPr>
        <w:t>Stečajnom</w:t>
      </w:r>
      <w:r w:rsidR="00DF3A24">
        <w:rPr>
          <w:bCs/>
        </w:rPr>
        <w:t xml:space="preserve"> vjerovniku JAKLIĆ B&amp;B d.o.o., P</w:t>
      </w:r>
      <w:r w:rsidRPr="00791CF7">
        <w:rPr>
          <w:bCs/>
        </w:rPr>
        <w:t>rozor-Rama, Kralja Tomislava bb, BiH, O</w:t>
      </w:r>
      <w:r w:rsidR="00791CF7">
        <w:rPr>
          <w:bCs/>
        </w:rPr>
        <w:t>IB:</w:t>
      </w:r>
      <w:r w:rsidRPr="00791CF7">
        <w:rPr>
          <w:bCs/>
        </w:rPr>
        <w:t>4227048850005, osporena je tražbina u iznosu od 42.270,13 kn, a iz razloga jer navedena tražbina nije u skladu sa iznosom iz pravomoćne predstečajne nagodbe, odnosno prijavljena je suprotno čl. 82. st.2. ZFPPN.</w:t>
      </w:r>
    </w:p>
    <w:p w:rsidRDefault="0056622E" w:rsidP="0056622E" w:rsidR="0056622E" w:rsidRPr="00791CF7">
      <w:pPr>
        <w:jc w:val="both"/>
        <w:rPr>
          <w:bCs/>
        </w:rPr>
      </w:pPr>
    </w:p>
    <w:p w:rsidRDefault="0056622E" w:rsidP="00791CF7" w:rsidR="0056622E" w:rsidRPr="00791CF7">
      <w:pPr>
        <w:ind w:firstLine="708"/>
        <w:jc w:val="both"/>
        <w:rPr>
          <w:bCs/>
        </w:rPr>
      </w:pPr>
      <w:r w:rsidRPr="00791CF7">
        <w:rPr>
          <w:bCs/>
        </w:rPr>
        <w:t>Stečajnom vjerovniku BOŽAN d.o.o., Z</w:t>
      </w:r>
      <w:r w:rsidR="00791CF7">
        <w:rPr>
          <w:bCs/>
        </w:rPr>
        <w:t>agreb, III. Kozari put 85, OIB:</w:t>
      </w:r>
      <w:r w:rsidRPr="00791CF7">
        <w:rPr>
          <w:bCs/>
        </w:rPr>
        <w:t xml:space="preserve">66214866918, osporena je tražbina u iznosu od </w:t>
      </w:r>
      <w:r w:rsidRPr="00791CF7">
        <w:t>9.901,00 kn</w:t>
      </w:r>
      <w:r w:rsidRPr="00791CF7">
        <w:rPr>
          <w:bCs/>
        </w:rPr>
        <w:t>, a iz razloga jer navedena tražbina nije u skladu sa iznosom iz pravomoćne predstečajne nagodbe, odnosno prijavljena je suprotno čl. 82. st.2. ZFPPN.</w:t>
      </w:r>
    </w:p>
    <w:p w:rsidRDefault="00F00F42" w:rsidP="0056622E" w:rsidR="00F00F42" w:rsidRPr="00791CF7">
      <w:pPr>
        <w:jc w:val="both"/>
        <w:rPr>
          <w:bCs/>
        </w:rPr>
      </w:pPr>
    </w:p>
    <w:p w:rsidRDefault="00F00F42" w:rsidP="00C05982" w:rsidR="00F00F42" w:rsidRPr="00356F0F">
      <w:pPr>
        <w:ind w:firstLine="708"/>
        <w:jc w:val="both"/>
        <w:rPr>
          <w:bCs/>
        </w:rPr>
      </w:pPr>
      <w:r w:rsidRPr="00356F0F">
        <w:rPr>
          <w:bCs/>
        </w:rPr>
        <w:t xml:space="preserve">Stečajnom vjerovniku VODOOPSKRBA I ODVODNJA d.o.o., Zagreb, Folnegovićeva, </w:t>
      </w:r>
      <w:r w:rsidR="00791CF7" w:rsidRPr="00356F0F">
        <w:rPr>
          <w:bCs/>
        </w:rPr>
        <w:t>OIB:</w:t>
      </w:r>
      <w:r w:rsidRPr="00356F0F">
        <w:rPr>
          <w:bCs/>
        </w:rPr>
        <w:t xml:space="preserve">83416546499, osporena je tražbina u iznosu od </w:t>
      </w:r>
      <w:r w:rsidR="00791CF7" w:rsidRPr="00356F0F">
        <w:t>18.082,15</w:t>
      </w:r>
      <w:r w:rsidR="00C05982" w:rsidRPr="00356F0F">
        <w:t xml:space="preserve"> kn</w:t>
      </w:r>
      <w:r w:rsidR="00791CF7" w:rsidRPr="00356F0F">
        <w:t xml:space="preserve">, </w:t>
      </w:r>
      <w:r w:rsidR="00C05982" w:rsidRPr="00356F0F">
        <w:t>a koji iznos predstavlja glavnicu po računima i obračun zateznih kamata, a koji se odnose na obveze nastale do 26. ožujka 2013., a iste nisu prijavljene u predstečajnu nagodbu.</w:t>
      </w:r>
    </w:p>
    <w:p w:rsidRDefault="0056622E" w:rsidP="0056622E" w:rsidR="0056622E" w:rsidRPr="00356F0F">
      <w:pPr>
        <w:jc w:val="both"/>
        <w:rPr>
          <w:bCs/>
        </w:rPr>
      </w:pPr>
    </w:p>
    <w:p w:rsidRDefault="005A05A8" w:rsidR="005A05A8" w:rsidRPr="006926A2">
      <w:pPr>
        <w:pStyle w:val="Tijeloteksta-uvlaka2"/>
      </w:pPr>
    </w:p>
    <w:p w:rsidRDefault="008F1069" w:rsidR="005A05A8" w:rsidRPr="006926A2">
      <w:pPr>
        <w:jc w:val="center"/>
      </w:pPr>
      <w:r w:rsidRPr="006926A2">
        <w:t xml:space="preserve">U Zagrebu </w:t>
      </w:r>
      <w:r w:rsidR="00356F0F">
        <w:t>21</w:t>
      </w:r>
      <w:r w:rsidR="00EB5A87" w:rsidRPr="006926A2">
        <w:t xml:space="preserve">. </w:t>
      </w:r>
      <w:r w:rsidR="009166AB">
        <w:t>prosinca</w:t>
      </w:r>
      <w:r w:rsidRPr="006926A2">
        <w:t xml:space="preserve"> </w:t>
      </w:r>
      <w:r w:rsidR="005A05A8" w:rsidRPr="006926A2">
        <w:t>20</w:t>
      </w:r>
      <w:r w:rsidR="002A2E27" w:rsidRPr="006926A2">
        <w:t>1</w:t>
      </w:r>
      <w:r w:rsidR="00C87F4A" w:rsidRPr="006926A2">
        <w:t>5</w:t>
      </w:r>
      <w:r w:rsidR="00EE07C2" w:rsidRPr="006926A2">
        <w:t>.</w:t>
      </w:r>
    </w:p>
    <w:p w:rsidRDefault="005A05A8" w:rsidR="005A05A8" w:rsidRPr="006926A2">
      <w:r w:rsidRPr="006926A2">
        <w:tab/>
      </w:r>
    </w:p>
    <w:p w:rsidRDefault="005A05A8" w:rsidR="005A05A8" w:rsidRPr="006926A2">
      <w:r w:rsidRPr="006926A2">
        <w:tab/>
      </w:r>
      <w:r w:rsidRPr="006926A2">
        <w:tab/>
      </w:r>
      <w:r w:rsidRPr="006926A2">
        <w:tab/>
      </w:r>
      <w:r w:rsidRPr="006926A2">
        <w:tab/>
        <w:t xml:space="preserve">            </w:t>
      </w:r>
      <w:r w:rsidRPr="006926A2">
        <w:tab/>
      </w:r>
      <w:r w:rsidRPr="006926A2">
        <w:tab/>
        <w:t xml:space="preserve">          </w:t>
      </w:r>
      <w:r w:rsidR="003C6B5B" w:rsidRPr="006926A2">
        <w:tab/>
      </w:r>
      <w:r w:rsidR="002A2E27" w:rsidRPr="006926A2">
        <w:t xml:space="preserve">  </w:t>
      </w:r>
      <w:r w:rsidR="00222094" w:rsidRPr="006926A2">
        <w:t xml:space="preserve"> </w:t>
      </w:r>
      <w:r w:rsidR="002A2E27" w:rsidRPr="006926A2">
        <w:t xml:space="preserve"> </w:t>
      </w:r>
      <w:r w:rsidR="00C87F4A" w:rsidRPr="006926A2">
        <w:t xml:space="preserve">                 </w:t>
      </w:r>
      <w:r w:rsidRPr="006926A2">
        <w:t>S</w:t>
      </w:r>
      <w:r w:rsidR="002A2E27" w:rsidRPr="006926A2">
        <w:t xml:space="preserve"> </w:t>
      </w:r>
      <w:r w:rsidRPr="006926A2">
        <w:t>U</w:t>
      </w:r>
      <w:r w:rsidR="002A2E27" w:rsidRPr="006926A2">
        <w:t xml:space="preserve"> </w:t>
      </w:r>
      <w:r w:rsidRPr="006926A2">
        <w:t>D</w:t>
      </w:r>
      <w:r w:rsidR="002A2E27" w:rsidRPr="006926A2">
        <w:t xml:space="preserve"> </w:t>
      </w:r>
      <w:r w:rsidRPr="006926A2">
        <w:t>A</w:t>
      </w:r>
      <w:r w:rsidR="002A2E27" w:rsidRPr="006926A2">
        <w:t xml:space="preserve"> </w:t>
      </w:r>
      <w:r w:rsidRPr="006926A2">
        <w:t>C:</w:t>
      </w:r>
    </w:p>
    <w:p w:rsidRDefault="003C6B5B" w:rsidR="005A05A8" w:rsidRPr="006926A2">
      <w:r w:rsidRPr="006926A2">
        <w:tab/>
      </w:r>
    </w:p>
    <w:p w:rsidRDefault="00BB56B4" w:rsidR="005A05A8">
      <w:r w:rsidRPr="006926A2">
        <w:tab/>
      </w:r>
      <w:r w:rsidRPr="006926A2">
        <w:tab/>
      </w:r>
      <w:r w:rsidRPr="006926A2">
        <w:tab/>
      </w:r>
      <w:r w:rsidRPr="006926A2">
        <w:tab/>
      </w:r>
      <w:r w:rsidRPr="006926A2">
        <w:tab/>
      </w:r>
      <w:r w:rsidRPr="006926A2">
        <w:tab/>
      </w:r>
      <w:r w:rsidRPr="006926A2">
        <w:tab/>
      </w:r>
      <w:r w:rsidRPr="006926A2">
        <w:tab/>
      </w:r>
      <w:r w:rsidR="006926A2">
        <w:t xml:space="preserve">          </w:t>
      </w:r>
      <w:r w:rsidR="002F4121">
        <w:t xml:space="preserve">   </w:t>
      </w:r>
      <w:r w:rsidR="006926A2">
        <w:t xml:space="preserve"> </w:t>
      </w:r>
      <w:r w:rsidRPr="006926A2">
        <w:t>LUCIJA BUTIGAN</w:t>
      </w:r>
      <w:r w:rsidR="002540D3">
        <w:t>, v.r.</w:t>
      </w:r>
    </w:p>
    <w:p w:rsidRDefault="002540D3" w:rsidP="003C5659" w:rsidR="002540D3" w:rsidRPr="006866B6">
      <w:pPr>
        <w:ind w:firstLine="708" w:left="2124"/>
      </w:pPr>
      <w:r>
        <w:t xml:space="preserve">                                       </w:t>
      </w:r>
      <w:r w:rsidRPr="006866B6">
        <w:t>Za točnost otpravka-ovlašteni službenik:</w:t>
      </w:r>
    </w:p>
    <w:p w:rsidRDefault="002540D3" w:rsidR="002540D3" w:rsidRPr="006866B6">
      <w:r w:rsidRPr="006866B6">
        <w:t xml:space="preserve">  </w:t>
      </w:r>
      <w:r w:rsidRPr="006866B6">
        <w:tab/>
      </w:r>
      <w:r w:rsidRPr="006866B6">
        <w:tab/>
      </w:r>
      <w:r w:rsidRPr="006866B6">
        <w:tab/>
      </w:r>
      <w:r w:rsidRPr="006866B6">
        <w:tab/>
      </w:r>
      <w:r w:rsidRPr="006866B6">
        <w:tab/>
        <w:t xml:space="preserve">     </w:t>
      </w:r>
      <w:r>
        <w:t xml:space="preserve">                                            </w:t>
      </w:r>
      <w:r w:rsidRPr="006866B6">
        <w:t>(Valentina Kranjčić)</w:t>
      </w:r>
    </w:p>
    <w:p w:rsidRDefault="002540D3" w:rsidR="002540D3" w:rsidRPr="006926A2"/>
    <w:p w:rsidRDefault="006926A2" w:rsidR="006926A2">
      <w:pPr>
        <w:rPr>
          <w:u w:val="single"/>
        </w:rPr>
      </w:pPr>
    </w:p>
    <w:p w:rsidRDefault="002F4121" w:rsidR="002F4121">
      <w:pPr>
        <w:rPr>
          <w:u w:val="single"/>
        </w:rPr>
      </w:pPr>
    </w:p>
    <w:p w:rsidRDefault="00EE07C2" w:rsidR="005A05A8" w:rsidRPr="006926A2">
      <w:pPr>
        <w:rPr>
          <w:u w:val="single"/>
        </w:rPr>
      </w:pPr>
      <w:r w:rsidRPr="006926A2">
        <w:rPr>
          <w:u w:val="single"/>
        </w:rPr>
        <w:t>UPUTA</w:t>
      </w:r>
      <w:r w:rsidR="005A05A8" w:rsidRPr="006926A2">
        <w:rPr>
          <w:u w:val="single"/>
        </w:rPr>
        <w:t xml:space="preserve"> O PRAVNOM LIJEKU:</w:t>
      </w:r>
    </w:p>
    <w:p w:rsidRDefault="005A05A8" w:rsidP="00351A68" w:rsidR="005A05A8" w:rsidRPr="006926A2">
      <w:pPr>
        <w:pStyle w:val="Tijeloteksta"/>
        <w:spacing w:after="120"/>
        <w:ind w:left="0"/>
        <w:rPr>
          <w:szCs w:val="24"/>
        </w:rPr>
      </w:pPr>
      <w:r w:rsidRPr="006926A2">
        <w:rPr>
          <w:szCs w:val="24"/>
        </w:rPr>
        <w:t>Protiv ovog rješenja pravo na žalbu ima svaki vjerovnik u dijelu koji se tiče njegove prijavljene tražbine odnosno tražbine koju je osporio stečajni upravitelj</w:t>
      </w:r>
      <w:r w:rsidR="00EE07C2" w:rsidRPr="006926A2">
        <w:rPr>
          <w:szCs w:val="24"/>
        </w:rPr>
        <w:t xml:space="preserve"> (članak 177. stavak 4. i 5. SZ-</w:t>
      </w:r>
      <w:r w:rsidRPr="006926A2">
        <w:rPr>
          <w:szCs w:val="24"/>
        </w:rPr>
        <w:t>a)</w:t>
      </w:r>
      <w:r w:rsidR="003C2FD3" w:rsidRPr="006926A2">
        <w:rPr>
          <w:szCs w:val="24"/>
        </w:rPr>
        <w:t xml:space="preserve">. Rok za žalbu je </w:t>
      </w:r>
      <w:r w:rsidRPr="006926A2">
        <w:rPr>
          <w:szCs w:val="24"/>
        </w:rPr>
        <w:t>osam dana računajući od dana dostave pisanog izvatka iz rješenja. Žalba se podnosi Visokom trgova</w:t>
      </w:r>
      <w:r w:rsidR="003C2FD3" w:rsidRPr="006926A2">
        <w:rPr>
          <w:szCs w:val="24"/>
        </w:rPr>
        <w:t xml:space="preserve">čkom sudu RH putem ovog suda u </w:t>
      </w:r>
      <w:r w:rsidR="008F5962" w:rsidRPr="006926A2">
        <w:rPr>
          <w:szCs w:val="24"/>
        </w:rPr>
        <w:t>tri</w:t>
      </w:r>
      <w:r w:rsidRPr="006926A2">
        <w:rPr>
          <w:szCs w:val="24"/>
        </w:rPr>
        <w:t xml:space="preserve"> primjerka.</w:t>
      </w:r>
    </w:p>
    <w:p w:rsidRDefault="00A71B47" w:rsidP="0046565F" w:rsidR="00A71B47"/>
    <w:p w:rsidRDefault="00A71B47" w:rsidP="0046565F" w:rsidR="00A71B47"/>
    <w:p w:rsidRDefault="00C932C0" w:rsidP="0046565F" w:rsidR="0046565F" w:rsidRPr="006926A2">
      <w:r w:rsidRPr="006926A2">
        <w:t>DNA</w:t>
      </w:r>
      <w:r w:rsidR="007D2903" w:rsidRPr="006926A2">
        <w:t>:</w:t>
      </w:r>
    </w:p>
    <w:p w:rsidRDefault="00FC789F" w:rsidP="0046565F" w:rsidR="0046565F" w:rsidRPr="006926A2">
      <w:pPr>
        <w:numPr>
          <w:ilvl w:val="0"/>
          <w:numId w:val="42"/>
        </w:numPr>
      </w:pPr>
      <w:r>
        <w:t>stečajna</w:t>
      </w:r>
      <w:r w:rsidR="0046565F" w:rsidRPr="006926A2">
        <w:t xml:space="preserve"> upravitelj</w:t>
      </w:r>
      <w:r>
        <w:t>ica</w:t>
      </w:r>
    </w:p>
    <w:p w:rsidRDefault="0046565F" w:rsidP="0046565F" w:rsidR="0046565F" w:rsidRPr="006926A2">
      <w:pPr>
        <w:numPr>
          <w:ilvl w:val="0"/>
          <w:numId w:val="42"/>
        </w:numPr>
      </w:pPr>
      <w:r w:rsidRPr="006926A2">
        <w:t>oglasna ploča suda – 8 dana</w:t>
      </w:r>
    </w:p>
    <w:p w:rsidRDefault="0046565F" w:rsidP="0046565F" w:rsidR="0046565F" w:rsidRPr="006926A2"/>
    <w:p w:rsidRDefault="0046565F" w:rsidP="0046565F" w:rsidR="0046565F" w:rsidRPr="006926A2">
      <w:pPr>
        <w:pStyle w:val="Tijeloteksta-uvlaka3"/>
        <w:ind w:left="0"/>
        <w:rPr>
          <w:sz w:val="24"/>
          <w:szCs w:val="24"/>
        </w:rPr>
      </w:pPr>
    </w:p>
    <w:sectPr w:rsidSect="00B14877" w:rsidR="0046565F" w:rsidRPr="006926A2">
      <w:headerReference w:type="even" r:id="rId10"/>
      <w:headerReference w:type="default" r:id="rId11"/>
      <w:pgSz w:code="9" w:h="16840" w:w="11907"/>
      <w:pgMar w:gutter="0" w:footer="720" w:header="720" w:left="1418" w:bottom="977" w:right="1361" w:top="162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6B29" w:rsidR="00686B29">
      <w:r>
        <w:separator/>
      </w:r>
    </w:p>
  </w:endnote>
  <w:endnote w:id="0" w:type="continuationSeparator">
    <w:p w:rsidRDefault="00686B29" w:rsidR="00686B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6B29" w:rsidR="00686B29">
      <w:r>
        <w:separator/>
      </w:r>
    </w:p>
  </w:footnote>
  <w:footnote w:id="0" w:type="continuationSeparator">
    <w:p w:rsidRDefault="00686B29" w:rsidR="00686B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73B2" w:rsidP="000870CB" w:rsidR="00EF73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F73B2" w:rsidR="00EF73B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73B2" w:rsidP="000870CB" w:rsidR="00EF73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2CEC">
      <w:rPr>
        <w:rStyle w:val="Brojstranice"/>
        <w:noProof/>
      </w:rPr>
      <w:t>9</w:t>
    </w:r>
    <w:r>
      <w:rPr>
        <w:rStyle w:val="Brojstranice"/>
      </w:rPr>
      <w:fldChar w:fldCharType="end"/>
    </w:r>
  </w:p>
  <w:p w:rsidRDefault="00EF73B2" w:rsidR="00EF73B2">
    <w:pPr>
      <w:pStyle w:val="Zaglavlje"/>
      <w:rPr>
        <w:sz w:val="22"/>
        <w:szCs w:val="22"/>
      </w:rPr>
    </w:pPr>
  </w:p>
  <w:p w:rsidRDefault="00EF73B2" w:rsidP="000870CB" w:rsidR="00EF73B2">
    <w:pPr>
      <w:pStyle w:val="Zaglavlje"/>
      <w:jc w:val="right"/>
      <w:rPr>
        <w:rFonts w:cs="Arial" w:hAnsi="Arial" w:ascii="Arial"/>
        <w:sz w:val="22"/>
        <w:szCs w:val="22"/>
      </w:rPr>
    </w:pPr>
    <w:r>
      <w:rPr>
        <w:rFonts w:cs="Arial" w:hAnsi="Arial" w:ascii="Arial"/>
        <w:sz w:val="22"/>
        <w:szCs w:val="22"/>
      </w:rPr>
      <w:t>20</w:t>
    </w:r>
    <w:r w:rsidRPr="000870CB">
      <w:rPr>
        <w:rFonts w:cs="Arial" w:hAnsi="Arial" w:ascii="Arial"/>
        <w:sz w:val="22"/>
        <w:szCs w:val="22"/>
      </w:rPr>
      <w:t xml:space="preserve"> St-</w:t>
    </w:r>
    <w:r>
      <w:rPr>
        <w:rFonts w:cs="Arial" w:hAnsi="Arial" w:ascii="Arial"/>
        <w:sz w:val="22"/>
        <w:szCs w:val="22"/>
      </w:rPr>
      <w:t>417/15-</w:t>
    </w:r>
  </w:p>
  <w:p w:rsidRDefault="00EF73B2" w:rsidP="000870CB" w:rsidR="00EF73B2">
    <w:pPr>
      <w:pStyle w:val="Zaglavlje"/>
      <w:jc w:val="right"/>
      <w:rPr>
        <w:rFonts w:cs="Arial" w:hAnsi="Arial" w:ascii="Arial"/>
        <w:sz w:val="22"/>
        <w:szCs w:val="22"/>
      </w:rPr>
    </w:pPr>
  </w:p>
  <w:p w:rsidRDefault="00EF73B2" w:rsidP="000870CB" w:rsidR="00EF73B2" w:rsidRPr="000870C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120CD"/>
    <w:multiLevelType w:val="hybridMultilevel"/>
    <w:tmpl w:val="407E826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3D94A83"/>
    <w:multiLevelType w:val="hybridMultilevel"/>
    <w:tmpl w:val="72EC43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665D02"/>
    <w:multiLevelType w:val="hybridMultilevel"/>
    <w:tmpl w:val="E47A98E2"/>
    <w:lvl w:tplc="041A000F" w:ilvl="0">
      <w:start w:val="1"/>
      <w:numFmt w:val="decimal"/>
      <w:lvlText w:val="%1."/>
      <w:lvlJc w:val="left"/>
      <w:pPr>
        <w:tabs>
          <w:tab w:pos="1500" w:val="num"/>
        </w:tabs>
        <w:ind w:hanging="360" w:left="1500"/>
      </w:p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047C3D45"/>
    <w:multiLevelType w:val="hybridMultilevel"/>
    <w:tmpl w:val="717E6564"/>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05355F9F"/>
    <w:multiLevelType w:val="multilevel"/>
    <w:tmpl w:val="B9E62170"/>
    <w:lvl w:ilvl="0">
      <w:start w:val="1"/>
      <w:numFmt w:val="decimal"/>
      <w:lvlText w:val="%1."/>
      <w:legacy w:legacyIndent="360" w:legacySpace="120" w:legacy="true"/>
      <w:lvlJc w:val="left"/>
      <w:pPr>
        <w:ind w:hanging="360" w:left="720"/>
      </w:pPr>
    </w:lvl>
    <w:lvl w:ilvl="1">
      <w:start w:val="1"/>
      <w:numFmt w:val="lowerLetter"/>
      <w:lvlText w:val="%2."/>
      <w:legacy w:legacyIndent="360" w:legacySpace="120" w:legacy="true"/>
      <w:lvlJc w:val="left"/>
      <w:pPr>
        <w:ind w:hanging="360" w:left="1080"/>
      </w:pPr>
    </w:lvl>
    <w:lvl w:ilvl="2">
      <w:start w:val="1"/>
      <w:numFmt w:val="lowerRoman"/>
      <w:lvlText w:val="%3."/>
      <w:legacy w:legacyIndent="180" w:legacySpace="120" w:legacy="true"/>
      <w:lvlJc w:val="left"/>
      <w:pPr>
        <w:ind w:hanging="180" w:left="1260"/>
      </w:pPr>
    </w:lvl>
    <w:lvl w:ilvl="3">
      <w:start w:val="1"/>
      <w:numFmt w:val="decimal"/>
      <w:lvlText w:val="%4."/>
      <w:legacy w:legacyIndent="360" w:legacySpace="120" w:legacy="true"/>
      <w:lvlJc w:val="left"/>
      <w:pPr>
        <w:ind w:hanging="360" w:left="1620"/>
      </w:pPr>
    </w:lvl>
    <w:lvl w:ilvl="4">
      <w:start w:val="1"/>
      <w:numFmt w:val="lowerLetter"/>
      <w:lvlText w:val="%5."/>
      <w:legacy w:legacyIndent="360" w:legacySpace="120" w:legacy="true"/>
      <w:lvlJc w:val="left"/>
      <w:pPr>
        <w:ind w:hanging="360" w:left="1980"/>
      </w:pPr>
    </w:lvl>
    <w:lvl w:ilvl="5">
      <w:start w:val="1"/>
      <w:numFmt w:val="lowerRoman"/>
      <w:lvlText w:val="%6."/>
      <w:legacy w:legacyIndent="180" w:legacySpace="120" w:legacy="true"/>
      <w:lvlJc w:val="left"/>
      <w:pPr>
        <w:ind w:hanging="180" w:left="2160"/>
      </w:pPr>
    </w:lvl>
    <w:lvl w:ilvl="6">
      <w:start w:val="1"/>
      <w:numFmt w:val="decimal"/>
      <w:lvlText w:val="%7."/>
      <w:legacy w:legacyIndent="360" w:legacySpace="120" w:legacy="true"/>
      <w:lvlJc w:val="left"/>
      <w:pPr>
        <w:ind w:hanging="360" w:left="2520"/>
      </w:pPr>
    </w:lvl>
    <w:lvl w:ilvl="7">
      <w:start w:val="1"/>
      <w:numFmt w:val="lowerLetter"/>
      <w:lvlText w:val="%8."/>
      <w:legacy w:legacyIndent="360" w:legacySpace="120" w:legacy="true"/>
      <w:lvlJc w:val="left"/>
      <w:pPr>
        <w:ind w:hanging="360" w:left="2880"/>
      </w:pPr>
    </w:lvl>
    <w:lvl w:ilvl="8">
      <w:start w:val="1"/>
      <w:numFmt w:val="lowerRoman"/>
      <w:lvlText w:val="%9."/>
      <w:legacy w:legacyIndent="180" w:legacySpace="120" w:legacy="true"/>
      <w:lvlJc w:val="left"/>
      <w:pPr>
        <w:ind w:hanging="180" w:left="3060"/>
      </w:pPr>
    </w:lvl>
  </w:abstractNum>
  <w:abstractNum w:abstractNumId="5">
    <w:nsid w:val="0D884B85"/>
    <w:multiLevelType w:val="hybridMultilevel"/>
    <w:tmpl w:val="E9FC296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EC379F0"/>
    <w:multiLevelType w:val="hybridMultilevel"/>
    <w:tmpl w:val="9F82AAE8"/>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33D499C"/>
    <w:multiLevelType w:val="hybridMultilevel"/>
    <w:tmpl w:val="580AF63E"/>
    <w:lvl w:tplc="041A000F" w:ilvl="0">
      <w:start w:val="1"/>
      <w:numFmt w:val="decimal"/>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A78184A"/>
    <w:multiLevelType w:val="hybridMultilevel"/>
    <w:tmpl w:val="DCC86244"/>
    <w:lvl w:tplc="D74AD88A" w:ilvl="0">
      <w:start w:val="1"/>
      <w:numFmt w:val="decimal"/>
      <w:lvlText w:val="%1."/>
      <w:lvlJc w:val="left"/>
      <w:pPr>
        <w:tabs>
          <w:tab w:pos="750" w:val="num"/>
        </w:tabs>
        <w:ind w:hanging="390" w:left="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CA1860"/>
    <w:multiLevelType w:val="hybridMultilevel"/>
    <w:tmpl w:val="AACCD9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5E625C8"/>
    <w:multiLevelType w:val="hybridMultilevel"/>
    <w:tmpl w:val="A42A88EE"/>
    <w:lvl w:tplc="BFA83FB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C027EEB"/>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12">
    <w:nsid w:val="31455980"/>
    <w:multiLevelType w:val="hybridMultilevel"/>
    <w:tmpl w:val="A07C4B6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3">
    <w:nsid w:val="330346B0"/>
    <w:multiLevelType w:val="hybridMultilevel"/>
    <w:tmpl w:val="AC20BF24"/>
    <w:lvl w:tplc="DD7C8174"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14">
    <w:nsid w:val="351D45CF"/>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15">
    <w:nsid w:val="352E5CA9"/>
    <w:multiLevelType w:val="hybridMultilevel"/>
    <w:tmpl w:val="A79A6FE0"/>
    <w:lvl w:tplc="D72AF77A"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16">
    <w:nsid w:val="364D74AA"/>
    <w:multiLevelType w:val="hybridMultilevel"/>
    <w:tmpl w:val="D41CF82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7">
    <w:nsid w:val="368D7468"/>
    <w:multiLevelType w:val="hybridMultilevel"/>
    <w:tmpl w:val="888CC398"/>
    <w:lvl w:tplc="1B0ABBE6" w:ilvl="0">
      <w:start w:val="3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4659054C"/>
    <w:multiLevelType w:val="hybridMultilevel"/>
    <w:tmpl w:val="3AC06430"/>
    <w:lvl w:tplc="3392BE76" w:ilvl="0">
      <w:start w:val="2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472179D3"/>
    <w:multiLevelType w:val="hybridMultilevel"/>
    <w:tmpl w:val="C92C443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476F1F05"/>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21">
    <w:nsid w:val="50E939A3"/>
    <w:multiLevelType w:val="hybridMultilevel"/>
    <w:tmpl w:val="BB7CF42E"/>
    <w:lvl w:tplc="D7345E14"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2F664DA"/>
    <w:multiLevelType w:val="hybridMultilevel"/>
    <w:tmpl w:val="E90E7E68"/>
    <w:lvl w:tplc="F9387020"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3">
    <w:nsid w:val="53327826"/>
    <w:multiLevelType w:val="hybridMultilevel"/>
    <w:tmpl w:val="31A605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4C56016"/>
    <w:multiLevelType w:val="hybridMultilevel"/>
    <w:tmpl w:val="63647F8E"/>
    <w:lvl w:tplc="E25C7C34"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5">
    <w:nsid w:val="54F3356B"/>
    <w:multiLevelType w:val="hybridMultilevel"/>
    <w:tmpl w:val="4246ED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78969BD"/>
    <w:multiLevelType w:val="hybridMultilevel"/>
    <w:tmpl w:val="3A16CC36"/>
    <w:lvl w:tplc="EF2ACD8E"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7">
    <w:nsid w:val="587A1B6B"/>
    <w:multiLevelType w:val="multilevel"/>
    <w:tmpl w:val="1B08886E"/>
    <w:lvl w:ilvl="0">
      <w:start w:val="3"/>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8">
    <w:nsid w:val="595432BF"/>
    <w:multiLevelType w:val="hybridMultilevel"/>
    <w:tmpl w:val="023E65FE"/>
    <w:lvl w:tplc="041A000F" w:ilvl="0">
      <w:start w:val="1"/>
      <w:numFmt w:val="decimal"/>
      <w:lvlText w:val="%1."/>
      <w:lvlJc w:val="left"/>
      <w:pPr>
        <w:tabs>
          <w:tab w:pos="840" w:val="num"/>
        </w:tabs>
        <w:ind w:hanging="360" w:left="840"/>
      </w:p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29">
    <w:nsid w:val="5A704A65"/>
    <w:multiLevelType w:val="hybridMultilevel"/>
    <w:tmpl w:val="82D483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B1573CC"/>
    <w:multiLevelType w:val="hybridMultilevel"/>
    <w:tmpl w:val="40AA2EA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5D47252B"/>
    <w:multiLevelType w:val="hybridMultilevel"/>
    <w:tmpl w:val="CC5C96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F520B39"/>
    <w:multiLevelType w:val="hybridMultilevel"/>
    <w:tmpl w:val="8120422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0BB3632"/>
    <w:multiLevelType w:val="hybridMultilevel"/>
    <w:tmpl w:val="1CB48748"/>
    <w:lvl w:tplc="EFA66BF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4">
    <w:nsid w:val="622D18FB"/>
    <w:multiLevelType w:val="hybridMultilevel"/>
    <w:tmpl w:val="35C6412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D477DC7"/>
    <w:multiLevelType w:val="hybridMultilevel"/>
    <w:tmpl w:val="76BEF46E"/>
    <w:lvl w:tplc="5CAA4A7A" w:ilvl="0">
      <w:start w:val="3"/>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6">
    <w:nsid w:val="6DA51B0D"/>
    <w:multiLevelType w:val="hybridMultilevel"/>
    <w:tmpl w:val="DD9AFD0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1AC2D77"/>
    <w:multiLevelType w:val="hybridMultilevel"/>
    <w:tmpl w:val="D5965D7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21565A0"/>
    <w:multiLevelType w:val="hybridMultilevel"/>
    <w:tmpl w:val="E16683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2EF1D98"/>
    <w:multiLevelType w:val="multilevel"/>
    <w:tmpl w:val="1B08886E"/>
    <w:lvl w:ilvl="0">
      <w:start w:val="3"/>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40">
    <w:nsid w:val="77E71871"/>
    <w:multiLevelType w:val="hybridMultilevel"/>
    <w:tmpl w:val="A37C3ED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7AD76DC1"/>
    <w:multiLevelType w:val="hybridMultilevel"/>
    <w:tmpl w:val="9CB208BA"/>
    <w:lvl w:tplc="597A1010"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42">
    <w:nsid w:val="7B2C158B"/>
    <w:multiLevelType w:val="hybridMultilevel"/>
    <w:tmpl w:val="6450C0D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3">
    <w:nsid w:val="7C786D95"/>
    <w:multiLevelType w:val="hybridMultilevel"/>
    <w:tmpl w:val="84EAA45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7EE72B41"/>
    <w:multiLevelType w:val="hybridMultilevel"/>
    <w:tmpl w:val="F16AF8A6"/>
    <w:lvl w:tplc="18223AB0" w:ilvl="0">
      <w:start w:val="1"/>
      <w:numFmt w:val="decimal"/>
      <w:lvlText w:val="%1."/>
      <w:lvlJc w:val="left"/>
      <w:pPr>
        <w:tabs>
          <w:tab w:pos="1020" w:val="num"/>
        </w:tabs>
        <w:ind w:hanging="360" w:left="1020"/>
      </w:pPr>
      <w:rPr>
        <w:rFonts w:hint="default"/>
      </w:r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num w:numId="1">
    <w:abstractNumId w:val="17"/>
  </w:num>
  <w:num w:numId="2">
    <w:abstractNumId w:val="21"/>
  </w:num>
  <w:num w:numId="3">
    <w:abstractNumId w:val="18"/>
  </w:num>
  <w:num w:numId="4">
    <w:abstractNumId w:val="33"/>
  </w:num>
  <w:num w:numId="5">
    <w:abstractNumId w:val="35"/>
  </w:num>
  <w:num w:numId="6">
    <w:abstractNumId w:val="25"/>
  </w:num>
  <w:num w:numId="7">
    <w:abstractNumId w:val="39"/>
  </w:num>
  <w:num w:numId="8">
    <w:abstractNumId w:val="27"/>
  </w:num>
  <w:num w:numId="9">
    <w:abstractNumId w:val="44"/>
  </w:num>
  <w:num w:numId="10">
    <w:abstractNumId w:val="19"/>
  </w:num>
  <w:num w:numId="11">
    <w:abstractNumId w:val="5"/>
  </w:num>
  <w:num w:numId="12">
    <w:abstractNumId w:val="9"/>
  </w:num>
  <w:num w:numId="13">
    <w:abstractNumId w:val="40"/>
  </w:num>
  <w:num w:numId="14">
    <w:abstractNumId w:val="37"/>
  </w:num>
  <w:num w:numId="15">
    <w:abstractNumId w:val="32"/>
  </w:num>
  <w:num w:numId="16">
    <w:abstractNumId w:val="38"/>
  </w:num>
  <w:num w:numId="17">
    <w:abstractNumId w:val="0"/>
  </w:num>
  <w:num w:numId="18">
    <w:abstractNumId w:val="8"/>
  </w:num>
  <w:num w:numId="19">
    <w:abstractNumId w:val="10"/>
  </w:num>
  <w:num w:numId="20">
    <w:abstractNumId w:val="42"/>
  </w:num>
  <w:num w:numId="21">
    <w:abstractNumId w:val="3"/>
  </w:num>
  <w:num w:numId="22">
    <w:abstractNumId w:val="2"/>
  </w:num>
  <w:num w:numId="23">
    <w:abstractNumId w:val="1"/>
  </w:num>
  <w:num w:numId="24">
    <w:abstractNumId w:val="41"/>
  </w:num>
  <w:num w:numId="25">
    <w:abstractNumId w:val="22"/>
  </w:num>
  <w:num w:numId="26">
    <w:abstractNumId w:val="4"/>
  </w:num>
  <w:num w:numId="27">
    <w:abstractNumId w:val="14"/>
  </w:num>
  <w:num w:numId="28">
    <w:abstractNumId w:val="11"/>
  </w:num>
  <w:num w:numId="29">
    <w:abstractNumId w:val="20"/>
  </w:num>
  <w:num w:numId="30">
    <w:abstractNumId w:val="36"/>
  </w:num>
  <w:num w:numId="31">
    <w:abstractNumId w:val="15"/>
  </w:num>
  <w:num w:numId="32">
    <w:abstractNumId w:val="24"/>
  </w:num>
  <w:num w:numId="33">
    <w:abstractNumId w:val="28"/>
  </w:num>
  <w:num w:numId="34">
    <w:abstractNumId w:val="26"/>
  </w:num>
  <w:num w:numId="35">
    <w:abstractNumId w:val="29"/>
  </w:num>
  <w:num w:numId="36">
    <w:abstractNumId w:val="23"/>
  </w:num>
  <w:num w:numId="37">
    <w:abstractNumId w:val="30"/>
  </w:num>
  <w:num w:numId="38">
    <w:abstractNumId w:val="13"/>
  </w:num>
  <w:num w:numId="39">
    <w:abstractNumId w:val="34"/>
  </w:num>
  <w:num w:numId="40">
    <w:abstractNumId w:val="6"/>
  </w:num>
  <w:num w:numId="41">
    <w:abstractNumId w:val="7"/>
  </w:num>
  <w:num w:numId="42">
    <w:abstractNumId w:val="31"/>
  </w:num>
  <w:num w:numId="43">
    <w:abstractNumId w:val="12"/>
  </w:num>
  <w:num w:numId="44">
    <w:abstractNumId w:val="16"/>
  </w:num>
  <w:num w:numId="45">
    <w:abstractNumId w:val="4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attachedTemplate r:id="rId1"/>
  <w:stylePaneFormatFilter w:val="3F01"/>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2B41"/>
    <w:rsid w:val="00005B5D"/>
    <w:rsid w:val="00023196"/>
    <w:rsid w:val="00023344"/>
    <w:rsid w:val="000407B0"/>
    <w:rsid w:val="00046D21"/>
    <w:rsid w:val="000500EE"/>
    <w:rsid w:val="000867C8"/>
    <w:rsid w:val="000870CB"/>
    <w:rsid w:val="000946BE"/>
    <w:rsid w:val="00096A79"/>
    <w:rsid w:val="000C5F07"/>
    <w:rsid w:val="000E0BD5"/>
    <w:rsid w:val="00141514"/>
    <w:rsid w:val="001455F6"/>
    <w:rsid w:val="001508AB"/>
    <w:rsid w:val="00157393"/>
    <w:rsid w:val="0019454D"/>
    <w:rsid w:val="001A1DD9"/>
    <w:rsid w:val="001A568B"/>
    <w:rsid w:val="001C0EB4"/>
    <w:rsid w:val="001F2B41"/>
    <w:rsid w:val="0020640B"/>
    <w:rsid w:val="00222094"/>
    <w:rsid w:val="00253E5B"/>
    <w:rsid w:val="002540D3"/>
    <w:rsid w:val="00283570"/>
    <w:rsid w:val="00283F56"/>
    <w:rsid w:val="00293390"/>
    <w:rsid w:val="00296321"/>
    <w:rsid w:val="002A2E27"/>
    <w:rsid w:val="002C5881"/>
    <w:rsid w:val="002F4121"/>
    <w:rsid w:val="00312CEC"/>
    <w:rsid w:val="003150B7"/>
    <w:rsid w:val="00324267"/>
    <w:rsid w:val="00336758"/>
    <w:rsid w:val="00342D86"/>
    <w:rsid w:val="00347D3D"/>
    <w:rsid w:val="00351A68"/>
    <w:rsid w:val="00353B61"/>
    <w:rsid w:val="00356F0F"/>
    <w:rsid w:val="0037473B"/>
    <w:rsid w:val="003C0E04"/>
    <w:rsid w:val="003C2FD3"/>
    <w:rsid w:val="003C5A8B"/>
    <w:rsid w:val="003C6B5B"/>
    <w:rsid w:val="003D098B"/>
    <w:rsid w:val="003D0E8A"/>
    <w:rsid w:val="003E18BE"/>
    <w:rsid w:val="003F6424"/>
    <w:rsid w:val="003F73E9"/>
    <w:rsid w:val="00401AC7"/>
    <w:rsid w:val="004042B5"/>
    <w:rsid w:val="004229D4"/>
    <w:rsid w:val="0046565F"/>
    <w:rsid w:val="0047589F"/>
    <w:rsid w:val="00480D11"/>
    <w:rsid w:val="00485CDE"/>
    <w:rsid w:val="004A17BE"/>
    <w:rsid w:val="004E0BD4"/>
    <w:rsid w:val="004E63D5"/>
    <w:rsid w:val="004F4C68"/>
    <w:rsid w:val="00553350"/>
    <w:rsid w:val="0056622E"/>
    <w:rsid w:val="0057702E"/>
    <w:rsid w:val="005803EA"/>
    <w:rsid w:val="005A05A8"/>
    <w:rsid w:val="005A32AC"/>
    <w:rsid w:val="005A7D75"/>
    <w:rsid w:val="005C4AA5"/>
    <w:rsid w:val="005C6603"/>
    <w:rsid w:val="005C721A"/>
    <w:rsid w:val="005C72CA"/>
    <w:rsid w:val="005D7B51"/>
    <w:rsid w:val="005E6960"/>
    <w:rsid w:val="005E7ECF"/>
    <w:rsid w:val="005F71AC"/>
    <w:rsid w:val="00606737"/>
    <w:rsid w:val="00616A5E"/>
    <w:rsid w:val="00617663"/>
    <w:rsid w:val="006666C8"/>
    <w:rsid w:val="00672C8E"/>
    <w:rsid w:val="006761FD"/>
    <w:rsid w:val="0067729C"/>
    <w:rsid w:val="00686B29"/>
    <w:rsid w:val="00690AF3"/>
    <w:rsid w:val="006926A2"/>
    <w:rsid w:val="006A7A2D"/>
    <w:rsid w:val="006B5DE5"/>
    <w:rsid w:val="006D02BC"/>
    <w:rsid w:val="006E49B0"/>
    <w:rsid w:val="006E5C64"/>
    <w:rsid w:val="006F488A"/>
    <w:rsid w:val="006F5523"/>
    <w:rsid w:val="006F7B83"/>
    <w:rsid w:val="00704E53"/>
    <w:rsid w:val="00733945"/>
    <w:rsid w:val="00744948"/>
    <w:rsid w:val="0075763B"/>
    <w:rsid w:val="00764BFF"/>
    <w:rsid w:val="00767152"/>
    <w:rsid w:val="00782B17"/>
    <w:rsid w:val="00785062"/>
    <w:rsid w:val="0079009E"/>
    <w:rsid w:val="00791CF7"/>
    <w:rsid w:val="0079230B"/>
    <w:rsid w:val="007976AD"/>
    <w:rsid w:val="007C6237"/>
    <w:rsid w:val="007D2903"/>
    <w:rsid w:val="00826A08"/>
    <w:rsid w:val="00841C42"/>
    <w:rsid w:val="00843838"/>
    <w:rsid w:val="008554B1"/>
    <w:rsid w:val="00873F82"/>
    <w:rsid w:val="00884CC0"/>
    <w:rsid w:val="008945C1"/>
    <w:rsid w:val="00895A04"/>
    <w:rsid w:val="008C749A"/>
    <w:rsid w:val="008D2F6F"/>
    <w:rsid w:val="008D6ED5"/>
    <w:rsid w:val="008E1302"/>
    <w:rsid w:val="008E2646"/>
    <w:rsid w:val="008F1069"/>
    <w:rsid w:val="008F5962"/>
    <w:rsid w:val="00902E34"/>
    <w:rsid w:val="00906AA6"/>
    <w:rsid w:val="00910AC7"/>
    <w:rsid w:val="00911B6A"/>
    <w:rsid w:val="009166AB"/>
    <w:rsid w:val="009416C8"/>
    <w:rsid w:val="009429DD"/>
    <w:rsid w:val="00947857"/>
    <w:rsid w:val="00954AAC"/>
    <w:rsid w:val="00974173"/>
    <w:rsid w:val="009825F9"/>
    <w:rsid w:val="00991C16"/>
    <w:rsid w:val="00993142"/>
    <w:rsid w:val="009A623A"/>
    <w:rsid w:val="009A6B7C"/>
    <w:rsid w:val="009B7C52"/>
    <w:rsid w:val="009E55A2"/>
    <w:rsid w:val="009E6CC5"/>
    <w:rsid w:val="009F66BC"/>
    <w:rsid w:val="00A11B9A"/>
    <w:rsid w:val="00A27C20"/>
    <w:rsid w:val="00A32F96"/>
    <w:rsid w:val="00A4455F"/>
    <w:rsid w:val="00A71B47"/>
    <w:rsid w:val="00A76A8C"/>
    <w:rsid w:val="00A9383C"/>
    <w:rsid w:val="00AA1DC0"/>
    <w:rsid w:val="00AB0D3C"/>
    <w:rsid w:val="00AB11E8"/>
    <w:rsid w:val="00AB6612"/>
    <w:rsid w:val="00B14877"/>
    <w:rsid w:val="00B52971"/>
    <w:rsid w:val="00B57018"/>
    <w:rsid w:val="00B61380"/>
    <w:rsid w:val="00BA0BC6"/>
    <w:rsid w:val="00BB56B4"/>
    <w:rsid w:val="00BB763E"/>
    <w:rsid w:val="00C05982"/>
    <w:rsid w:val="00C14287"/>
    <w:rsid w:val="00C35B81"/>
    <w:rsid w:val="00C87F4A"/>
    <w:rsid w:val="00C9298D"/>
    <w:rsid w:val="00C932C0"/>
    <w:rsid w:val="00CB0DD6"/>
    <w:rsid w:val="00CB3E51"/>
    <w:rsid w:val="00D03A5B"/>
    <w:rsid w:val="00D306CB"/>
    <w:rsid w:val="00DA18A4"/>
    <w:rsid w:val="00DC7D28"/>
    <w:rsid w:val="00DE4B1D"/>
    <w:rsid w:val="00DF3A24"/>
    <w:rsid w:val="00E06B5F"/>
    <w:rsid w:val="00E07737"/>
    <w:rsid w:val="00E21A3D"/>
    <w:rsid w:val="00E70959"/>
    <w:rsid w:val="00E7511A"/>
    <w:rsid w:val="00EB5A87"/>
    <w:rsid w:val="00EC60A5"/>
    <w:rsid w:val="00ED5914"/>
    <w:rsid w:val="00EE07C2"/>
    <w:rsid w:val="00EF73B2"/>
    <w:rsid w:val="00F00F42"/>
    <w:rsid w:val="00F05E33"/>
    <w:rsid w:val="00F108DE"/>
    <w:rsid w:val="00F3243D"/>
    <w:rsid w:val="00F41A71"/>
    <w:rsid w:val="00F460A9"/>
    <w:rsid w:val="00F63922"/>
    <w:rsid w:val="00F6595E"/>
    <w:rsid w:val="00FA4394"/>
    <w:rsid w:val="00FA6DCF"/>
    <w:rsid w:val="00FC789F"/>
    <w:rsid w:val="00FC7C9D"/>
    <w:rsid w:val="00FE7342"/>
    <w:rsid w:val="00FE7D44"/>
    <w:rsid w:val="00FF5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name="heading 5"/>
    <w:lsdException w:qFormat="true" w:unhideWhenUsed="true" w:semiHidden="true" w:name="heading 6"/>
    <w:lsdException w:qFormat="true" w:unhideWhenUsed="true" w:semiHidden="true" w:name="heading 7"/>
    <w:lsdException w:qFormat="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Arial" w:hAnsi="Arial" w:ascii="Arial"/>
      <w:b/>
      <w:sz w:val="22"/>
    </w:rPr>
  </w:style>
  <w:style w:styleId="Naslov5" w:type="paragraph">
    <w:name w:val="heading 5"/>
    <w:basedOn w:val="Normal"/>
    <w:next w:val="Normal"/>
    <w:qFormat/>
    <w:pPr>
      <w:keepNext/>
      <w:ind w:left="720"/>
      <w:jc w:val="both"/>
      <w:outlineLvl w:val="4"/>
    </w:pPr>
    <w:rPr>
      <w:szCs w:val="20"/>
    </w:rPr>
  </w:style>
  <w:style w:styleId="Naslov8" w:type="paragraph">
    <w:name w:val="heading 8"/>
    <w:basedOn w:val="Normal"/>
    <w:next w:val="Normal"/>
    <w:qFormat/>
    <w:pPr>
      <w:keepNext/>
      <w:ind w:firstLine="720"/>
      <w:jc w:val="right"/>
      <w:outlineLvl w:val="7"/>
    </w:pPr>
    <w:rPr>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next w:val="Tijeloteksta-uvlaka3"/>
    <w:pPr>
      <w:overflowPunct w:val="false"/>
      <w:autoSpaceDE w:val="false"/>
      <w:autoSpaceDN w:val="false"/>
      <w:adjustRightInd w:val="false"/>
      <w:ind w:left="142"/>
      <w:jc w:val="both"/>
      <w:textAlignment w:val="baseline"/>
    </w:pPr>
    <w:rPr>
      <w:szCs w:val="20"/>
    </w:rPr>
  </w:style>
  <w:style w:styleId="Tijeloteksta-uvlaka3" w:type="paragraph">
    <w:name w:val="Body Text Indent 3"/>
    <w:aliases w:val=" uvlaka 3,  uvlaka 2"/>
    <w:basedOn w:val="Normal"/>
    <w:pPr>
      <w:spacing w:after="120"/>
      <w:ind w:left="283"/>
    </w:pPr>
    <w:rPr>
      <w:sz w:val="16"/>
      <w:szCs w:val="16"/>
    </w:rPr>
  </w:style>
  <w:style w:styleId="Tijeloteksta-uvlaka2" w:type="paragraph">
    <w:name w:val="Body Text Indent 2"/>
    <w:aliases w:val="  uvlaka 2"/>
    <w:basedOn w:val="Normal"/>
    <w:pPr>
      <w:ind w:firstLine="720"/>
      <w:jc w:val="both"/>
    </w:pPr>
  </w:style>
  <w:style w:styleId="Uvuenotijeloteksta" w:type="paragraph">
    <w:name w:val="Body Text Indent"/>
    <w:basedOn w:val="Normal"/>
    <w:pPr>
      <w:tabs>
        <w:tab w:pos="660" w:val="left"/>
      </w:tabs>
      <w:overflowPunct w:val="false"/>
      <w:autoSpaceDE w:val="false"/>
      <w:autoSpaceDN w:val="false"/>
      <w:adjustRightInd w:val="false"/>
      <w:ind w:firstLine="1134" w:left="-1134"/>
      <w:jc w:val="both"/>
      <w:textAlignment w:val="baseline"/>
    </w:pPr>
    <w:rPr>
      <w:szCs w:val="20"/>
    </w:rPr>
  </w:style>
  <w:style w:customStyle="true" w:styleId="BodyText21" w:type="paragraph">
    <w:name w:val="Body Text 21"/>
    <w:basedOn w:val="Normal"/>
    <w:pPr>
      <w:overflowPunct w:val="false"/>
      <w:autoSpaceDE w:val="false"/>
      <w:autoSpaceDN w:val="false"/>
      <w:adjustRightInd w:val="false"/>
      <w:ind w:firstLine="720"/>
      <w:jc w:val="both"/>
      <w:textAlignment w:val="baseline"/>
    </w:pPr>
    <w:rPr>
      <w:rFonts w:hAnsi="Arial" w:ascii="Arial"/>
      <w:sz w:val="22"/>
      <w:szCs w:val="20"/>
      <w:lang w:val="en-GB"/>
    </w:rPr>
  </w:style>
  <w:style w:styleId="Zaglavlje" w:type="paragraph">
    <w:name w:val="header"/>
    <w:basedOn w:val="Normal"/>
    <w:rsid w:val="000870CB"/>
    <w:pPr>
      <w:tabs>
        <w:tab w:pos="4536" w:val="center"/>
        <w:tab w:pos="9072" w:val="right"/>
      </w:tabs>
    </w:pPr>
  </w:style>
  <w:style w:styleId="Podnoje" w:type="paragraph">
    <w:name w:val="footer"/>
    <w:basedOn w:val="Normal"/>
    <w:rsid w:val="000870CB"/>
    <w:pPr>
      <w:tabs>
        <w:tab w:pos="4536" w:val="center"/>
        <w:tab w:pos="9072" w:val="right"/>
      </w:tabs>
    </w:pPr>
  </w:style>
  <w:style w:styleId="Brojstranice" w:type="character">
    <w:name w:val="page number"/>
    <w:basedOn w:val="Zadanifontodlomka"/>
    <w:rsid w:val="000870CB"/>
  </w:style>
  <w:style w:customStyle="true" w:styleId="TableContents" w:type="paragraph">
    <w:name w:val="Table Contents"/>
    <w:basedOn w:val="Normal"/>
    <w:rsid w:val="00EB5A87"/>
    <w:pPr>
      <w:widowControl w:val="false"/>
      <w:suppressLineNumbers/>
      <w:suppressAutoHyphens/>
      <w:autoSpaceDN w:val="false"/>
      <w:textAlignment w:val="baseline"/>
    </w:pPr>
    <w:rPr>
      <w:rFonts w:cs="Tahoma"/>
      <w:kern w:val="3"/>
    </w:rPr>
  </w:style>
  <w:style w:styleId="Tekstbalonia" w:type="paragraph">
    <w:name w:val="Balloon Text"/>
    <w:basedOn w:val="Normal"/>
    <w:semiHidden/>
    <w:rsid w:val="008C749A"/>
    <w:rPr>
      <w:rFonts w:cs="Tahoma" w:hAnsi="Tahoma" w:ascii="Tahoma"/>
      <w:sz w:val="16"/>
      <w:szCs w:val="16"/>
    </w:rPr>
  </w:style>
  <w:style w:styleId="Tekstrezerviranogmjesta" w:type="character">
    <w:name w:val="Placeholder Text"/>
    <w:basedOn w:val="Zadanifontodlomka"/>
    <w:uiPriority w:val="99"/>
    <w:semiHidden/>
    <w:rsid w:val="00CB0DD6"/>
    <w:rPr>
      <w:color w:val="808080"/>
      <w:bdr w:space="0" w:sz="0" w:color="auto" w:val="none"/>
      <w:shd w:fill="CCFFFF" w:color="auto" w:val="clear"/>
    </w:rPr>
  </w:style>
  <w:style w:customStyle="true" w:styleId="eSPISCCParagraphDefaultFont" w:type="character">
    <w:name w:val="eSPIS_CC_Paragraph Default Font"/>
    <w:basedOn w:val="Zadanifontodlomka"/>
    <w:rsid w:val="00CB0D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0DD6"/>
    <w:rPr>
      <w:bdr w:space="0" w:sz="0" w:color="auto" w:val="none"/>
      <w:shd w:fill="FFFFCC" w:color="auto" w:val="clear"/>
      <w:lang w:val="hr-HR"/>
    </w:rPr>
  </w:style>
  <w:style w:customStyle="true" w:styleId="PozadinaSvijetloCrvena" w:type="character">
    <w:name w:val="Pozadina_SvijetloCrvena"/>
    <w:basedOn w:val="eSPISCCParagraphDefaultFont"/>
    <w:rsid w:val="00CB0D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0D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lsdException w:name="heading 6" w:qFormat="1" w:semiHidden="1" w:unhideWhenUsed="1"/>
    <w:lsdException w:name="heading 7" w:qFormat="1" w:semiHidden="1" w:unhideWhenUsed="1"/>
    <w:lsdException w:name="heading 8" w:qFormat="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Arial" w:cs="Arial" w:hAnsi="Arial"/>
      <w:b/>
      <w:sz w:val="22"/>
    </w:rPr>
  </w:style>
  <w:style w:styleId="Naslov5" w:type="paragraph">
    <w:name w:val="heading 5"/>
    <w:basedOn w:val="Normal"/>
    <w:next w:val="Normal"/>
    <w:qFormat/>
    <w:pPr>
      <w:keepNext/>
      <w:ind w:left="720"/>
      <w:jc w:val="both"/>
      <w:outlineLvl w:val="4"/>
    </w:pPr>
    <w:rPr>
      <w:szCs w:val="20"/>
    </w:rPr>
  </w:style>
  <w:style w:styleId="Naslov8" w:type="paragraph">
    <w:name w:val="heading 8"/>
    <w:basedOn w:val="Normal"/>
    <w:next w:val="Normal"/>
    <w:qFormat/>
    <w:pPr>
      <w:keepNext/>
      <w:ind w:firstLine="720"/>
      <w:jc w:val="right"/>
      <w:outlineLvl w:val="7"/>
    </w:pPr>
    <w:rPr>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next w:val="Tijeloteksta-uvlaka3"/>
    <w:pPr>
      <w:overflowPunct w:val="0"/>
      <w:autoSpaceDE w:val="0"/>
      <w:autoSpaceDN w:val="0"/>
      <w:adjustRightInd w:val="0"/>
      <w:ind w:left="142"/>
      <w:jc w:val="both"/>
      <w:textAlignment w:val="baseline"/>
    </w:pPr>
    <w:rPr>
      <w:szCs w:val="20"/>
    </w:rPr>
  </w:style>
  <w:style w:styleId="Tijeloteksta-uvlaka3" w:type="paragraph">
    <w:name w:val="Body Text Indent 3"/>
    <w:aliases w:val=" uvlaka 3,  uvlaka 2"/>
    <w:basedOn w:val="Normal"/>
    <w:pPr>
      <w:spacing w:after="120"/>
      <w:ind w:left="283"/>
    </w:pPr>
    <w:rPr>
      <w:sz w:val="16"/>
      <w:szCs w:val="16"/>
    </w:rPr>
  </w:style>
  <w:style w:styleId="Tijeloteksta-uvlaka2" w:type="paragraph">
    <w:name w:val="Body Text Indent 2"/>
    <w:aliases w:val="  uvlaka 2"/>
    <w:basedOn w:val="Normal"/>
    <w:pPr>
      <w:ind w:firstLine="720"/>
      <w:jc w:val="both"/>
    </w:pPr>
  </w:style>
  <w:style w:styleId="Uvuenotijeloteksta" w:type="paragraph">
    <w:name w:val="Body Text Indent"/>
    <w:basedOn w:val="Normal"/>
    <w:pPr>
      <w:tabs>
        <w:tab w:pos="660" w:val="left"/>
      </w:tabs>
      <w:overflowPunct w:val="0"/>
      <w:autoSpaceDE w:val="0"/>
      <w:autoSpaceDN w:val="0"/>
      <w:adjustRightInd w:val="0"/>
      <w:ind w:firstLine="1134" w:left="-1134"/>
      <w:jc w:val="both"/>
      <w:textAlignment w:val="baseline"/>
    </w:pPr>
    <w:rPr>
      <w:szCs w:val="20"/>
    </w:rPr>
  </w:style>
  <w:style w:customStyle="1" w:styleId="BodyText21" w:type="paragraph">
    <w:name w:val="Body Text 21"/>
    <w:basedOn w:val="Normal"/>
    <w:pPr>
      <w:overflowPunct w:val="0"/>
      <w:autoSpaceDE w:val="0"/>
      <w:autoSpaceDN w:val="0"/>
      <w:adjustRightInd w:val="0"/>
      <w:ind w:firstLine="720"/>
      <w:jc w:val="both"/>
      <w:textAlignment w:val="baseline"/>
    </w:pPr>
    <w:rPr>
      <w:rFonts w:ascii="Arial" w:hAnsi="Arial"/>
      <w:sz w:val="22"/>
      <w:szCs w:val="20"/>
      <w:lang w:val="en-GB"/>
    </w:rPr>
  </w:style>
  <w:style w:styleId="Zaglavlje" w:type="paragraph">
    <w:name w:val="header"/>
    <w:basedOn w:val="Normal"/>
    <w:rsid w:val="000870CB"/>
    <w:pPr>
      <w:tabs>
        <w:tab w:pos="4536" w:val="center"/>
        <w:tab w:pos="9072" w:val="right"/>
      </w:tabs>
    </w:pPr>
  </w:style>
  <w:style w:styleId="Podnoje" w:type="paragraph">
    <w:name w:val="footer"/>
    <w:basedOn w:val="Normal"/>
    <w:rsid w:val="000870CB"/>
    <w:pPr>
      <w:tabs>
        <w:tab w:pos="4536" w:val="center"/>
        <w:tab w:pos="9072" w:val="right"/>
      </w:tabs>
    </w:pPr>
  </w:style>
  <w:style w:styleId="Brojstranice" w:type="character">
    <w:name w:val="page number"/>
    <w:basedOn w:val="Zadanifontodlomka"/>
    <w:rsid w:val="000870CB"/>
  </w:style>
  <w:style w:customStyle="1" w:styleId="TableContents" w:type="paragraph">
    <w:name w:val="Table Contents"/>
    <w:basedOn w:val="Normal"/>
    <w:rsid w:val="00EB5A87"/>
    <w:pPr>
      <w:widowControl w:val="0"/>
      <w:suppressLineNumbers/>
      <w:suppressAutoHyphens/>
      <w:autoSpaceDN w:val="0"/>
      <w:textAlignment w:val="baseline"/>
    </w:pPr>
    <w:rPr>
      <w:rFonts w:cs="Tahoma"/>
      <w:kern w:val="3"/>
    </w:rPr>
  </w:style>
  <w:style w:styleId="Tekstbalonia" w:type="paragraph">
    <w:name w:val="Balloon Text"/>
    <w:basedOn w:val="Normal"/>
    <w:semiHidden/>
    <w:rsid w:val="008C749A"/>
    <w:rPr>
      <w:rFonts w:ascii="Tahoma" w:cs="Tahoma" w:hAnsi="Tahoma"/>
      <w:sz w:val="16"/>
      <w:szCs w:val="16"/>
    </w:rPr>
  </w:style>
  <w:style w:styleId="Tekstrezerviranogmjesta" w:type="character">
    <w:name w:val="Placeholder Text"/>
    <w:basedOn w:val="Zadanifontodlomka"/>
    <w:uiPriority w:val="99"/>
    <w:semiHidden/>
    <w:rsid w:val="00CB0DD6"/>
    <w:rPr>
      <w:color w:val="808080"/>
      <w:bdr w:color="auto" w:space="0" w:sz="0" w:val="none"/>
      <w:shd w:color="auto" w:fill="CCFFFF" w:val="clear"/>
    </w:rPr>
  </w:style>
  <w:style w:customStyle="1" w:styleId="eSPISCCParagraphDefaultFont" w:type="character">
    <w:name w:val="eSPIS_CC_Paragraph Default Font"/>
    <w:basedOn w:val="Zadanifontodlomka"/>
    <w:rsid w:val="00CB0D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0DD6"/>
    <w:rPr>
      <w:bdr w:color="auto" w:space="0" w:sz="0" w:val="none"/>
      <w:shd w:color="auto" w:fill="FFFFCC" w:val="clear"/>
      <w:lang w:val="hr-HR"/>
    </w:rPr>
  </w:style>
  <w:style w:customStyle="1" w:styleId="PozadinaSvijetloCrvena" w:type="character">
    <w:name w:val="Pozadina_SvijetloCrvena"/>
    <w:basedOn w:val="eSPISCCParagraphDefaultFont"/>
    <w:rsid w:val="00CB0D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0D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St-417/2015-26</izvorni_sadrzaj>
    <derivirana_varijabla naziv="DomainObject.Oznaka_1">St-417/2015-26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2015.</izvorni_sadrzaj>
    <derivirana_varijabla naziv="DomainObject.Predmet.DatumOsnivanja_1">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St-417/2015</izvorni_sadrzaj>
    <derivirana_varijabla naziv="DomainObject.Predmet.OznakaBroj_1">St-417/2015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GEOTEHNIKA - INŽENJERING d.o.o.</izvorni_sadrzaj>
    <derivirana_varijabla naziv="DomainObject.Predmet.ProtustrankaFormated_1">  GEOTEHNIKA - INŽENJERING d.o.o.</derivirana_varijabla>
  </DomainObject.Predmet.ProtustrankaFormated>
  <DomainObject.Predmet.ProtustrankaFormatedOIB>
    <izvorni_sadrzaj>  GEOTEHNIKA - INŽENJERING d.o.o., OIB 44124262642</izvorni_sadrzaj>
    <derivirana_varijabla naziv="DomainObject.Predmet.ProtustrankaFormatedOIB_1">  GEOTEHNIKA - INŽENJERING d.o.o., OIB 44124262642</derivirana_varijabla>
  </DomainObject.Predmet.ProtustrankaFormatedOIB>
  <DomainObject.Predmet.ProtustrankaFormatedWithAdress>
    <izvorni_sadrzaj> GEOTEHNIKA - INŽENJERING d.o.o., Gradišćanska 26, 10000 Zagreb</izvorni_sadrzaj>
    <derivirana_varijabla naziv="DomainObject.Predmet.ProtustrankaFormatedWithAdress_1"> GEOTEHNIKA - INŽENJERING d.o.o., Gradišćanska 26, 10000 Zagreb</derivirana_varijabla>
  </DomainObject.Predmet.ProtustrankaFormatedWithAdress>
  <DomainObject.Predmet.ProtustrankaFormatedWithAdressOIB>
    <izvorni_sadrzaj> GEOTEHNIKA - INŽENJERING d.o.o., OIB 44124262642, Gradišćanska 26, 10000 Zagreb</izvorni_sadrzaj>
    <derivirana_varijabla naziv="DomainObject.Predmet.ProtustrankaFormatedWithAdressOIB_1"> GEOTEHNIKA - INŽENJERING d.o.o., OIB 44124262642, Gradišćanska 26, 10000 Zagreb</derivirana_varijabla>
  </DomainObject.Predmet.ProtustrankaFormatedWithAdressOIB>
  <DomainObject.Predmet.ProtustrankaWithAdress>
    <izvorni_sadrzaj>GEOTEHNIKA - INŽENJERING d.o.o. Gradišćanska 26, 10000 Zagreb</izvorni_sadrzaj>
    <derivirana_varijabla naziv="DomainObject.Predmet.ProtustrankaWithAdress_1">GEOTEHNIKA - INŽENJERING d.o.o. Gradišćanska 26, 10000 Zagreb</derivirana_varijabla>
  </DomainObject.Predmet.ProtustrankaWithAdress>
  <DomainObject.Predmet.ProtustrankaWithAdressOIB>
    <izvorni_sadrzaj>GEOTEHNIKA - INŽENJERING d.o.o., OIB 44124262642, Gradišćanska 26, 10000 Zagreb</izvorni_sadrzaj>
    <derivirana_varijabla naziv="DomainObject.Predmet.ProtustrankaWithAdressOIB_1">GEOTEHNIKA - INŽENJERING d.o.o., OIB 44124262642, Gradišćanska 26, 10000 Zagreb</derivirana_varijabla>
  </DomainObject.Predmet.ProtustrankaWithAdressOIB>
  <DomainObject.Predmet.ProtustrankaNazivFormated>
    <izvorni_sadrzaj>GEOTEHNIKA - INŽENJERING d.o.o.</izvorni_sadrzaj>
    <derivirana_varijabla naziv="DomainObject.Predmet.ProtustrankaNazivFormated_1">GEOTEHNIKA - INŽENJERING d.o.o.</derivirana_varijabla>
  </DomainObject.Predmet.ProtustrankaNazivFormated>
  <DomainObject.Predmet.ProtustrankaNazivFormatedOIB>
    <izvorni_sadrzaj>GEOTEHNIKA - INŽENJERING d.o.o., OIB 44124262642</izvorni_sadrzaj>
    <derivirana_varijabla naziv="DomainObject.Predmet.ProtustrankaNazivFormatedOIB_1">GEOTEHNIKA - INŽENJERING d.o.o., OIB 44124262642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GEOTEHNIKA - INŽENJERING d.o.o.</izvorni_sadrzaj>
    <derivirana_varijabla naziv="DomainObject.Predmet.StrankaFormated_1">  GEOTEHNIKA - INŽENJERING d.o.o.</derivirana_varijabla>
  </DomainObject.Predmet.StrankaFormated>
  <DomainObject.Predmet.StrankaFormatedOIB>
    <izvorni_sadrzaj>  GEOTEHNIKA - INŽENJERING d.o.o., OIB 44124262642</izvorni_sadrzaj>
    <derivirana_varijabla naziv="DomainObject.Predmet.StrankaFormatedOIB_1">  GEOTEHNIKA - INŽENJERING d.o.o., OIB 44124262642</derivirana_varijabla>
  </DomainObject.Predmet.StrankaFormatedOIB>
  <DomainObject.Predmet.StrankaFormatedWithAdress>
    <izvorni_sadrzaj> GEOTEHNIKA - INŽENJERING d.o.o., Gradišćanska 26, 10000 Zagreb</izvorni_sadrzaj>
    <derivirana_varijabla naziv="DomainObject.Predmet.StrankaFormatedWithAdress_1"> GEOTEHNIKA - INŽENJERING d.o.o., Gradišćanska 26, 10000 Zagreb</derivirana_varijabla>
  </DomainObject.Predmet.StrankaFormatedWithAdress>
  <DomainObject.Predmet.StrankaFormatedWithAdressOIB>
    <izvorni_sadrzaj> GEOTEHNIKA - INŽENJERING d.o.o., OIB 44124262642, Gradišćanska 26, 10000 Zagreb</izvorni_sadrzaj>
    <derivirana_varijabla naziv="DomainObject.Predmet.StrankaFormatedWithAdressOIB_1"> GEOTEHNIKA - INŽENJERING d.o.o., OIB 44124262642, Gradišćanska 26, 10000 Zagreb</derivirana_varijabla>
  </DomainObject.Predmet.StrankaFormatedWithAdressOIB>
  <DomainObject.Predmet.StrankaWithAdress>
    <izvorni_sadrzaj>GEOTEHNIKA - INŽENJERING d.o.o. Gradišćanska 26,10000 Zagreb</izvorni_sadrzaj>
    <derivirana_varijabla naziv="DomainObject.Predmet.StrankaWithAdress_1">GEOTEHNIKA - INŽENJERING d.o.o. Gradišćanska 26,10000 Zagreb</derivirana_varijabla>
  </DomainObject.Predmet.StrankaWithAdress>
  <DomainObject.Predmet.StrankaWithAdressOIB>
    <izvorni_sadrzaj>GEOTEHNIKA - INŽENJERING d.o.o., OIB 44124262642, Gradišćanska 26,10000 Zagreb</izvorni_sadrzaj>
    <derivirana_varijabla naziv="DomainObject.Predmet.StrankaWithAdressOIB_1">GEOTEHNIKA - INŽENJERING d.o.o., OIB 44124262642, Gradišćanska 26,10000 Zagreb</derivirana_varijabla>
  </DomainObject.Predmet.StrankaWithAdressOIB>
  <DomainObject.Predmet.StrankaNazivFormated>
    <izvorni_sadrzaj>GEOTEHNIKA - INŽENJERING d.o.o.</izvorni_sadrzaj>
    <derivirana_varijabla naziv="DomainObject.Predmet.StrankaNazivFormated_1">GEOTEHNIKA - INŽENJERING d.o.o.</derivirana_varijabla>
  </DomainObject.Predmet.StrankaNazivFormated>
  <DomainObject.Predmet.StrankaNazivFormatedOIB>
    <izvorni_sadrzaj>GEOTEHNIKA - INŽENJERING d.o.o., OIB 44124262642</izvorni_sadrzaj>
    <derivirana_varijabla naziv="DomainObject.Predmet.StrankaNazivFormatedOIB_1">GEOTEHNIKA - INŽENJERING d.o.o., OIB 44124262642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GEOTEHNIKA - INŽENJERING d.o.o.</item>
    </izvorni_sadrzaj>
    <derivirana_varijabla naziv="DomainObject.Predmet.StrankaListFormated_1">
      <item>GEOTEHNIKA - INŽENJERING d.o.o.</item>
    </derivirana_varijabla>
  </DomainObject.Predmet.StrankaListFormated>
  <DomainObject.Predmet.StrankaListFormatedOIB>
    <izvorni_sadrzaj>
      <item>GEOTEHNIKA - INŽENJERING d.o.o., OIB 44124262642</item>
    </izvorni_sadrzaj>
    <derivirana_varijabla naziv="DomainObject.Predmet.StrankaListFormatedOIB_1">
      <item>GEOTEHNIKA - INŽENJERING d.o.o., OIB 44124262642</item>
    </derivirana_varijabla>
  </DomainObject.Predmet.StrankaListFormatedOIB>
  <DomainObject.Predmet.StrankaListFormatedWithAdress>
    <izvorni_sadrzaj>
      <item>GEOTEHNIKA - INŽENJERING d.o.o., Gradišćanska 26, 10000 Zagreb</item>
    </izvorni_sadrzaj>
    <derivirana_varijabla naziv="DomainObject.Predmet.StrankaListFormatedWithAdress_1">
      <item>GEOTEHNIKA - INŽENJERING d.o.o., Gradišćanska 26, 10000 Zagreb</item>
    </derivirana_varijabla>
  </DomainObject.Predmet.StrankaListFormatedWithAdress>
  <DomainObject.Predmet.StrankaListFormatedWithAdressOIB>
    <izvorni_sadrzaj>
      <item>GEOTEHNIKA - INŽENJERING d.o.o., OIB 44124262642, Gradišćanska 26, 10000 Zagreb</item>
    </izvorni_sadrzaj>
    <derivirana_varijabla naziv="DomainObject.Predmet.StrankaListFormatedWithAdressOIB_1">
      <item>GEOTEHNIKA - INŽENJERING d.o.o., OIB 44124262642, Gradišćanska 26, 10000 Zagreb</item>
    </derivirana_varijabla>
  </DomainObject.Predmet.StrankaListFormatedWithAdressOIB>
  <DomainObject.Predmet.StrankaListNazivFormated>
    <izvorni_sadrzaj>
      <item>GEOTEHNIKA - INŽENJERING d.o.o.</item>
    </izvorni_sadrzaj>
    <derivirana_varijabla naziv="DomainObject.Predmet.StrankaListNazivFormated_1">
      <item>GEOTEHNIKA - INŽENJERING d.o.o.</item>
    </derivirana_varijabla>
  </DomainObject.Predmet.StrankaListNazivFormated>
  <DomainObject.Predmet.StrankaListNazivFormatedOIB>
    <izvorni_sadrzaj>
      <item>GEOTEHNIKA - INŽENJERING d.o.o., OIB 44124262642</item>
    </izvorni_sadrzaj>
    <derivirana_varijabla naziv="DomainObject.Predmet.StrankaListNazivFormatedOIB_1">
      <item>GEOTEHNIKA - INŽENJERING d.o.o., OIB 44124262642</item>
    </derivirana_varijabla>
  </DomainObject.Predmet.StrankaListNazivFormatedOIB>
  <DomainObject.Predmet.ProtuStrankaListFormated>
    <izvorni_sadrzaj>
      <item>GEOTEHNIKA - INŽENJERING d.o.o.</item>
    </izvorni_sadrzaj>
    <derivirana_varijabla naziv="DomainObject.Predmet.ProtuStrankaListFormated_1">
      <item>GEOTEHNIKA - INŽENJERING d.o.o.</item>
    </derivirana_varijabla>
  </DomainObject.Predmet.ProtuStrankaListFormated>
  <DomainObject.Predmet.ProtuStrankaListFormatedOIB>
    <izvorni_sadrzaj>
      <item>GEOTEHNIKA - INŽENJERING d.o.o., OIB 44124262642</item>
    </izvorni_sadrzaj>
    <derivirana_varijabla naziv="DomainObject.Predmet.ProtuStrankaListFormatedOIB_1">
      <item>GEOTEHNIKA - INŽENJERING d.o.o., OIB 44124262642</item>
    </derivirana_varijabla>
  </DomainObject.Predmet.ProtuStrankaListFormatedOIB>
  <DomainObject.Predmet.ProtuStrankaListFormatedWithAdress>
    <izvorni_sadrzaj>
      <item>GEOTEHNIKA - INŽENJERING d.o.o., Gradišćanska 26, 10000 Zagreb</item>
    </izvorni_sadrzaj>
    <derivirana_varijabla naziv="DomainObject.Predmet.ProtuStrankaListFormatedWithAdress_1">
      <item>GEOTEHNIKA - INŽENJERING d.o.o., Gradišćanska 26, 10000 Zagreb</item>
    </derivirana_varijabla>
  </DomainObject.Predmet.ProtuStrankaListFormatedWithAdress>
  <DomainObject.Predmet.ProtuStrankaListFormatedWithAdressOIB>
    <izvorni_sadrzaj>
      <item>GEOTEHNIKA - INŽENJERING d.o.o., OIB 44124262642, Gradišćanska 26, 10000 Zagreb</item>
    </izvorni_sadrzaj>
    <derivirana_varijabla naziv="DomainObject.Predmet.ProtuStrankaListFormatedWithAdressOIB_1">
      <item>GEOTEHNIKA - INŽENJERING d.o.o., OIB 44124262642, Gradišćanska 26, 10000 Zagreb</item>
    </derivirana_varijabla>
  </DomainObject.Predmet.ProtuStrankaListFormatedWithAdressOIB>
  <DomainObject.Predmet.ProtuStrankaListNazivFormated>
    <izvorni_sadrzaj>
      <item>GEOTEHNIKA - INŽENJERING d.o.o.</item>
    </izvorni_sadrzaj>
    <derivirana_varijabla naziv="DomainObject.Predmet.ProtuStrankaListNazivFormated_1">
      <item>GEOTEHNIKA - INŽENJERING d.o.o.</item>
    </derivirana_varijabla>
  </DomainObject.Predmet.ProtuStrankaListNazivFormated>
  <DomainObject.Predmet.ProtuStrankaListNazivFormatedOIB>
    <izvorni_sadrzaj>
      <item>GEOTEHNIKA - INŽENJERING d.o.o., OIB 44124262642</item>
    </izvorni_sadrzaj>
    <derivirana_varijabla naziv="DomainObject.Predmet.ProtuStrankaListNazivFormatedOIB_1">
      <item>GEOTEHNIKA - INŽENJERING d.o.o., OIB 44124262642</item>
    </derivirana_varijabla>
  </DomainObject.Predmet.ProtuStrankaListNazivFormatedOIB>
  <DomainObject.Predmet.OstaliListFormated>
    <izvorni_sadrzaj>
      <item>GORDAN ČELIKOVIĆ</item>
      <item>IVAN KRSTANOVIĆ</item>
      <item>Davorka Huljev</item>
      <item>Dubravko Antonić</item>
      <item>Stjepan Bilić</item>
      <item>Josip Bilonić</item>
      <item>Marko Bjelajac</item>
      <item>Damir Blažinović</item>
      <item>Ivan Brkić</item>
      <item>Marinko Brkić</item>
      <item>Dražen Car</item>
      <item>Gordan Čeliković</item>
      <item>Marinko Čolak</item>
      <item>Ioan Darie</item>
      <item>Velimir Dejanović</item>
      <item>Irena Držaić</item>
      <item>Anto Džalto</item>
      <item>Ivan Džalto</item>
      <item>Jure Džalto</item>
      <item>Vedran Džalto</item>
      <item>Ivan Erdelja</item>
      <item>Ivan Farkaš</item>
      <item>Branislav Filipović</item>
      <item>Ivan Gereci</item>
      <item>Zlatko Grepo</item>
      <item>Tomislav Grepo</item>
      <item>Tomislav Gudelj</item>
      <item>Bojan Horvat</item>
      <item>Josip Horvat</item>
      <item>Viktor Horvat</item>
      <item>Mato Ivandić</item>
      <item>Mato Ivandić</item>
      <item>Miljenko Ivanušec</item>
      <item>Mato Jeličić</item>
      <item>Zlatko Jembrih</item>
      <item>Tado Jukić</item>
      <item>Franjo Jurić</item>
      <item>Luka Kandić</item>
      <item>Zvonimir Kaniški</item>
      <item>Danijela Karadža</item>
      <item>Damir Katačić</item>
      <item>Matija Komljenović</item>
      <item>Ivica Krasko</item>
      <item>Nedeljko Krbot</item>
      <item>Branko Kršak</item>
      <item>Andjelko Kvesić</item>
      <item>Anto Lončar</item>
      <item>Ivan Magaš</item>
      <item>Krešimir Majdak</item>
      <item>Ivica Marasović</item>
      <item>Ante Matešić</item>
      <item>Slavko Miloš</item>
      <item>Stjepan Nikolić</item>
      <item>Zdenek Opolzer</item>
      <item>Mato Pačarić</item>
      <item>Šimo Pačarić</item>
      <item>Stipo Parić</item>
      <item>Dubravko Pavleković</item>
      <item>Dubravko Pokec</item>
      <item>Antonijo Pozaić</item>
      <item>Dragutin Proroković</item>
      <item>Ivica Pušić</item>
      <item>Marijo Pušić</item>
      <item>Petar Rogina</item>
      <item>Niko Rončević</item>
      <item>Božidar Sakač</item>
      <item>Šerif Selimanović</item>
      <item>Nikola Simić</item>
      <item>Stevan Simić</item>
      <item>Zdenka Simić</item>
      <item>Ramo Stenaklić</item>
      <item>Dragutin Španić</item>
      <item>Antun Tetković</item>
      <item>Hrvoje Tkalec</item>
      <item>Srećko Tolić</item>
      <item>Romeo Tomak-marković</item>
      <item>Miljenko Toplak</item>
      <item>Vladimir Tusić</item>
      <item>Igor Valjan</item>
      <item>Suzi Vidošić</item>
      <item>Darko Vladić</item>
      <item>Drago Vladić</item>
      <item>Ivica Vlašić</item>
      <item>Blaženka Vukić</item>
      <item>Damir Vuradin</item>
      <item>Danijel Vukoja</item>
      <item>Ivan Zeljko</item>
      <item>Anđelko Zvonar</item>
      <item>Antonio Žugec</item>
      <item>Igor Žugec</item>
      <item>Matija Žugec</item>
      <item>Ivica Žuti</item>
      <item>Rajko Bolanča</item>
      <item>Goran Dizdar</item>
      <item>Ivica Džalto</item>
      <item>Drago Filipović</item>
      <item>Ivan Jelić</item>
      <item>Edo Dundov</item>
      <item>Dražen Čović</item>
      <item>Ivica Bahunek</item>
      <item>Mijo Antunović</item>
      <item>Ivo Lončar</item>
      <item>Nikola Vladić</item>
      <item>Nikola Beljo</item>
      <item>Dragutin Benković</item>
      <item>ATLAS COPCO d.o.o. za usluge</item>
      <item>ADRIA NORMA d.o.o. za usluge i trgovinu</item>
      <item>NEXE BETON d.o.o. za proizvodnju betona</item>
      <item>DOKA Hrvatska društvo s ograničenom odgovornošću za proizvodnju, prodaju i iznajmljivanje oplatnih proizvoda i sustava</item>
      <item>Hrvatski Telekom d.d.</item>
      <item>AGRODUHAN društvo s ograničenom odgovornošću za poljoprivrednu proizvodnju i usluge</item>
      <item>PBZ-LEASING, društvo s ograničenom odgovornošću za poslove leasinga</item>
      <item>ASTRA INTERNATIONAL, dioničko društvo za vanjsku trgovinu u stečaju</item>
      <item>CODEX SORTIUM društvo s ograničenom odgovornošću za pružanje kompleksnih konzalting usluga</item>
      <item>PRIMORJE d.d. (u stečaju)</item>
      <item>RH MINISTARSTVO FINANCIJA PU Područni ured Zagreb</item>
      <item>ALLIANZ ZAGREB dioničko društvo za osiguranje</item>
      <item>GRAD VELIKA GORICA</item>
      <item>GRAD KUTINA</item>
      <item>INVENTO PRO d.o.o. za projektiranje</item>
      <item>CROSCO, naftni servisi, d.o.o.</item>
      <item>GEOTEHNIKA - KONSOLIDACIJA društvo s ograničenom odgovornošću za konsolidacijske radove</item>
      <item>G.V. - PROM društvo s ograničenom odgovornošću za unutarnju, vanjsku trgovinu i usluge</item>
      <item>BOŽAN d.o.o. za proizvodnju, montažu, održavanje i trgovinu</item>
      <item>VODOOPSKRBA I ODVODNJA društvo s ograničenom odgovornošću za javnu vodoopskrbu i odvodnju</item>
      <item>Igor Pačarić</item>
    </izvorni_sadrzaj>
    <derivirana_varijabla naziv="DomainObject.Predmet.OstaliListFormated_1">
      <item>GORDAN ČELIKOVIĆ</item>
      <item>IVAN KRSTANOVIĆ</item>
      <item>Davorka Huljev</item>
      <item>Dubravko Antonić</item>
      <item>Stjepan Bilić</item>
      <item>Josip Bilonić</item>
      <item>Marko Bjelajac</item>
      <item>Damir Blažinović</item>
      <item>Ivan Brkić</item>
      <item>Marinko Brkić</item>
      <item>Dražen Car</item>
      <item>Gordan Čeliković</item>
      <item>Marinko Čolak</item>
      <item>Ioan Darie</item>
      <item>Velimir Dejanović</item>
      <item>Irena Držaić</item>
      <item>Anto Džalto</item>
      <item>Ivan Džalto</item>
      <item>Jure Džalto</item>
      <item>Vedran Džalto</item>
      <item>Ivan Erdelja</item>
      <item>Ivan Farkaš</item>
      <item>Branislav Filipović</item>
      <item>Ivan Gereci</item>
      <item>Zlatko Grepo</item>
      <item>Tomislav Grepo</item>
      <item>Tomislav Gudelj</item>
      <item>Bojan Horvat</item>
      <item>Josip Horvat</item>
      <item>Viktor Horvat</item>
      <item>Mato Ivandić</item>
      <item>Mato Ivandić</item>
      <item>Miljenko Ivanušec</item>
      <item>Mato Jeličić</item>
      <item>Zlatko Jembrih</item>
      <item>Tado Jukić</item>
      <item>Franjo Jurić</item>
      <item>Luka Kandić</item>
      <item>Zvonimir Kaniški</item>
      <item>Danijela Karadža</item>
      <item>Damir Katačić</item>
      <item>Matija Komljenović</item>
      <item>Ivica Krasko</item>
      <item>Nedeljko Krbot</item>
      <item>Branko Kršak</item>
      <item>Andjelko Kvesić</item>
      <item>Anto Lončar</item>
      <item>Ivan Magaš</item>
      <item>Krešimir Majdak</item>
      <item>Ivica Marasović</item>
      <item>Ante Matešić</item>
      <item>Slavko Miloš</item>
      <item>Stjepan Nikolić</item>
      <item>Zdenek Opolzer</item>
      <item>Mato Pačarić</item>
      <item>Šimo Pačarić</item>
      <item>Stipo Parić</item>
      <item>Dubravko Pavleković</item>
      <item>Dubravko Pokec</item>
      <item>Antonijo Pozaić</item>
      <item>Dragutin Proroković</item>
      <item>Ivica Pušić</item>
      <item>Marijo Pušić</item>
      <item>Petar Rogina</item>
      <item>Niko Rončević</item>
      <item>Božidar Sakač</item>
      <item>Šerif Selimanović</item>
      <item>Nikola Simić</item>
      <item>Stevan Simić</item>
      <item>Zdenka Simić</item>
      <item>Ramo Stenaklić</item>
      <item>Dragutin Španić</item>
      <item>Antun Tetković</item>
      <item>Hrvoje Tkalec</item>
      <item>Srećko Tolić</item>
      <item>Romeo Tomak-marković</item>
      <item>Miljenko Toplak</item>
      <item>Vladimir Tusić</item>
      <item>Igor Valjan</item>
      <item>Suzi Vidošić</item>
      <item>Darko Vladić</item>
      <item>Drago Vladić</item>
      <item>Ivica Vlašić</item>
      <item>Blaženka Vukić</item>
      <item>Damir Vuradin</item>
      <item>Danijel Vukoja</item>
      <item>Ivan Zeljko</item>
      <item>Anđelko Zvonar</item>
      <item>Antonio Žugec</item>
      <item>Igor Žugec</item>
      <item>Matija Žugec</item>
      <item>Ivica Žuti</item>
      <item>Rajko Bolanča</item>
      <item>Goran Dizdar</item>
      <item>Ivica Džalto</item>
      <item>Drago Filipović</item>
      <item>Ivan Jelić</item>
      <item>Edo Dundov</item>
      <item>Dražen Čović</item>
      <item>Ivica Bahunek</item>
      <item>Mijo Antunović</item>
      <item>Ivo Lončar</item>
      <item>Nikola Vladić</item>
      <item>Nikola Beljo</item>
      <item>Dragutin Benković</item>
      <item>ATLAS COPCO d.o.o. za usluge</item>
      <item>ADRIA NORMA d.o.o. za usluge i trgovinu</item>
      <item>NEXE BETON d.o.o. za proizvodnju betona</item>
      <item>DOKA Hrvatska društvo s ograničenom odgovornošću za proizvodnju, prodaju i iznajmljivanje oplatnih proizvoda i sustava</item>
      <item>Hrvatski Telekom d.d.</item>
      <item>AGRODUHAN društvo s ograničenom odgovornošću za poljoprivrednu proizvodnju i usluge</item>
      <item>PBZ-LEASING, društvo s ograničenom odgovornošću za poslove leasinga</item>
      <item>ASTRA INTERNATIONAL, dioničko društvo za vanjsku trgovinu u stečaju</item>
      <item>CODEX SORTIUM društvo s ograničenom odgovornošću za pružanje kompleksnih konzalting usluga</item>
      <item>PRIMORJE d.d. (u stečaju)</item>
      <item>RH MINISTARSTVO FINANCIJA PU Područni ured Zagreb</item>
      <item>ALLIANZ ZAGREB dioničko društvo za osiguranje</item>
      <item>GRAD VELIKA GORICA</item>
      <item>GRAD KUTINA</item>
      <item>INVENTO PRO d.o.o. za projektiranje</item>
      <item>CROSCO, naftni servisi, d.o.o.</item>
      <item>GEOTEHNIKA - KONSOLIDACIJA društvo s ograničenom odgovornošću za konsolidacijske radove</item>
      <item>G.V. - PROM društvo s ograničenom odgovornošću za unutarnju, vanjsku trgovinu i usluge</item>
      <item>BOŽAN d.o.o. za proizvodnju, montažu, održavanje i trgovinu</item>
      <item>VODOOPSKRBA I ODVODNJA društvo s ograničenom odgovornošću za javnu vodoopskrbu i odvodnju</item>
      <item>Igor Pačarić</item>
    </derivirana_varijabla>
  </DomainObject.Predmet.OstaliListFormated>
  <DomainObject.Predmet.OstaliListFormatedOIB>
    <izvorni_sadrzaj>
      <item>GORDAN ČELIKOVIĆ</item>
      <item>IVAN KRSTANOVIĆ</item>
      <item>Davorka Huljev, OIB 34743014377</item>
      <item>Dubravko Antonić, OIB 92781625528</item>
      <item>Stjepan Bilić, OIB 01085232535</item>
      <item>Josip Bilonić, OIB 48206131453</item>
      <item>Marko Bjelajac, OIB 03572886385</item>
      <item>Damir Blažinović, OIB 54228238529</item>
      <item>Ivan Brkić, OIB 36145912288</item>
      <item>Marinko Brkić, OIB 04900687543</item>
      <item>Dražen Car, OIB 78763799516</item>
      <item>Gordan Čeliković, OIB 91346275353</item>
      <item>Marinko Čolak, OIB 43924160222</item>
      <item>Ioan Darie, OIB 86457593623</item>
      <item>Velimir Dejanović, OIB 15359050296</item>
      <item>Irena Držaić, OIB 13313590208</item>
      <item>Anto Džalto, OIB 32218075217</item>
      <item>Ivan Džalto, OIB 81761619819</item>
      <item>Jure Džalto, OIB 30890923159</item>
      <item>Vedran Džalto, OIB 15850032354</item>
      <item>Ivan Erdelja, OIB 68527001750</item>
      <item>Ivan Farkaš, OIB 11262369181</item>
      <item>Branislav Filipović, OIB 81167862221</item>
      <item>Ivan Gereci, OIB 88962988662</item>
      <item>Zlatko Grepo, OIB 39526623368</item>
      <item>Tomislav Grepo, OIB 40986687180</item>
      <item>Tomislav Gudelj, OIB 13054333296</item>
      <item>Bojan Horvat, OIB 92393650679</item>
      <item>Josip Horvat, OIB 24439125142</item>
      <item>Viktor Horvat, OIB 28768985379</item>
      <item>Mato Ivandić, OIB 77136564688</item>
      <item>Mato Ivandić, OIB 77136564688</item>
      <item>Miljenko Ivanušec, OIB 24353874744</item>
      <item>Mato Jeličić, OIB 69436403725</item>
      <item>Zlatko Jembrih, OIB 34742636426</item>
      <item>Tado Jukić, OIB 52548758185</item>
      <item>Franjo Jurić, OIB 40993775827</item>
      <item>Luka Kandić, OIB 77474096954</item>
      <item>Zvonimir Kaniški, OIB 36556804137</item>
      <item>Danijela Karadža, OIB 65070174340</item>
      <item>Damir Katačić, OIB 26308235284</item>
      <item>Matija Komljenović, OIB 60950406105</item>
      <item>Ivica Krasko, OIB 97869477343</item>
      <item>Nedeljko Krbot, OIB 94557819780</item>
      <item>Branko Kršak, OIB 91751500788</item>
      <item>Andjelko Kvesić, OIB 41803507944</item>
      <item>Anto Lončar, OIB 24664216966</item>
      <item>Ivan Magaš, OIB 38561061351</item>
      <item>Krešimir Majdak, OIB 99032133739</item>
      <item>Ivica Marasović, OIB 01549404409</item>
      <item>Ante Matešić, OIB 40184613069</item>
      <item>Slavko Miloš, OIB 00667656692</item>
      <item>Stjepan Nikolić, OIB 94908627843</item>
      <item>Zdenek Opolzer, OIB 82055885044</item>
      <item>Mato Pačarić, OIB 28682825607</item>
      <item>Šimo Pačarić, OIB 31162258450</item>
      <item>Stipo Parić, OIB 70913141022</item>
      <item>Dubravko Pavleković, OIB 62804018402</item>
      <item>Dubravko Pokec, OIB 99582714781</item>
      <item>Antonijo Pozaić, OIB 78069739653</item>
      <item>Dragutin Proroković, OIB 70304758082</item>
      <item>Ivica Pušić, OIB 98598974022</item>
      <item>Marijo Pušić, OIB 41233905945</item>
      <item>Petar Rogina, OIB 63997524913</item>
      <item>Niko Rončević, OIB 33685622943</item>
      <item>Božidar Sakač, OIB 55583194121</item>
      <item>Šerif Selimanović, OIB 95239548463</item>
      <item>Nikola Simić, OIB 66916973868</item>
      <item>Stevan Simić, OIB 03459360292</item>
      <item>Zdenka Simić, OIB 29961368203</item>
      <item>Ramo Stenaklić, OIB 40613705522</item>
      <item>Dragutin Španić, OIB 60485237828</item>
      <item>Antun Tetković, OIB 99206482085</item>
      <item>Hrvoje Tkalec, OIB 80189233253</item>
      <item>Srećko Tolić, OIB 72641126749</item>
      <item>Romeo Tomak-marković, OIB 07028605773</item>
      <item>Miljenko Toplak, OIB 06327857077</item>
      <item>Vladimir Tusić, OIB 05404516915</item>
      <item>Igor Valjan, OIB 80754720860</item>
      <item>Suzi Vidošić, OIB 71891960080</item>
      <item>Darko Vladić, OIB 18001113826</item>
      <item>Drago Vladić, OIB 50029218206</item>
      <item>Ivica Vlašić, OIB 84241473307</item>
      <item>Blaženka Vukić, OIB 28193063064</item>
      <item>Damir Vuradin, OIB 43582143053</item>
      <item>Danijel Vukoja, OIB 08367054640</item>
      <item>Ivan Zeljko, OIB 62128946266</item>
      <item>Anđelko Zvonar, OIB 70192758920</item>
      <item>Antonio Žugec, OIB 02507758170</item>
      <item>Igor Žugec, OIB 65955197530</item>
      <item>Matija Žugec, OIB 94249849148</item>
      <item>Ivica Žuti, OIB 73022697913</item>
      <item>Rajko Bolanča, OIB 64859520014</item>
      <item>Goran Dizdar, OIB 01904605580</item>
      <item>Ivica Džalto, OIB 09844015675</item>
      <item>Drago Filipović, OIB 34215549900</item>
      <item>Ivan Jelić, OIB 66509094385</item>
      <item>Edo Dundov, OIB 82707099489</item>
      <item>Dražen Čović, OIB 47069091684</item>
      <item>Ivica Bahunek, OIB 98785571764</item>
      <item>Mijo Antunović, OIB 92326507340</item>
      <item>Ivo Lončar, OIB 72603422183</item>
      <item>Nikola Vladić, OIB 32815247104</item>
      <item>Nikola Beljo, OIB 02477699132</item>
      <item>Dragutin Benković, OIB </item>
      <item>ATLAS COPCO d.o.o. za usluge, OIB 80829168312</item>
      <item>ADRIA NORMA d.o.o. za usluge i trgovinu, OIB 80109305109</item>
      <item>NEXE BETON d.o.o. za proizvodnju betona, OIB 48358267745</item>
      <item>DOKA Hrvatska društvo s ograničenom odgovornošću za proizvodnju, prodaju i iznajmljivanje oplatnih proizvoda i sustava, OIB 25940944046</item>
      <item>Hrvatski Telekom d.d., OIB 81793146560</item>
      <item>AGRODUHAN društvo s ograničenom odgovornošću za poljoprivrednu proizvodnju i usluge, OIB 97446273531</item>
      <item>PBZ-LEASING, društvo s ograničenom odgovornošću za poslove leasinga, OIB 57270798205</item>
      <item>ASTRA INTERNATIONAL, dioničko društvo za vanjsku trgovinu u stečaju, OIB 98560810474</item>
      <item>CODEX SORTIUM društvo s ograničenom odgovornošću za pružanje kompleksnih konzalting usluga, OIB 83918065246</item>
      <item>PRIMORJE d.d. (u stečaju), OIB </item>
      <item>RH MINISTARSTVO FINANCIJA PU Područni ured Zagreb, OIB 18683136487</item>
      <item>ALLIANZ ZAGREB dioničko društvo za osiguranje, OIB 23759810849</item>
      <item>GRAD VELIKA GORICA, OIB 75834963344</item>
      <item>GRAD KUTINA, OIB 41888874500</item>
      <item>INVENTO PRO d.o.o. za projektiranje, OIB 91338031185</item>
      <item>CROSCO, naftni servisi, d.o.o., OIB 15538072333</item>
      <item>GEOTEHNIKA - KONSOLIDACIJA društvo s ograničenom odgovornošću za konsolidacijske radove, OIB 96552131417</item>
      <item>G.V. - PROM društvo s ograničenom odgovornošću za unutarnju, vanjsku trgovinu i usluge, OIB 64880141785</item>
      <item>BOŽAN d.o.o. za proizvodnju, montažu, održavanje i trgovinu, OIB 66214866918</item>
      <item>VODOOPSKRBA I ODVODNJA društvo s ograničenom odgovornošću za javnu vodoopskrbu i odvodnju, OIB 83416546499</item>
      <item>Igor Pačarić, OIB 99043160937</item>
    </izvorni_sadrzaj>
    <derivirana_varijabla naziv="DomainObject.Predmet.OstaliListFormatedOIB_1">
      <item>GORDAN ČELIKOVIĆ</item>
      <item>IVAN KRSTANOVIĆ</item>
      <item>Davorka Huljev, OIB 34743014377</item>
      <item>Dubravko Antonić, OIB 92781625528</item>
      <item>Stjepan Bilić, OIB 01085232535</item>
      <item>Josip Bilonić, OIB 48206131453</item>
      <item>Marko Bjelajac, OIB 03572886385</item>
      <item>Damir Blažinović, OIB 54228238529</item>
      <item>Ivan Brkić, OIB 36145912288</item>
      <item>Marinko Brkić, OIB 04900687543</item>
      <item>Dražen Car, OIB 78763799516</item>
      <item>Gordan Čeliković, OIB 91346275353</item>
      <item>Marinko Čolak, OIB 43924160222</item>
      <item>Ioan Darie, OIB 86457593623</item>
      <item>Velimir Dejanović, OIB 15359050296</item>
      <item>Irena Držaić, OIB 13313590208</item>
      <item>Anto Džalto, OIB 32218075217</item>
      <item>Ivan Džalto, OIB 81761619819</item>
      <item>Jure Džalto, OIB 30890923159</item>
      <item>Vedran Džalto, OIB 15850032354</item>
      <item>Ivan Erdelja, OIB 68527001750</item>
      <item>Ivan Farkaš, OIB 11262369181</item>
      <item>Branislav Filipović, OIB 81167862221</item>
      <item>Ivan Gereci, OIB 88962988662</item>
      <item>Zlatko Grepo, OIB 39526623368</item>
      <item>Tomislav Grepo, OIB 40986687180</item>
      <item>Tomislav Gudelj, OIB 13054333296</item>
      <item>Bojan Horvat, OIB 92393650679</item>
      <item>Josip Horvat, OIB 24439125142</item>
      <item>Viktor Horvat, OIB 28768985379</item>
      <item>Mato Ivandić, OIB 77136564688</item>
      <item>Mato Ivandić, OIB 77136564688</item>
      <item>Miljenko Ivanušec, OIB 24353874744</item>
      <item>Mato Jeličić, OIB 69436403725</item>
      <item>Zlatko Jembrih, OIB 34742636426</item>
      <item>Tado Jukić, OIB 52548758185</item>
      <item>Franjo Jurić, OIB 40993775827</item>
      <item>Luka Kandić, OIB 77474096954</item>
      <item>Zvonimir Kaniški, OIB 36556804137</item>
      <item>Danijela Karadža, OIB 65070174340</item>
      <item>Damir Katačić, OIB 26308235284</item>
      <item>Matija Komljenović, OIB 60950406105</item>
      <item>Ivica Krasko, OIB 97869477343</item>
      <item>Nedeljko Krbot, OIB 94557819780</item>
      <item>Branko Kršak, OIB 91751500788</item>
      <item>Andjelko Kvesić, OIB 41803507944</item>
      <item>Anto Lončar, OIB 24664216966</item>
      <item>Ivan Magaš, OIB 38561061351</item>
      <item>Krešimir Majdak, OIB 99032133739</item>
      <item>Ivica Marasović, OIB 01549404409</item>
      <item>Ante Matešić, OIB 40184613069</item>
      <item>Slavko Miloš, OIB 00667656692</item>
      <item>Stjepan Nikolić, OIB 94908627843</item>
      <item>Zdenek Opolzer, OIB 82055885044</item>
      <item>Mato Pačarić, OIB 28682825607</item>
      <item>Šimo Pačarić, OIB 31162258450</item>
      <item>Stipo Parić, OIB 70913141022</item>
      <item>Dubravko Pavleković, OIB 62804018402</item>
      <item>Dubravko Pokec, OIB 99582714781</item>
      <item>Antonijo Pozaić, OIB 78069739653</item>
      <item>Dragutin Proroković, OIB 70304758082</item>
      <item>Ivica Pušić, OIB 98598974022</item>
      <item>Marijo Pušić, OIB 41233905945</item>
      <item>Petar Rogina, OIB 63997524913</item>
      <item>Niko Rončević, OIB 33685622943</item>
      <item>Božidar Sakač, OIB 55583194121</item>
      <item>Šerif Selimanović, OIB 95239548463</item>
      <item>Nikola Simić, OIB 66916973868</item>
      <item>Stevan Simić, OIB 03459360292</item>
      <item>Zdenka Simić, OIB 29961368203</item>
      <item>Ramo Stenaklić, OIB 40613705522</item>
      <item>Dragutin Španić, OIB 60485237828</item>
      <item>Antun Tetković, OIB 99206482085</item>
      <item>Hrvoje Tkalec, OIB 80189233253</item>
      <item>Srećko Tolić, OIB 72641126749</item>
      <item>Romeo Tomak-marković, OIB 07028605773</item>
      <item>Miljenko Toplak, OIB 06327857077</item>
      <item>Vladimir Tusić, OIB 05404516915</item>
      <item>Igor Valjan, OIB 80754720860</item>
      <item>Suzi Vidošić, OIB 71891960080</item>
      <item>Darko Vladić, OIB 18001113826</item>
      <item>Drago Vladić, OIB 50029218206</item>
      <item>Ivica Vlašić, OIB 84241473307</item>
      <item>Blaženka Vukić, OIB 28193063064</item>
      <item>Damir Vuradin, OIB 43582143053</item>
      <item>Danijel Vukoja, OIB 08367054640</item>
      <item>Ivan Zeljko, OIB 62128946266</item>
      <item>Anđelko Zvonar, OIB 70192758920</item>
      <item>Antonio Žugec, OIB 02507758170</item>
      <item>Igor Žugec, OIB 65955197530</item>
      <item>Matija Žugec, OIB 94249849148</item>
      <item>Ivica Žuti, OIB 73022697913</item>
      <item>Rajko Bolanča, OIB 64859520014</item>
      <item>Goran Dizdar, OIB 01904605580</item>
      <item>Ivica Džalto, OIB 09844015675</item>
      <item>Drago Filipović, OIB 34215549900</item>
      <item>Ivan Jelić, OIB 66509094385</item>
      <item>Edo Dundov, OIB 82707099489</item>
      <item>Dražen Čović, OIB 47069091684</item>
      <item>Ivica Bahunek, OIB 98785571764</item>
      <item>Mijo Antunović, OIB 92326507340</item>
      <item>Ivo Lončar, OIB 72603422183</item>
      <item>Nikola Vladić, OIB 32815247104</item>
      <item>Nikola Beljo, OIB 02477699132</item>
      <item>Dragutin Benković, OIB </item>
      <item>ATLAS COPCO d.o.o. za usluge, OIB 80829168312</item>
      <item>ADRIA NORMA d.o.o. za usluge i trgovinu, OIB 80109305109</item>
      <item>NEXE BETON d.o.o. za proizvodnju betona, OIB 48358267745</item>
      <item>DOKA Hrvatska društvo s ograničenom odgovornošću za proizvodnju, prodaju i iznajmljivanje oplatnih proizvoda i sustava, OIB 25940944046</item>
      <item>Hrvatski Telekom d.d., OIB 81793146560</item>
      <item>AGRODUHAN društvo s ograničenom odgovornošću za poljoprivrednu proizvodnju i usluge, OIB 97446273531</item>
      <item>PBZ-LEASING, društvo s ograničenom odgovornošću za poslove leasinga, OIB 57270798205</item>
      <item>ASTRA INTERNATIONAL, dioničko društvo za vanjsku trgovinu u stečaju, OIB 98560810474</item>
      <item>CODEX SORTIUM društvo s ograničenom odgovornošću za pružanje kompleksnih konzalting usluga, OIB 83918065246</item>
      <item>PRIMORJE d.d. (u stečaju), OIB </item>
      <item>RH MINISTARSTVO FINANCIJA PU Područni ured Zagreb, OIB 18683136487</item>
      <item>ALLIANZ ZAGREB dioničko društvo za osiguranje, OIB 23759810849</item>
      <item>GRAD VELIKA GORICA, OIB 75834963344</item>
      <item>GRAD KUTINA, OIB 41888874500</item>
      <item>INVENTO PRO d.o.o. za projektiranje, OIB 91338031185</item>
      <item>CROSCO, naftni servisi, d.o.o., OIB 15538072333</item>
      <item>GEOTEHNIKA - KONSOLIDACIJA društvo s ograničenom odgovornošću za konsolidacijske radove, OIB 96552131417</item>
      <item>G.V. - PROM društvo s ograničenom odgovornošću za unutarnju, vanjsku trgovinu i usluge, OIB 64880141785</item>
      <item>BOŽAN d.o.o. za proizvodnju, montažu, održavanje i trgovinu, OIB 66214866918</item>
      <item>VODOOPSKRBA I ODVODNJA društvo s ograničenom odgovornošću za javnu vodoopskrbu i odvodnju, OIB 83416546499</item>
      <item>Igor Pačarić, OIB 99043160937</item>
    </derivirana_varijabla>
  </DomainObject.Predmet.OstaliListFormatedOIB>
  <DomainObject.Predmet.OstaliListFormatedWithAdress>
    <izvorni_sadrzaj>
      <item>GORDAN ČELIKOVIĆ, MALE PUTINE 12, 10000 Zagreb</item>
      <item>IVAN KRSTANOVIĆ, 8. POŽARINJE 15, 10000 Zagreb</item>
      <item>Davorka Huljev, Miramarska 13/D, 10000 Zagreb</item>
      <item>Dubravko Antonić, Vretenec 23, 10360 Sesvete</item>
      <item>Stjepan Bilić, Ilica 346, 10000 Zagreb</item>
      <item>Josip Bilonić, Boki 5, 10370 Puhovo</item>
      <item>Marko Bjelajac, Matijašec 29, 10000 Zagreb</item>
      <item>Damir Blažinović, Siromajska Cesta 22, 10361 Struga Nartska</item>
      <item>Ivan Brkić, Kralja Zvonimira 17, 34310 Gradac</item>
      <item>Marinko Brkić, Kralja Zvonimira 17, 34310 Gradac</item>
      <item>Dražen Car, Kordunska 9, 10000 Zagreb</item>
      <item>Gordan Čeliković, Borovci 18, 10000 Zagreb</item>
      <item>Marinko Čolak, Stjepana Radića 119, 34310 Gradac</item>
      <item>Ioan Darie</item>
      <item>Velimir Dejanović, Baranovićeva Ulica 12, 10000 Zagreb</item>
      <item>Irena Držaić, Rudolfa Bićanića 20, 10000 Zagreb</item>
      <item>Anto Džalto, Vinka Sedinića 17, 10361 Dumovec</item>
      <item>Ivan Džalto, Ilica 346, 10000 Zagreb</item>
      <item>Jure Džalto, Vugrovečka 77, 10360 Dobrodol</item>
      <item>Vedran Džalto, Mira Barešića 14, 21000 Split</item>
      <item>Ivan Erdelja, Mihovljan 344, 49252 Mihovljan</item>
      <item>Ivan Farkaš, Kralja Zvonimira 12, 31403 Vladislavci</item>
      <item>Branislav Filipović, Šćit 0, Prozor-rama</item>
      <item>Ivan Gereci, Laz Bistrički 46, 49246 Laz Bistrički</item>
      <item>Zlatko Grepo, Josipa Kozarca 57, 31224 Koška</item>
      <item>Tomislav Grepo, Zrinsko Frankopanska 12, 31512 Feričanci</item>
      <item>Tomislav Gudelj, Trg Otokara Keršovanija 8, 10000 Zagreb</item>
      <item>Bojan Horvat, Pavlenski Put 5o, 10000 Zagreb</item>
      <item>Josip Horvat, Krč 39, 42220 Krč</item>
      <item>Viktor Horvat, Sajmišna 50, 49250 Zlatar</item>
      <item>Mato Ivandić, Detkovac 172, 33411 Detkovac</item>
      <item>Mato Ivandić, Detkovac 172, 33411 Detkovac</item>
      <item>Miljenko Ivanušec, Zagrebačka 63, 42220 Ljubešćica</item>
      <item>Mato Jeličić, Kustošijski Venec 80, 10000 Zagreb</item>
      <item>Zlatko Jembrih, Mače 32h, 49250 Mače</item>
      <item>Tado Jukić, Kikićeva 16, 10000 Zagreb</item>
      <item>Franjo Jurić, Andrije Pirnata 2, 44250 Petrinja</item>
      <item>Luka Kandić, Nikole Šubića Zrinskog 10, 31542 Beničanci</item>
      <item>Zvonimir Kaniški, Staromlinska 74, 42000 Gornji Kućan</item>
      <item>Danijela Karadža, Redovka 15, 10000 Zagreb</item>
      <item>Damir Katačić, 3. Pile 12, 10000 Zagreb</item>
      <item>Matija Komljenović, Japjeci 10, 10255 Donji Stupnik</item>
      <item>Ivica Krasko, Stjepana Radića 155, 34310 Gradac</item>
      <item>Nedeljko Krbot, Grana 67a, 42220 Grana</item>
      <item>Branko Kršak, Sveta Helena 93, 10382 Sveta Helena</item>
      <item>Andjelko Kvesić, Ivanićgradska 56, 10000 Zagreb</item>
      <item>Anto Lončar, Josipa Stipana Reljkovića 24, 32281 Ivankovo</item>
      <item>Ivan Magaš, Ferenščica I. 47, 10000 Zagreb</item>
      <item>Krešimir Majdak, Donja Batina 133, 49250 Donja Batina</item>
      <item>Ivica Marasović, Savska Cesta 56, 10000 Zagreb</item>
      <item>Ante Matešić, Kustošijski Venec 80, 10000 Zagreb</item>
      <item>Slavko Miloš, Iii.kozari Put 83, 10000 Zagreb</item>
      <item>Stjepan Nikolić, Ulica Augusta Šenoe 33, 10290 Zaprešić</item>
      <item>Zdenek Opolzer, Viganj 118, 20267 Viganj</item>
      <item>Mato Pačarić, Štrosmajerova 20, 31402 Koritna</item>
      <item>Šimo Pačarić, Štrosmajerova 13, 31402 Koritna</item>
      <item>Stipo Parić, Drage 8, 10000 Zagreb</item>
      <item>Dubravko Pavleković, Tihi Dol 26, 10000 Zagreb</item>
      <item>Dubravko Pokec, Andrije Hebranga 7, 48350 Virje</item>
      <item>Antonijo Pozaić, Franje Horvata Kiša 42, 49250 Zlatar</item>
      <item>Dragutin Proroković, Fausta Vrančića 2, 10000 Zagreb</item>
      <item>Ivica Pušić, Don Mate Šantića 20, 21217 Kaštel Novi</item>
      <item>Marijo Pušić, Ulica A. Gustava Matoša 3, 10360 Sesvete</item>
      <item>Petar Rogina, Vinogradska 44, 49250 Zlatar</item>
      <item>Niko Rončević, Istarska Ulica 29, 48260 Križevci</item>
      <item>Božidar Sakač, Kapela Kalnička 21, 42220 Kapela Kalnička</item>
      <item>Šerif Selimanović, I.kozari Put Xii.odvojak 43, 10000 Zagreb</item>
      <item>Nikola Simić, Nikole Bonifačića 15, 10410 Velika Gorica</item>
      <item>Stevan Simić, Dragutina Domjanića 5, 10410 Velika Gorica</item>
      <item>Zdenka Simić, Dragutina Domjanića 5, 10410 Velika Gorica</item>
      <item>Ramo Stenaklić, Ii.kozari Put Iii.odvojak 2a, 10000 Zagreb</item>
      <item>Dragutin Španić, Kalnička 50, 42220 Ljubešćica</item>
      <item>Antun Tetković, Ante Starčevića 40, 32262 Račinovci</item>
      <item>Hrvoje Tkalec, Zagorska Cesta 37, 10296 Luka</item>
      <item>Srećko Tolić, Vlade Gotovca 9, 10000 Zagreb</item>
      <item>Romeo Tomak-marković, Boševci 12a, 47280 Boševci</item>
      <item>Miljenko Toplak, Donje Makojišće 203, 42220 Donje Makojišće</item>
      <item>Vladimir Tusić, Sjenjak 48, 31000 Osijek</item>
      <item>Igor Valjan, Švica 47, 53220 Švica</item>
      <item>Suzi Vidošić, Drage Gervaisa 23, 10000 Zagreb</item>
      <item>Darko Vladić, Savska 39, 35425 Davor</item>
      <item>Drago Vladić, Ilica 346, 10000 Zagreb</item>
      <item>Ivica Vlašić, Ribnica 175a, 10410 Ribnica</item>
      <item>Blaženka Vukić, Rudopoljska 12, 10000 Zagreb</item>
      <item>Damir Vuradin, Remetinec 230, 42220 Remetinec</item>
      <item>Danijel Vukoja, Kačićeva 56, 35425 Davor</item>
      <item>Ivan Zeljko, Alojzija Stepinca 44, 34310 Gradac</item>
      <item>Anđelko Zvonar, Zagrebačka 84a, 42220 Ljubešćica</item>
      <item>Antonio Žugec, Možđenec 83, 42220 Možđenec</item>
      <item>Igor Žugec, Možđenec 172, 42220 Možđenec</item>
      <item>Matija Žugec, Možđenec 26, 42220 Možđenec</item>
      <item>Ivica Žuti, Možđenec 183a, 42220 Možđenec</item>
      <item>Rajko Bolanča, Ii. Ferenščica Ii. Odvojak 9, 10000 Zagreb</item>
      <item>Goran Dizdar, Kralja Zvonimira 12, 47000 Karlovac</item>
      <item>Ivica Džalto, Vukovarska 8, 22300 Knin</item>
      <item>Drago Filipović, Savska Cesta 101a, 10000 Zagreb</item>
      <item>Ivan Jelić, Janka Leskovara 1, 10000 Zagreb</item>
      <item>Edo Dundov, Vladimira Ruždjaka 9c, 10000 Zagreb</item>
      <item>Dražen Čović, Plješevička 19, 31431 Čepin</item>
      <item>Ivica Bahunek, Ivanovo Polje 8, 42220 Ljubešćica</item>
      <item>Mijo Antunović, Matije Gupca 72, 49210 Zabok</item>
      <item>Ivo Lončar, Ustirama 0, Prozor-rama</item>
      <item>Nikola Vladić, Josipa Pupačića 4, 10000 Zagreb</item>
      <item>Nikola Beljo, Lučica Xxix 5, 23234 Vir</item>
      <item>Dragutin Benković, Donje Mokojišće 203, 42220 Novi Marof</item>
      <item>ATLAS COPCO d.o.o. za usluge, Slavonska avenija 19, 10000 Zagreb</item>
      <item>ADRIA NORMA d.o.o. za usluge i trgovinu, Ulica grada Vukovara 284/C, 10000 Zagreb</item>
      <item>NEXE BETON d.o.o. za proizvodnju betona, Braće Radića 200, 31500 Našice</item>
      <item>DOKA Hrvatska društvo s ograničenom odgovornošću za proizvodnju, prodaju i iznajmljivanje oplatnih proizvoda i sustava, Radnička cesta 173/g, 10000 Zagreb</item>
      <item>Hrvatski Telekom d.d., Roberta Frangeša Mihanovića 9, 10000 Zagreb</item>
      <item>AGRODUHAN društvo s ograničenom odgovornošću za poljoprivrednu proizvodnju i usluge, Nikole Šubića Zrinskog 30, 33520 Slatina</item>
      <item>PBZ-LEASING, društvo s ograničenom odgovornošću za poslove leasinga, Radnička cesta 44, 10000 Zagreb</item>
      <item>ASTRA INTERNATIONAL, dioničko društvo za vanjsku trgovinu u stečaju, Budmanijeva 5, 10000 Zagreb</item>
      <item>CODEX SORTIUM društvo s ograničenom odgovornošću za pružanje kompleksnih konzalting usluga, Ivana Šibla 9, 10000 Zagreb</item>
      <item>PRIMORJE d.d. (u stečaju), Vipovska cesta 3, 5270 Ajdovščina</item>
      <item>RH MINISTARSTVO FINANCIJA PU Područni ured Zagreb, Avenija Dubrovnik 32, 10000 Zagreb</item>
      <item>ALLIANZ ZAGREB dioničko društvo za osiguranje, Heinzelova 70, 10000 Zagreb</item>
      <item>GRAD VELIKA GORICA, Trg kralja Tomislava 34, 10410 Velika Gorica</item>
      <item>GRAD KUTINA, Trg kralja Tomislava 12, 44320 Kutina</item>
      <item>INVENTO PRO d.o.o. za projektiranje, Držićeva 81b, 10000 Zagreb</item>
      <item>CROSCO, naftni servisi, d.o.o., Grada Vukovara 18, 10000 Zagreb</item>
      <item>GEOTEHNIKA - KONSOLIDACIJA društvo s ograničenom odgovornošću za konsolidacijske radove, Siget 16B, 10000 Zagreb</item>
      <item>G.V. - PROM društvo s ograničenom odgovornošću za unutarnju, vanjsku trgovinu i usluge, Augusta Šenoe 2, 10450 Jastrebarsko</item>
      <item>BOŽAN d.o.o. za proizvodnju, montažu, održavanje i trgovinu, 3. Kozari put 85, 10000 Zagreb</item>
      <item>VODOOPSKRBA I ODVODNJA društvo s ograničenom odgovornošću za javnu vodoopskrbu i odvodnju, Folnegovićeva 1, 10000 Zagreb</item>
      <item>Igor Pačarić, Štrosmajerova 20, 31402 Koritna</item>
    </izvorni_sadrzaj>
    <derivirana_varijabla naziv="DomainObject.Predmet.OstaliListFormatedWithAdress_1">
      <item>GORDAN ČELIKOVIĆ, MALE PUTINE 12, 10000 Zagreb</item>
      <item>IVAN KRSTANOVIĆ, 8. POŽARINJE 15, 10000 Zagreb</item>
      <item>Davorka Huljev, Miramarska 13/D, 10000 Zagreb</item>
      <item>Dubravko Antonić, Vretenec 23, 10360 Sesvete</item>
      <item>Stjepan Bilić, Ilica 346, 10000 Zagreb</item>
      <item>Josip Bilonić, Boki 5, 10370 Puhovo</item>
      <item>Marko Bjelajac, Matijašec 29, 10000 Zagreb</item>
      <item>Damir Blažinović, Siromajska Cesta 22, 10361 Struga Nartska</item>
      <item>Ivan Brkić, Kralja Zvonimira 17, 34310 Gradac</item>
      <item>Marinko Brkić, Kralja Zvonimira 17, 34310 Gradac</item>
      <item>Dražen Car, Kordunska 9, 10000 Zagreb</item>
      <item>Gordan Čeliković, Borovci 18, 10000 Zagreb</item>
      <item>Marinko Čolak, Stjepana Radića 119, 34310 Gradac</item>
      <item>Ioan Darie</item>
      <item>Velimir Dejanović, Baranovićeva Ulica 12, 10000 Zagreb</item>
      <item>Irena Držaić, Rudolfa Bićanića 20, 10000 Zagreb</item>
      <item>Anto Džalto, Vinka Sedinića 17, 10361 Dumovec</item>
      <item>Ivan Džalto, Ilica 346, 10000 Zagreb</item>
      <item>Jure Džalto, Vugrovečka 77, 10360 Dobrodol</item>
      <item>Vedran Džalto, Mira Barešića 14, 21000 Split</item>
      <item>Ivan Erdelja, Mihovljan 344, 49252 Mihovljan</item>
      <item>Ivan Farkaš, Kralja Zvonimira 12, 31403 Vladislavci</item>
      <item>Branislav Filipović, Šćit 0, Prozor-rama</item>
      <item>Ivan Gereci, Laz Bistrički 46, 49246 Laz Bistrički</item>
      <item>Zlatko Grepo, Josipa Kozarca 57, 31224 Koška</item>
      <item>Tomislav Grepo, Zrinsko Frankopanska 12, 31512 Feričanci</item>
      <item>Tomislav Gudelj, Trg Otokara Keršovanija 8, 10000 Zagreb</item>
      <item>Bojan Horvat, Pavlenski Put 5o, 10000 Zagreb</item>
      <item>Josip Horvat, Krč 39, 42220 Krč</item>
      <item>Viktor Horvat, Sajmišna 50, 49250 Zlatar</item>
      <item>Mato Ivandić, Detkovac 172, 33411 Detkovac</item>
      <item>Mato Ivandić, Detkovac 172, 33411 Detkovac</item>
      <item>Miljenko Ivanušec, Zagrebačka 63, 42220 Ljubešćica</item>
      <item>Mato Jeličić, Kustošijski Venec 80, 10000 Zagreb</item>
      <item>Zlatko Jembrih, Mače 32h, 49250 Mače</item>
      <item>Tado Jukić, Kikićeva 16, 10000 Zagreb</item>
      <item>Franjo Jurić, Andrije Pirnata 2, 44250 Petrinja</item>
      <item>Luka Kandić, Nikole Šubića Zrinskog 10, 31542 Beničanci</item>
      <item>Zvonimir Kaniški, Staromlinska 74, 42000 Gornji Kućan</item>
      <item>Danijela Karadža, Redovka 15, 10000 Zagreb</item>
      <item>Damir Katačić, 3. Pile 12, 10000 Zagreb</item>
      <item>Matija Komljenović, Japjeci 10, 10255 Donji Stupnik</item>
      <item>Ivica Krasko, Stjepana Radića 155, 34310 Gradac</item>
      <item>Nedeljko Krbot, Grana 67a, 42220 Grana</item>
      <item>Branko Kršak, Sveta Helena 93, 10382 Sveta Helena</item>
      <item>Andjelko Kvesić, Ivanićgradska 56, 10000 Zagreb</item>
      <item>Anto Lončar, Josipa Stipana Reljkovića 24, 32281 Ivankovo</item>
      <item>Ivan Magaš, Ferenščica I. 47, 10000 Zagreb</item>
      <item>Krešimir Majdak, Donja Batina 133, 49250 Donja Batina</item>
      <item>Ivica Marasović, Savska Cesta 56, 10000 Zagreb</item>
      <item>Ante Matešić, Kustošijski Venec 80, 10000 Zagreb</item>
      <item>Slavko Miloš, Iii.kozari Put 83, 10000 Zagreb</item>
      <item>Stjepan Nikolić, Ulica Augusta Šenoe 33, 10290 Zaprešić</item>
      <item>Zdenek Opolzer, Viganj 118, 20267 Viganj</item>
      <item>Mato Pačarić, Štrosmajerova 20, 31402 Koritna</item>
      <item>Šimo Pačarić, Štrosmajerova 13, 31402 Koritna</item>
      <item>Stipo Parić, Drage 8, 10000 Zagreb</item>
      <item>Dubravko Pavleković, Tihi Dol 26, 10000 Zagreb</item>
      <item>Dubravko Pokec, Andrije Hebranga 7, 48350 Virje</item>
      <item>Antonijo Pozaić, Franje Horvata Kiša 42, 49250 Zlatar</item>
      <item>Dragutin Proroković, Fausta Vrančića 2, 10000 Zagreb</item>
      <item>Ivica Pušić, Don Mate Šantića 20, 21217 Kaštel Novi</item>
      <item>Marijo Pušić, Ulica A. Gustava Matoša 3, 10360 Sesvete</item>
      <item>Petar Rogina, Vinogradska 44, 49250 Zlatar</item>
      <item>Niko Rončević, Istarska Ulica 29, 48260 Križevci</item>
      <item>Božidar Sakač, Kapela Kalnička 21, 42220 Kapela Kalnička</item>
      <item>Šerif Selimanović, I.kozari Put Xii.odvojak 43, 10000 Zagreb</item>
      <item>Nikola Simić, Nikole Bonifačića 15, 10410 Velika Gorica</item>
      <item>Stevan Simić, Dragutina Domjanića 5, 10410 Velika Gorica</item>
      <item>Zdenka Simić, Dragutina Domjanića 5, 10410 Velika Gorica</item>
      <item>Ramo Stenaklić, Ii.kozari Put Iii.odvojak 2a, 10000 Zagreb</item>
      <item>Dragutin Španić, Kalnička 50, 42220 Ljubešćica</item>
      <item>Antun Tetković, Ante Starčevića 40, 32262 Račinovci</item>
      <item>Hrvoje Tkalec, Zagorska Cesta 37, 10296 Luka</item>
      <item>Srećko Tolić, Vlade Gotovca 9, 10000 Zagreb</item>
      <item>Romeo Tomak-marković, Boševci 12a, 47280 Boševci</item>
      <item>Miljenko Toplak, Donje Makojišće 203, 42220 Donje Makojišće</item>
      <item>Vladimir Tusić, Sjenjak 48, 31000 Osijek</item>
      <item>Igor Valjan, Švica 47, 53220 Švica</item>
      <item>Suzi Vidošić, Drage Gervaisa 23, 10000 Zagreb</item>
      <item>Darko Vladić, Savska 39, 35425 Davor</item>
      <item>Drago Vladić, Ilica 346, 10000 Zagreb</item>
      <item>Ivica Vlašić, Ribnica 175a, 10410 Ribnica</item>
      <item>Blaženka Vukić, Rudopoljska 12, 10000 Zagreb</item>
      <item>Damir Vuradin, Remetinec 230, 42220 Remetinec</item>
      <item>Danijel Vukoja, Kačićeva 56, 35425 Davor</item>
      <item>Ivan Zeljko, Alojzija Stepinca 44, 34310 Gradac</item>
      <item>Anđelko Zvonar, Zagrebačka 84a, 42220 Ljubešćica</item>
      <item>Antonio Žugec, Možđenec 83, 42220 Možđenec</item>
      <item>Igor Žugec, Možđenec 172, 42220 Možđenec</item>
      <item>Matija Žugec, Možđenec 26, 42220 Možđenec</item>
      <item>Ivica Žuti, Možđenec 183a, 42220 Možđenec</item>
      <item>Rajko Bolanča, Ii. Ferenščica Ii. Odvojak 9, 10000 Zagreb</item>
      <item>Goran Dizdar, Kralja Zvonimira 12, 47000 Karlovac</item>
      <item>Ivica Džalto, Vukovarska 8, 22300 Knin</item>
      <item>Drago Filipović, Savska Cesta 101a, 10000 Zagreb</item>
      <item>Ivan Jelić, Janka Leskovara 1, 10000 Zagreb</item>
      <item>Edo Dundov, Vladimira Ruždjaka 9c, 10000 Zagreb</item>
      <item>Dražen Čović, Plješevička 19, 31431 Čepin</item>
      <item>Ivica Bahunek, Ivanovo Polje 8, 42220 Ljubešćica</item>
      <item>Mijo Antunović, Matije Gupca 72, 49210 Zabok</item>
      <item>Ivo Lončar, Ustirama 0, Prozor-rama</item>
      <item>Nikola Vladić, Josipa Pupačića 4, 10000 Zagreb</item>
      <item>Nikola Beljo, Lučica Xxix 5, 23234 Vir</item>
      <item>Dragutin Benković, Donje Mokojišće 203, 42220 Novi Marof</item>
      <item>ATLAS COPCO d.o.o. za usluge, Slavonska avenija 19, 10000 Zagreb</item>
      <item>ADRIA NORMA d.o.o. za usluge i trgovinu, Ulica grada Vukovara 284/C, 10000 Zagreb</item>
      <item>NEXE BETON d.o.o. za proizvodnju betona, Braće Radića 200, 31500 Našice</item>
      <item>DOKA Hrvatska društvo s ograničenom odgovornošću za proizvodnju, prodaju i iznajmljivanje oplatnih proizvoda i sustava, Radnička cesta 173/g, 10000 Zagreb</item>
      <item>Hrvatski Telekom d.d., Roberta Frangeša Mihanovića 9, 10000 Zagreb</item>
      <item>AGRODUHAN društvo s ograničenom odgovornošću za poljoprivrednu proizvodnju i usluge, Nikole Šubića Zrinskog 30, 33520 Slatina</item>
      <item>PBZ-LEASING, društvo s ograničenom odgovornošću za poslove leasinga, Radnička cesta 44, 10000 Zagreb</item>
      <item>ASTRA INTERNATIONAL, dioničko društvo za vanjsku trgovinu u stečaju, Budmanijeva 5, 10000 Zagreb</item>
      <item>CODEX SORTIUM društvo s ograničenom odgovornošću za pružanje kompleksnih konzalting usluga, Ivana Šibla 9, 10000 Zagreb</item>
      <item>PRIMORJE d.d. (u stečaju), Vipovska cesta 3, 5270 Ajdovščina</item>
      <item>RH MINISTARSTVO FINANCIJA PU Područni ured Zagreb, Avenija Dubrovnik 32, 10000 Zagreb</item>
      <item>ALLIANZ ZAGREB dioničko društvo za osiguranje, Heinzelova 70, 10000 Zagreb</item>
      <item>GRAD VELIKA GORICA, Trg kralja Tomislava 34, 10410 Velika Gorica</item>
      <item>GRAD KUTINA, Trg kralja Tomislava 12, 44320 Kutina</item>
      <item>INVENTO PRO d.o.o. za projektiranje, Držićeva 81b, 10000 Zagreb</item>
      <item>CROSCO, naftni servisi, d.o.o., Grada Vukovara 18, 10000 Zagreb</item>
      <item>GEOTEHNIKA - KONSOLIDACIJA društvo s ograničenom odgovornošću za konsolidacijske radove, Siget 16B, 10000 Zagreb</item>
      <item>G.V. - PROM društvo s ograničenom odgovornošću za unutarnju, vanjsku trgovinu i usluge, Augusta Šenoe 2, 10450 Jastrebarsko</item>
      <item>BOŽAN d.o.o. za proizvodnju, montažu, održavanje i trgovinu, 3. Kozari put 85, 10000 Zagreb</item>
      <item>VODOOPSKRBA I ODVODNJA društvo s ograničenom odgovornošću za javnu vodoopskrbu i odvodnju, Folnegovićeva 1, 10000 Zagreb</item>
      <item>Igor Pačarić, Štrosmajerova 20, 31402 Koritna</item>
    </derivirana_varijabla>
  </DomainObject.Predmet.OstaliListFormatedWithAdress>
  <DomainObject.Predmet.OstaliListFormatedWithAdressOIB>
    <izvorni_sadrzaj>
      <item>GORDAN ČELIKOVIĆ, MALE PUTINE 12, 10000 Zagreb</item>
      <item>IVAN KRSTANOVIĆ, 8. POŽARINJE 15, 10000 Zagreb</item>
      <item>Davorka Huljev, OIB 34743014377, Miramarska 13/D, 10000 Zagreb</item>
      <item>Dubravko Antonić, OIB 92781625528, Vretenec 23, 10360 Sesvete</item>
      <item>Stjepan Bilić, OIB 01085232535, Ilica 346, 10000 Zagreb</item>
      <item>Josip Bilonić, OIB 48206131453, Boki 5, 10370 Puhovo</item>
      <item>Marko Bjelajac, OIB 03572886385, Matijašec 29, 10000 Zagreb</item>
      <item>Damir Blažinović, OIB 54228238529, Siromajska Cesta 22, 10361 Struga Nartska</item>
      <item>Ivan Brkić, OIB 36145912288, Kralja Zvonimira 17, 34310 Gradac</item>
      <item>Marinko Brkić, OIB 04900687543, Kralja Zvonimira 17, 34310 Gradac</item>
      <item>Dražen Car, OIB 78763799516, Kordunska 9, 10000 Zagreb</item>
      <item>Gordan Čeliković, OIB 91346275353, Borovci 18, 10000 Zagreb</item>
      <item>Marinko Čolak, OIB 43924160222, Stjepana Radića 119, 34310 Gradac</item>
      <item>Ioan Darie, OIB 86457593623</item>
      <item>Velimir Dejanović, OIB 15359050296, Baranovićeva Ulica 12, 10000 Zagreb</item>
      <item>Irena Držaić, OIB 13313590208, Rudolfa Bićanića 20, 10000 Zagreb</item>
      <item>Anto Džalto, OIB 32218075217, Vinka Sedinića 17, 10361 Dumovec</item>
      <item>Ivan Džalto, OIB 81761619819, Ilica 346, 10000 Zagreb</item>
      <item>Jure Džalto, OIB 30890923159, Vugrovečka 77, 10360 Dobrodol</item>
      <item>Vedran Džalto, OIB 15850032354, Mira Barešića 14, 21000 Split</item>
      <item>Ivan Erdelja, OIB 68527001750, Mihovljan 344, 49252 Mihovljan</item>
      <item>Ivan Farkaš, OIB 11262369181, Kralja Zvonimira 12, 31403 Vladislavci</item>
      <item>Branislav Filipović, OIB 81167862221, Šćit 0, Prozor-rama</item>
      <item>Ivan Gereci, OIB 88962988662, Laz Bistrički 46, 49246 Laz Bistrički</item>
      <item>Zlatko Grepo, OIB 39526623368, Josipa Kozarca 57, 31224 Koška</item>
      <item>Tomislav Grepo, OIB 40986687180, Zrinsko Frankopanska 12, 31512 Feričanci</item>
      <item>Tomislav Gudelj, OIB 13054333296, Trg Otokara Keršovanija 8, 10000 Zagreb</item>
      <item>Bojan Horvat, OIB 92393650679, Pavlenski Put 5o, 10000 Zagreb</item>
      <item>Josip Horvat, OIB 24439125142, Krč 39, 42220 Krč</item>
      <item>Viktor Horvat, OIB 28768985379, Sajmišna 50, 49250 Zlatar</item>
      <item>Mato Ivandić, OIB 77136564688, Detkovac 172, 33411 Detkovac</item>
      <item>Mato Ivandić, OIB 77136564688, Detkovac 172, 33411 Detkovac</item>
      <item>Miljenko Ivanušec, OIB 24353874744, Zagrebačka 63, 42220 Ljubešćica</item>
      <item>Mato Jeličić, OIB 69436403725, Kustošijski Venec 80, 10000 Zagreb</item>
      <item>Zlatko Jembrih, OIB 34742636426, Mače 32h, 49250 Mače</item>
      <item>Tado Jukić, OIB 52548758185, Kikićeva 16, 10000 Zagreb</item>
      <item>Franjo Jurić, OIB 40993775827, Andrije Pirnata 2, 44250 Petrinja</item>
      <item>Luka Kandić, OIB 77474096954, Nikole Šubića Zrinskog 10, 31542 Beničanci</item>
      <item>Zvonimir Kaniški, OIB 36556804137, Staromlinska 74, 42000 Gornji Kućan</item>
      <item>Danijela Karadža, OIB 65070174340, Redovka 15, 10000 Zagreb</item>
      <item>Damir Katačić, OIB 26308235284, 3. Pile 12, 10000 Zagreb</item>
      <item>Matija Komljenović, OIB 60950406105, Japjeci 10, 10255 Donji Stupnik</item>
      <item>Ivica Krasko, OIB 97869477343, Stjepana Radića 155, 34310 Gradac</item>
      <item>Nedeljko Krbot, OIB 94557819780, Grana 67a, 42220 Grana</item>
      <item>Branko Kršak, OIB 91751500788, Sveta Helena 93, 10382 Sveta Helena</item>
      <item>Andjelko Kvesić, OIB 41803507944, Ivanićgradska 56, 10000 Zagreb</item>
      <item>Anto Lončar, OIB 24664216966, Josipa Stipana Reljkovića 24, 32281 Ivankovo</item>
      <item>Ivan Magaš, OIB 38561061351, Ferenščica I. 47, 10000 Zagreb</item>
      <item>Krešimir Majdak, OIB 99032133739, Donja Batina 133, 49250 Donja Batina</item>
      <item>Ivica Marasović, OIB 01549404409, Savska Cesta 56, 10000 Zagreb</item>
      <item>Ante Matešić, OIB 40184613069, Kustošijski Venec 80, 10000 Zagreb</item>
      <item>Slavko Miloš, OIB 00667656692, Iii.kozari Put 83, 10000 Zagreb</item>
      <item>Stjepan Nikolić, OIB 94908627843, Ulica Augusta Šenoe 33, 10290 Zaprešić</item>
      <item>Zdenek Opolzer, OIB 82055885044, Viganj 118, 20267 Viganj</item>
      <item>Mato Pačarić, OIB 28682825607, Štrosmajerova 20, 31402 Koritna</item>
      <item>Šimo Pačarić, OIB 31162258450, Štrosmajerova 13, 31402 Koritna</item>
      <item>Stipo Parić, OIB 70913141022, Drage 8, 10000 Zagreb</item>
      <item>Dubravko Pavleković, OIB 62804018402, Tihi Dol 26, 10000 Zagreb</item>
      <item>Dubravko Pokec, OIB 99582714781, Andrije Hebranga 7, 48350 Virje</item>
      <item>Antonijo Pozaić, OIB 78069739653, Franje Horvata Kiša 42, 49250 Zlatar</item>
      <item>Dragutin Proroković, OIB 70304758082, Fausta Vrančića 2, 10000 Zagreb</item>
      <item>Ivica Pušić, OIB 98598974022, Don Mate Šantića 20, 21217 Kaštel Novi</item>
      <item>Marijo Pušić, OIB 41233905945, Ulica A. Gustava Matoša 3, 10360 Sesvete</item>
      <item>Petar Rogina, OIB 63997524913, Vinogradska 44, 49250 Zlatar</item>
      <item>Niko Rončević, OIB 33685622943, Istarska Ulica 29, 48260 Križevci</item>
      <item>Božidar Sakač, OIB 55583194121, Kapela Kalnička 21, 42220 Kapela Kalnička</item>
      <item>Šerif Selimanović, OIB 95239548463, I.kozari Put Xii.odvojak 43, 10000 Zagreb</item>
      <item>Nikola Simić, OIB 66916973868, Nikole Bonifačića 15, 10410 Velika Gorica</item>
      <item>Stevan Simić, OIB 03459360292, Dragutina Domjanića 5, 10410 Velika Gorica</item>
      <item>Zdenka Simić, OIB 29961368203, Dragutina Domjanića 5, 10410 Velika Gorica</item>
      <item>Ramo Stenaklić, OIB 40613705522, Ii.kozari Put Iii.odvojak 2a, 10000 Zagreb</item>
      <item>Dragutin Španić, OIB 60485237828, Kalnička 50, 42220 Ljubešćica</item>
      <item>Antun Tetković, OIB 99206482085, Ante Starčevića 40, 32262 Račinovci</item>
      <item>Hrvoje Tkalec, OIB 80189233253, Zagorska Cesta 37, 10296 Luka</item>
      <item>Srećko Tolić, OIB 72641126749, Vlade Gotovca 9, 10000 Zagreb</item>
      <item>Romeo Tomak-marković, OIB 07028605773, Boševci 12a, 47280 Boševci</item>
      <item>Miljenko Toplak, OIB 06327857077, Donje Makojišće 203, 42220 Donje Makojišće</item>
      <item>Vladimir Tusić, OIB 05404516915, Sjenjak 48, 31000 Osijek</item>
      <item>Igor Valjan, OIB 80754720860, Švica 47, 53220 Švica</item>
      <item>Suzi Vidošić, OIB 71891960080, Drage Gervaisa 23, 10000 Zagreb</item>
      <item>Darko Vladić, OIB 18001113826, Savska 39, 35425 Davor</item>
      <item>Drago Vladić, OIB 50029218206, Ilica 346, 10000 Zagreb</item>
      <item>Ivica Vlašić, OIB 84241473307, Ribnica 175a, 10410 Ribnica</item>
      <item>Blaženka Vukić, OIB 28193063064, Rudopoljska 12, 10000 Zagreb</item>
      <item>Damir Vuradin, OIB 43582143053, Remetinec 230, 42220 Remetinec</item>
      <item>Danijel Vukoja, OIB 08367054640, Kačićeva 56, 35425 Davor</item>
      <item>Ivan Zeljko, OIB 62128946266, Alojzija Stepinca 44, 34310 Gradac</item>
      <item>Anđelko Zvonar, OIB 70192758920, Zagrebačka 84a, 42220 Ljubešćica</item>
      <item>Antonio Žugec, OIB 02507758170, Možđenec 83, 42220 Možđenec</item>
      <item>Igor Žugec, OIB 65955197530, Možđenec 172, 42220 Možđenec</item>
      <item>Matija Žugec, OIB 94249849148, Možđenec 26, 42220 Možđenec</item>
      <item>Ivica Žuti, OIB 73022697913, Možđenec 183a, 42220 Možđenec</item>
      <item>Rajko Bolanča, OIB 64859520014, Ii. Ferenščica Ii. Odvojak 9, 10000 Zagreb</item>
      <item>Goran Dizdar, OIB 01904605580, Kralja Zvonimira 12, 47000 Karlovac</item>
      <item>Ivica Džalto, OIB 09844015675, Vukovarska 8, 22300 Knin</item>
      <item>Drago Filipović, OIB 34215549900, Savska Cesta 101a, 10000 Zagreb</item>
      <item>Ivan Jelić, OIB 66509094385, Janka Leskovara 1, 10000 Zagreb</item>
      <item>Edo Dundov, OIB 82707099489, Vladimira Ruždjaka 9c, 10000 Zagreb</item>
      <item>Dražen Čović, OIB 47069091684, Plješevička 19, 31431 Čepin</item>
      <item>Ivica Bahunek, OIB 98785571764, Ivanovo Polje 8, 42220 Ljubešćica</item>
      <item>Mijo Antunović, OIB 92326507340, Matije Gupca 72, 49210 Zabok</item>
      <item>Ivo Lončar, OIB 72603422183, Ustirama 0, Prozor-rama</item>
      <item>Nikola Vladić, OIB 32815247104, Josipa Pupačića 4, 10000 Zagreb</item>
      <item>Nikola Beljo, OIB 02477699132, Lučica Xxix 5, 23234 Vir</item>
      <item>Dragutin Benković, OIB , Donje Mokojišće 203, 42220 Novi Marof</item>
      <item>ATLAS COPCO d.o.o. za usluge, OIB 80829168312, Slavonska avenija 19, 10000 Zagreb</item>
      <item>ADRIA NORMA d.o.o. za usluge i trgovinu, OIB 80109305109, Ulica grada Vukovara 284/C, 10000 Zagreb</item>
      <item>NEXE BETON d.o.o. za proizvodnju betona, OIB 48358267745, Braće Radića 200, 31500 Našice</item>
      <item>DOKA Hrvatska društvo s ograničenom odgovornošću za proizvodnju, prodaju i iznajmljivanje oplatnih proizvoda i sustava, OIB 25940944046, Radnička cesta 173/g, 10000 Zagreb</item>
      <item>Hrvatski Telekom d.d., OIB 81793146560, Roberta Frangeša Mihanovića 9, 10000 Zagreb</item>
      <item>AGRODUHAN društvo s ograničenom odgovornošću za poljoprivrednu proizvodnju i usluge, OIB 97446273531, Nikole Šubića Zrinskog 30, 33520 Slatina</item>
      <item>PBZ-LEASING, društvo s ograničenom odgovornošću za poslove leasinga, OIB 57270798205, Radnička cesta 44, 10000 Zagreb</item>
      <item>ASTRA INTERNATIONAL, dioničko društvo za vanjsku trgovinu u stečaju, OIB 98560810474, Budmanijeva 5, 10000 Zagreb</item>
      <item>CODEX SORTIUM društvo s ograničenom odgovornošću za pružanje kompleksnih konzalting usluga, OIB 83918065246, Ivana Šibla 9, 10000 Zagreb</item>
      <item>PRIMORJE d.d. (u stečaju), OIB , Vipovska cesta 3, 5270 Ajdovščina</item>
      <item>RH MINISTARSTVO FINANCIJA PU Područni ured Zagreb, OIB 18683136487, Avenija Dubrovnik 32, 10000 Zagreb</item>
      <item>ALLIANZ ZAGREB dioničko društvo za osiguranje, OIB 23759810849, Heinzelova 70, 10000 Zagreb</item>
      <item>GRAD VELIKA GORICA, OIB 75834963344, Trg kralja Tomislava 34, 10410 Velika Gorica</item>
      <item>GRAD KUTINA, OIB 41888874500, Trg kralja Tomislava 12, 44320 Kutina</item>
      <item>INVENTO PRO d.o.o. za projektiranje, OIB 91338031185, Držićeva 81b, 10000 Zagreb</item>
      <item>CROSCO, naftni servisi, d.o.o., OIB 15538072333, Grada Vukovara 18, 10000 Zagreb</item>
      <item>GEOTEHNIKA - KONSOLIDACIJA društvo s ograničenom odgovornošću za konsolidacijske radove, OIB 96552131417, Siget 16B, 10000 Zagreb</item>
      <item>G.V. - PROM društvo s ograničenom odgovornošću za unutarnju, vanjsku trgovinu i usluge, OIB 64880141785, Augusta Šenoe 2, 10450 Jastrebarsko</item>
      <item>BOŽAN d.o.o. za proizvodnju, montažu, održavanje i trgovinu, OIB 66214866918, 3. Kozari put 85, 10000 Zagreb</item>
      <item>VODOOPSKRBA I ODVODNJA društvo s ograničenom odgovornošću za javnu vodoopskrbu i odvodnju, OIB 83416546499, Folnegovićeva 1, 10000 Zagreb</item>
      <item>Igor Pačarić, OIB 99043160937, Štrosmajerova 20, 31402 Koritna</item>
    </izvorni_sadrzaj>
    <derivirana_varijabla naziv="DomainObject.Predmet.OstaliListFormatedWithAdressOIB_1">
      <item>GORDAN ČELIKOVIĆ, MALE PUTINE 12, 10000 Zagreb</item>
      <item>IVAN KRSTANOVIĆ, 8. POŽARINJE 15, 10000 Zagreb</item>
      <item>Davorka Huljev, OIB 34743014377, Miramarska 13/D, 10000 Zagreb</item>
      <item>Dubravko Antonić, OIB 92781625528, Vretenec 23, 10360 Sesvete</item>
      <item>Stjepan Bilić, OIB 01085232535, Ilica 346, 10000 Zagreb</item>
      <item>Josip Bilonić, OIB 48206131453, Boki 5, 10370 Puhovo</item>
      <item>Marko Bjelajac, OIB 03572886385, Matijašec 29, 10000 Zagreb</item>
      <item>Damir Blažinović, OIB 54228238529, Siromajska Cesta 22, 10361 Struga Nartska</item>
      <item>Ivan Brkić, OIB 36145912288, Kralja Zvonimira 17, 34310 Gradac</item>
      <item>Marinko Brkić, OIB 04900687543, Kralja Zvonimira 17, 34310 Gradac</item>
      <item>Dražen Car, OIB 78763799516, Kordunska 9, 10000 Zagreb</item>
      <item>Gordan Čeliković, OIB 91346275353, Borovci 18, 10000 Zagreb</item>
      <item>Marinko Čolak, OIB 43924160222, Stjepana Radića 119, 34310 Gradac</item>
      <item>Ioan Darie, OIB 86457593623</item>
      <item>Velimir Dejanović, OIB 15359050296, Baranovićeva Ulica 12, 10000 Zagreb</item>
      <item>Irena Držaić, OIB 13313590208, Rudolfa Bićanića 20, 10000 Zagreb</item>
      <item>Anto Džalto, OIB 32218075217, Vinka Sedinića 17, 10361 Dumovec</item>
      <item>Ivan Džalto, OIB 81761619819, Ilica 346, 10000 Zagreb</item>
      <item>Jure Džalto, OIB 30890923159, Vugrovečka 77, 10360 Dobrodol</item>
      <item>Vedran Džalto, OIB 15850032354, Mira Barešića 14, 21000 Split</item>
      <item>Ivan Erdelja, OIB 68527001750, Mihovljan 344, 49252 Mihovljan</item>
      <item>Ivan Farkaš, OIB 11262369181, Kralja Zvonimira 12, 31403 Vladislavci</item>
      <item>Branislav Filipović, OIB 81167862221, Šćit 0, Prozor-rama</item>
      <item>Ivan Gereci, OIB 88962988662, Laz Bistrički 46, 49246 Laz Bistrički</item>
      <item>Zlatko Grepo, OIB 39526623368, Josipa Kozarca 57, 31224 Koška</item>
      <item>Tomislav Grepo, OIB 40986687180, Zrinsko Frankopanska 12, 31512 Feričanci</item>
      <item>Tomislav Gudelj, OIB 13054333296, Trg Otokara Keršovanija 8, 10000 Zagreb</item>
      <item>Bojan Horvat, OIB 92393650679, Pavlenski Put 5o, 10000 Zagreb</item>
      <item>Josip Horvat, OIB 24439125142, Krč 39, 42220 Krč</item>
      <item>Viktor Horvat, OIB 28768985379, Sajmišna 50, 49250 Zlatar</item>
      <item>Mato Ivandić, OIB 77136564688, Detkovac 172, 33411 Detkovac</item>
      <item>Mato Ivandić, OIB 77136564688, Detkovac 172, 33411 Detkovac</item>
      <item>Miljenko Ivanušec, OIB 24353874744, Zagrebačka 63, 42220 Ljubešćica</item>
      <item>Mato Jeličić, OIB 69436403725, Kustošijski Venec 80, 10000 Zagreb</item>
      <item>Zlatko Jembrih, OIB 34742636426, Mače 32h, 49250 Mače</item>
      <item>Tado Jukić, OIB 52548758185, Kikićeva 16, 10000 Zagreb</item>
      <item>Franjo Jurić, OIB 40993775827, Andrije Pirnata 2, 44250 Petrinja</item>
      <item>Luka Kandić, OIB 77474096954, Nikole Šubića Zrinskog 10, 31542 Beničanci</item>
      <item>Zvonimir Kaniški, OIB 36556804137, Staromlinska 74, 42000 Gornji Kućan</item>
      <item>Danijela Karadža, OIB 65070174340, Redovka 15, 10000 Zagreb</item>
      <item>Damir Katačić, OIB 26308235284, 3. Pile 12, 10000 Zagreb</item>
      <item>Matija Komljenović, OIB 60950406105, Japjeci 10, 10255 Donji Stupnik</item>
      <item>Ivica Krasko, OIB 97869477343, Stjepana Radića 155, 34310 Gradac</item>
      <item>Nedeljko Krbot, OIB 94557819780, Grana 67a, 42220 Grana</item>
      <item>Branko Kršak, OIB 91751500788, Sveta Helena 93, 10382 Sveta Helena</item>
      <item>Andjelko Kvesić, OIB 41803507944, Ivanićgradska 56, 10000 Zagreb</item>
      <item>Anto Lončar, OIB 24664216966, Josipa Stipana Reljkovića 24, 32281 Ivankovo</item>
      <item>Ivan Magaš, OIB 38561061351, Ferenščica I. 47, 10000 Zagreb</item>
      <item>Krešimir Majdak, OIB 99032133739, Donja Batina 133, 49250 Donja Batina</item>
      <item>Ivica Marasović, OIB 01549404409, Savska Cesta 56, 10000 Zagreb</item>
      <item>Ante Matešić, OIB 40184613069, Kustošijski Venec 80, 10000 Zagreb</item>
      <item>Slavko Miloš, OIB 00667656692, Iii.kozari Put 83, 10000 Zagreb</item>
      <item>Stjepan Nikolić, OIB 94908627843, Ulica Augusta Šenoe 33, 10290 Zaprešić</item>
      <item>Zdenek Opolzer, OIB 82055885044, Viganj 118, 20267 Viganj</item>
      <item>Mato Pačarić, OIB 28682825607, Štrosmajerova 20, 31402 Koritna</item>
      <item>Šimo Pačarić, OIB 31162258450, Štrosmajerova 13, 31402 Koritna</item>
      <item>Stipo Parić, OIB 70913141022, Drage 8, 10000 Zagreb</item>
      <item>Dubravko Pavleković, OIB 62804018402, Tihi Dol 26, 10000 Zagreb</item>
      <item>Dubravko Pokec, OIB 99582714781, Andrije Hebranga 7, 48350 Virje</item>
      <item>Antonijo Pozaić, OIB 78069739653, Franje Horvata Kiša 42, 49250 Zlatar</item>
      <item>Dragutin Proroković, OIB 70304758082, Fausta Vrančića 2, 10000 Zagreb</item>
      <item>Ivica Pušić, OIB 98598974022, Don Mate Šantića 20, 21217 Kaštel Novi</item>
      <item>Marijo Pušić, OIB 41233905945, Ulica A. Gustava Matoša 3, 10360 Sesvete</item>
      <item>Petar Rogina, OIB 63997524913, Vinogradska 44, 49250 Zlatar</item>
      <item>Niko Rončević, OIB 33685622943, Istarska Ulica 29, 48260 Križevci</item>
      <item>Božidar Sakač, OIB 55583194121, Kapela Kalnička 21, 42220 Kapela Kalnička</item>
      <item>Šerif Selimanović, OIB 95239548463, I.kozari Put Xii.odvojak 43, 10000 Zagreb</item>
      <item>Nikola Simić, OIB 66916973868, Nikole Bonifačića 15, 10410 Velika Gorica</item>
      <item>Stevan Simić, OIB 03459360292, Dragutina Domjanića 5, 10410 Velika Gorica</item>
      <item>Zdenka Simić, OIB 29961368203, Dragutina Domjanića 5, 10410 Velika Gorica</item>
      <item>Ramo Stenaklić, OIB 40613705522, Ii.kozari Put Iii.odvojak 2a, 10000 Zagreb</item>
      <item>Dragutin Španić, OIB 60485237828, Kalnička 50, 42220 Ljubešćica</item>
      <item>Antun Tetković, OIB 99206482085, Ante Starčevića 40, 32262 Račinovci</item>
      <item>Hrvoje Tkalec, OIB 80189233253, Zagorska Cesta 37, 10296 Luka</item>
      <item>Srećko Tolić, OIB 72641126749, Vlade Gotovca 9, 10000 Zagreb</item>
      <item>Romeo Tomak-marković, OIB 07028605773, Boševci 12a, 47280 Boševci</item>
      <item>Miljenko Toplak, OIB 06327857077, Donje Makojišće 203, 42220 Donje Makojišće</item>
      <item>Vladimir Tusić, OIB 05404516915, Sjenjak 48, 31000 Osijek</item>
      <item>Igor Valjan, OIB 80754720860, Švica 47, 53220 Švica</item>
      <item>Suzi Vidošić, OIB 71891960080, Drage Gervaisa 23, 10000 Zagreb</item>
      <item>Darko Vladić, OIB 18001113826, Savska 39, 35425 Davor</item>
      <item>Drago Vladić, OIB 50029218206, Ilica 346, 10000 Zagreb</item>
      <item>Ivica Vlašić, OIB 84241473307, Ribnica 175a, 10410 Ribnica</item>
      <item>Blaženka Vukić, OIB 28193063064, Rudopoljska 12, 10000 Zagreb</item>
      <item>Damir Vuradin, OIB 43582143053, Remetinec 230, 42220 Remetinec</item>
      <item>Danijel Vukoja, OIB 08367054640, Kačićeva 56, 35425 Davor</item>
      <item>Ivan Zeljko, OIB 62128946266, Alojzija Stepinca 44, 34310 Gradac</item>
      <item>Anđelko Zvonar, OIB 70192758920, Zagrebačka 84a, 42220 Ljubešćica</item>
      <item>Antonio Žugec, OIB 02507758170, Možđenec 83, 42220 Možđenec</item>
      <item>Igor Žugec, OIB 65955197530, Možđenec 172, 42220 Možđenec</item>
      <item>Matija Žugec, OIB 94249849148, Možđenec 26, 42220 Možđenec</item>
      <item>Ivica Žuti, OIB 73022697913, Možđenec 183a, 42220 Možđenec</item>
      <item>Rajko Bolanča, OIB 64859520014, Ii. Ferenščica Ii. Odvojak 9, 10000 Zagreb</item>
      <item>Goran Dizdar, OIB 01904605580, Kralja Zvonimira 12, 47000 Karlovac</item>
      <item>Ivica Džalto, OIB 09844015675, Vukovarska 8, 22300 Knin</item>
      <item>Drago Filipović, OIB 34215549900, Savska Cesta 101a, 10000 Zagreb</item>
      <item>Ivan Jelić, OIB 66509094385, Janka Leskovara 1, 10000 Zagreb</item>
      <item>Edo Dundov, OIB 82707099489, Vladimira Ruždjaka 9c, 10000 Zagreb</item>
      <item>Dražen Čović, OIB 47069091684, Plješevička 19, 31431 Čepin</item>
      <item>Ivica Bahunek, OIB 98785571764, Ivanovo Polje 8, 42220 Ljubešćica</item>
      <item>Mijo Antunović, OIB 92326507340, Matije Gupca 72, 49210 Zabok</item>
      <item>Ivo Lončar, OIB 72603422183, Ustirama 0, Prozor-rama</item>
      <item>Nikola Vladić, OIB 32815247104, Josipa Pupačića 4, 10000 Zagreb</item>
      <item>Nikola Beljo, OIB 02477699132, Lučica Xxix 5, 23234 Vir</item>
      <item>Dragutin Benković, OIB , Donje Mokojišće 203, 42220 Novi Marof</item>
      <item>ATLAS COPCO d.o.o. za usluge, OIB 80829168312, Slavonska avenija 19, 10000 Zagreb</item>
      <item>ADRIA NORMA d.o.o. za usluge i trgovinu, OIB 80109305109, Ulica grada Vukovara 284/C, 10000 Zagreb</item>
      <item>NEXE BETON d.o.o. za proizvodnju betona, OIB 48358267745, Braće Radića 200, 31500 Našice</item>
      <item>DOKA Hrvatska društvo s ograničenom odgovornošću za proizvodnju, prodaju i iznajmljivanje oplatnih proizvoda i sustava, OIB 25940944046, Radnička cesta 173/g, 10000 Zagreb</item>
      <item>Hrvatski Telekom d.d., OIB 81793146560, Roberta Frangeša Mihanovića 9, 10000 Zagreb</item>
      <item>AGRODUHAN društvo s ograničenom odgovornošću za poljoprivrednu proizvodnju i usluge, OIB 97446273531, Nikole Šubića Zrinskog 30, 33520 Slatina</item>
      <item>PBZ-LEASING, društvo s ograničenom odgovornošću za poslove leasinga, OIB 57270798205, Radnička cesta 44, 10000 Zagreb</item>
      <item>ASTRA INTERNATIONAL, dioničko društvo za vanjsku trgovinu u stečaju, OIB 98560810474, Budmanijeva 5, 10000 Zagreb</item>
      <item>CODEX SORTIUM društvo s ograničenom odgovornošću za pružanje kompleksnih konzalting usluga, OIB 83918065246, Ivana Šibla 9, 10000 Zagreb</item>
      <item>PRIMORJE d.d. (u stečaju), OIB , Vipovska cesta 3, 5270 Ajdovščina</item>
      <item>RH MINISTARSTVO FINANCIJA PU Područni ured Zagreb, OIB 18683136487, Avenija Dubrovnik 32, 10000 Zagreb</item>
      <item>ALLIANZ ZAGREB dioničko društvo za osiguranje, OIB 23759810849, Heinzelova 70, 10000 Zagreb</item>
      <item>GRAD VELIKA GORICA, OIB 75834963344, Trg kralja Tomislava 34, 10410 Velika Gorica</item>
      <item>GRAD KUTINA, OIB 41888874500, Trg kralja Tomislava 12, 44320 Kutina</item>
      <item>INVENTO PRO d.o.o. za projektiranje, OIB 91338031185, Držićeva 81b, 10000 Zagreb</item>
      <item>CROSCO, naftni servisi, d.o.o., OIB 15538072333, Grada Vukovara 18, 10000 Zagreb</item>
      <item>GEOTEHNIKA - KONSOLIDACIJA društvo s ograničenom odgovornošću za konsolidacijske radove, OIB 96552131417, Siget 16B, 10000 Zagreb</item>
      <item>G.V. - PROM društvo s ograničenom odgovornošću za unutarnju, vanjsku trgovinu i usluge, OIB 64880141785, Augusta Šenoe 2, 10450 Jastrebarsko</item>
      <item>BOŽAN d.o.o. za proizvodnju, montažu, održavanje i trgovinu, OIB 66214866918, 3. Kozari put 85, 10000 Zagreb</item>
      <item>VODOOPSKRBA I ODVODNJA društvo s ograničenom odgovornošću za javnu vodoopskrbu i odvodnju, OIB 83416546499, Folnegovićeva 1, 10000 Zagreb</item>
      <item>Igor Pačarić, OIB 99043160937, Štrosmajerova 20, 31402 Koritna</item>
    </derivirana_varijabla>
  </DomainObject.Predmet.OstaliListFormatedWithAdressOIB>
  <DomainObject.Predmet.OstaliListNazivFormated>
    <izvorni_sadrzaj>
      <item>GORDAN ČELIKOVIĆ</item>
      <item>IVAN KRSTANOVIĆ</item>
      <item>Davorka Huljev</item>
      <item>Dubravko Antonić</item>
      <item>Stjepan Bilić</item>
      <item>Josip Bilonić</item>
      <item>Marko Bjelajac</item>
      <item>Damir Blažinović</item>
      <item>Ivan Brkić</item>
      <item>Marinko Brkić</item>
      <item>Dražen Car</item>
      <item>Gordan Čeliković</item>
      <item>Marinko Čolak</item>
      <item>Ioan Darie</item>
      <item>Velimir Dejanović</item>
      <item>Irena Držaić</item>
      <item>Anto Džalto</item>
      <item>Ivan Džalto</item>
      <item>Jure Džalto</item>
      <item>Vedran Džalto</item>
      <item>Ivan Erdelja</item>
      <item>Ivan Farkaš</item>
      <item>Branislav Filipović</item>
      <item>Ivan Gereci</item>
      <item>Zlatko Grepo</item>
      <item>Tomislav Grepo</item>
      <item>Tomislav Gudelj</item>
      <item>Bojan Horvat</item>
      <item>Josip Horvat</item>
      <item>Viktor Horvat</item>
      <item>Mato Ivandić</item>
      <item>Mato Ivandić</item>
      <item>Miljenko Ivanušec</item>
      <item>Mato Jeličić</item>
      <item>Zlatko Jembrih</item>
      <item>Tado Jukić</item>
      <item>Franjo Jurić</item>
      <item>Luka Kandić</item>
      <item>Zvonimir Kaniški</item>
      <item>Danijela Karadža</item>
      <item>Damir Katačić</item>
      <item>Matija Komljenović</item>
      <item>Ivica Krasko</item>
      <item>Nedeljko Krbot</item>
      <item>Branko Kršak</item>
      <item>Andjelko Kvesić</item>
      <item>Anto Lončar</item>
      <item>Ivan Magaš</item>
      <item>Krešimir Majdak</item>
      <item>Ivica Marasović</item>
      <item>Ante Matešić</item>
      <item>Slavko Miloš</item>
      <item>Stjepan Nikolić</item>
      <item>Zdenek Opolzer</item>
      <item>Mato Pačarić</item>
      <item>Šimo Pačarić</item>
      <item>Stipo Parić</item>
      <item>Dubravko Pavleković</item>
      <item>Dubravko Pokec</item>
      <item>Antonijo Pozaić</item>
      <item>Dragutin Proroković</item>
      <item>Ivica Pušić</item>
      <item>Marijo Pušić</item>
      <item>Petar Rogina</item>
      <item>Niko Rončević</item>
      <item>Božidar Sakač</item>
      <item>Šerif Selimanović</item>
      <item>Nikola Simić</item>
      <item>Stevan Simić</item>
      <item>Zdenka Simić</item>
      <item>Ramo Stenaklić</item>
      <item>Dragutin Španić</item>
      <item>Antun Tetković</item>
      <item>Hrvoje Tkalec</item>
      <item>Srećko Tolić</item>
      <item>Romeo Tomak-marković</item>
      <item>Miljenko Toplak</item>
      <item>Vladimir Tusić</item>
      <item>Igor Valjan</item>
      <item>Suzi Vidošić</item>
      <item>Darko Vladić</item>
      <item>Drago Vladić</item>
      <item>Ivica Vlašić</item>
      <item>Blaženka Vukić</item>
      <item>Damir Vuradin</item>
      <item>Danijel Vukoja</item>
      <item>Ivan Zeljko</item>
      <item>Anđelko Zvonar</item>
      <item>Antonio Žugec</item>
      <item>Igor Žugec</item>
      <item>Matija Žugec</item>
      <item>Ivica Žuti</item>
      <item>Rajko Bolanča</item>
      <item>Goran Dizdar</item>
      <item>Ivica Džalto</item>
      <item>Drago Filipović</item>
      <item>Ivan Jelić</item>
      <item>Edo Dundov</item>
      <item>Dražen Čović</item>
      <item>Ivica Bahunek</item>
      <item>Mijo Antunović</item>
      <item>Ivo Lončar</item>
      <item>Nikola Vladić</item>
      <item>Nikola Beljo</item>
      <item>Dragutin Benković</item>
      <item>ATLAS COPCO d.o.o. za usluge</item>
      <item>ADRIA NORMA d.o.o. za usluge i trgovinu</item>
      <item>NEXE BETON d.o.o. za proizvodnju betona</item>
      <item>DOKA Hrvatska društvo s ograničenom odgovornošću za proizvodnju, prodaju i iznajmljivanje oplatnih proizvoda i sustava</item>
      <item>Hrvatski Telekom d.d.</item>
      <item>AGRODUHAN društvo s ograničenom odgovornošću za poljoprivrednu proizvodnju i usluge</item>
      <item>PBZ-LEASING, društvo s ograničenom odgovornošću za poslove leasinga</item>
      <item>ASTRA INTERNATIONAL, dioničko društvo za vanjsku trgovinu u stečaju</item>
      <item>CODEX SORTIUM društvo s ograničenom odgovornošću za pružanje kompleksnih konzalting usluga</item>
      <item>PRIMORJE d.d. (u stečaju)</item>
      <item>RH MINISTARSTVO FINANCIJA PU Područni ured Zagreb</item>
      <item>ALLIANZ ZAGREB dioničko društvo za osiguranje</item>
      <item>GRAD VELIKA GORICA</item>
      <item>GRAD KUTINA</item>
      <item>INVENTO PRO d.o.o. za projektiranje</item>
      <item>CROSCO, naftni servisi, d.o.o.</item>
      <item>GEOTEHNIKA - KONSOLIDACIJA društvo s ograničenom odgovornošću za konsolidacijske radove</item>
      <item>G.V. - PROM društvo s ograničenom odgovornošću za unutarnju, vanjsku trgovinu i usluge</item>
      <item>BOŽAN d.o.o. za proizvodnju, montažu, održavanje i trgovinu</item>
      <item>VODOOPSKRBA I ODVODNJA društvo s ograničenom odgovornošću za javnu vodoopskrbu i odvodnju</item>
      <item>Igor Pačarić</item>
    </izvorni_sadrzaj>
    <derivirana_varijabla naziv="DomainObject.Predmet.OstaliListNazivFormated_1">
      <item>GORDAN ČELIKOVIĆ</item>
      <item>IVAN KRSTANOVIĆ</item>
      <item>Davorka Huljev</item>
      <item>Dubravko Antonić</item>
      <item>Stjepan Bilić</item>
      <item>Josip Bilonić</item>
      <item>Marko Bjelajac</item>
      <item>Damir Blažinović</item>
      <item>Ivan Brkić</item>
      <item>Marinko Brkić</item>
      <item>Dražen Car</item>
      <item>Gordan Čeliković</item>
      <item>Marinko Čolak</item>
      <item>Ioan Darie</item>
      <item>Velimir Dejanović</item>
      <item>Irena Držaić</item>
      <item>Anto Džalto</item>
      <item>Ivan Džalto</item>
      <item>Jure Džalto</item>
      <item>Vedran Džalto</item>
      <item>Ivan Erdelja</item>
      <item>Ivan Farkaš</item>
      <item>Branislav Filipović</item>
      <item>Ivan Gereci</item>
      <item>Zlatko Grepo</item>
      <item>Tomislav Grepo</item>
      <item>Tomislav Gudelj</item>
      <item>Bojan Horvat</item>
      <item>Josip Horvat</item>
      <item>Viktor Horvat</item>
      <item>Mato Ivandić</item>
      <item>Mato Ivandić</item>
      <item>Miljenko Ivanušec</item>
      <item>Mato Jeličić</item>
      <item>Zlatko Jembrih</item>
      <item>Tado Jukić</item>
      <item>Franjo Jurić</item>
      <item>Luka Kandić</item>
      <item>Zvonimir Kaniški</item>
      <item>Danijela Karadža</item>
      <item>Damir Katačić</item>
      <item>Matija Komljenović</item>
      <item>Ivica Krasko</item>
      <item>Nedeljko Krbot</item>
      <item>Branko Kršak</item>
      <item>Andjelko Kvesić</item>
      <item>Anto Lončar</item>
      <item>Ivan Magaš</item>
      <item>Krešimir Majdak</item>
      <item>Ivica Marasović</item>
      <item>Ante Matešić</item>
      <item>Slavko Miloš</item>
      <item>Stjepan Nikolić</item>
      <item>Zdenek Opolzer</item>
      <item>Mato Pačarić</item>
      <item>Šimo Pačarić</item>
      <item>Stipo Parić</item>
      <item>Dubravko Pavleković</item>
      <item>Dubravko Pokec</item>
      <item>Antonijo Pozaić</item>
      <item>Dragutin Proroković</item>
      <item>Ivica Pušić</item>
      <item>Marijo Pušić</item>
      <item>Petar Rogina</item>
      <item>Niko Rončević</item>
      <item>Božidar Sakač</item>
      <item>Šerif Selimanović</item>
      <item>Nikola Simić</item>
      <item>Stevan Simić</item>
      <item>Zdenka Simić</item>
      <item>Ramo Stenaklić</item>
      <item>Dragutin Španić</item>
      <item>Antun Tetković</item>
      <item>Hrvoje Tkalec</item>
      <item>Srećko Tolić</item>
      <item>Romeo Tomak-marković</item>
      <item>Miljenko Toplak</item>
      <item>Vladimir Tusić</item>
      <item>Igor Valjan</item>
      <item>Suzi Vidošić</item>
      <item>Darko Vladić</item>
      <item>Drago Vladić</item>
      <item>Ivica Vlašić</item>
      <item>Blaženka Vukić</item>
      <item>Damir Vuradin</item>
      <item>Danijel Vukoja</item>
      <item>Ivan Zeljko</item>
      <item>Anđelko Zvonar</item>
      <item>Antonio Žugec</item>
      <item>Igor Žugec</item>
      <item>Matija Žugec</item>
      <item>Ivica Žuti</item>
      <item>Rajko Bolanča</item>
      <item>Goran Dizdar</item>
      <item>Ivica Džalto</item>
      <item>Drago Filipović</item>
      <item>Ivan Jelić</item>
      <item>Edo Dundov</item>
      <item>Dražen Čović</item>
      <item>Ivica Bahunek</item>
      <item>Mijo Antunović</item>
      <item>Ivo Lončar</item>
      <item>Nikola Vladić</item>
      <item>Nikola Beljo</item>
      <item>Dragutin Benković</item>
      <item>ATLAS COPCO d.o.o. za usluge</item>
      <item>ADRIA NORMA d.o.o. za usluge i trgovinu</item>
      <item>NEXE BETON d.o.o. za proizvodnju betona</item>
      <item>DOKA Hrvatska društvo s ograničenom odgovornošću za proizvodnju, prodaju i iznajmljivanje oplatnih proizvoda i sustava</item>
      <item>Hrvatski Telekom d.d.</item>
      <item>AGRODUHAN društvo s ograničenom odgovornošću za poljoprivrednu proizvodnju i usluge</item>
      <item>PBZ-LEASING, društvo s ograničenom odgovornošću za poslove leasinga</item>
      <item>ASTRA INTERNATIONAL, dioničko društvo za vanjsku trgovinu u stečaju</item>
      <item>CODEX SORTIUM društvo s ograničenom odgovornošću za pružanje kompleksnih konzalting usluga</item>
      <item>PRIMORJE d.d. (u stečaju)</item>
      <item>RH MINISTARSTVO FINANCIJA PU Područni ured Zagreb</item>
      <item>ALLIANZ ZAGREB dioničko društvo za osiguranje</item>
      <item>GRAD VELIKA GORICA</item>
      <item>GRAD KUTINA</item>
      <item>INVENTO PRO d.o.o. za projektiranje</item>
      <item>CROSCO, naftni servisi, d.o.o.</item>
      <item>GEOTEHNIKA - KONSOLIDACIJA društvo s ograničenom odgovornošću za konsolidacijske radove</item>
      <item>G.V. - PROM društvo s ograničenom odgovornošću za unutarnju, vanjsku trgovinu i usluge</item>
      <item>BOŽAN d.o.o. za proizvodnju, montažu, održavanje i trgovinu</item>
      <item>VODOOPSKRBA I ODVODNJA društvo s ograničenom odgovornošću za javnu vodoopskrbu i odvodnju</item>
      <item>Igor Pačarić</item>
    </derivirana_varijabla>
  </DomainObject.Predmet.OstaliListNazivFormated>
  <DomainObject.Predmet.OstaliListNazivFormatedOIB>
    <izvorni_sadrzaj>
      <item>GORDAN ČELIKOVIĆ</item>
      <item>IVAN KRSTANOVIĆ</item>
      <item>Davorka Huljev, OIB 34743014377</item>
      <item>Dubravko Antonić, OIB 92781625528</item>
      <item>Stjepan Bilić, OIB 01085232535</item>
      <item>Josip Bilonić, OIB 48206131453</item>
      <item>Marko Bjelajac, OIB 03572886385</item>
      <item>Damir Blažinović, OIB 54228238529</item>
      <item>Ivan Brkić, OIB 36145912288</item>
      <item>Marinko Brkić, OIB 04900687543</item>
      <item>Dražen Car, OIB 78763799516</item>
      <item>Gordan Čeliković, OIB 91346275353</item>
      <item>Marinko Čolak, OIB 43924160222</item>
      <item>Ioan Darie, OIB 86457593623</item>
      <item>Velimir Dejanović, OIB 15359050296</item>
      <item>Irena Držaić, OIB 13313590208</item>
      <item>Anto Džalto, OIB 32218075217</item>
      <item>Ivan Džalto, OIB 81761619819</item>
      <item>Jure Džalto, OIB 30890923159</item>
      <item>Vedran Džalto, OIB 15850032354</item>
      <item>Ivan Erdelja, OIB 68527001750</item>
      <item>Ivan Farkaš, OIB 11262369181</item>
      <item>Branislav Filipović, OIB 81167862221</item>
      <item>Ivan Gereci, OIB 88962988662</item>
      <item>Zlatko Grepo, OIB 39526623368</item>
      <item>Tomislav Grepo, OIB 40986687180</item>
      <item>Tomislav Gudelj, OIB 13054333296</item>
      <item>Bojan Horvat, OIB 92393650679</item>
      <item>Josip Horvat, OIB 24439125142</item>
      <item>Viktor Horvat, OIB 28768985379</item>
      <item>Mato Ivandić, OIB 77136564688</item>
      <item>Mato Ivandić, OIB 77136564688</item>
      <item>Miljenko Ivanušec, OIB 24353874744</item>
      <item>Mato Jeličić, OIB 69436403725</item>
      <item>Zlatko Jembrih, OIB 34742636426</item>
      <item>Tado Jukić, OIB 52548758185</item>
      <item>Franjo Jurić, OIB 40993775827</item>
      <item>Luka Kandić, OIB 77474096954</item>
      <item>Zvonimir Kaniški, OIB 36556804137</item>
      <item>Danijela Karadža, OIB 65070174340</item>
      <item>Damir Katačić, OIB 26308235284</item>
      <item>Matija Komljenović, OIB 60950406105</item>
      <item>Ivica Krasko, OIB 97869477343</item>
      <item>Nedeljko Krbot, OIB 94557819780</item>
      <item>Branko Kršak, OIB 91751500788</item>
      <item>Andjelko Kvesić, OIB 41803507944</item>
      <item>Anto Lončar, OIB 24664216966</item>
      <item>Ivan Magaš, OIB 38561061351</item>
      <item>Krešimir Majdak, OIB 99032133739</item>
      <item>Ivica Marasović, OIB 01549404409</item>
      <item>Ante Matešić, OIB 40184613069</item>
      <item>Slavko Miloš, OIB 00667656692</item>
      <item>Stjepan Nikolić, OIB 94908627843</item>
      <item>Zdenek Opolzer, OIB 82055885044</item>
      <item>Mato Pačarić, OIB 28682825607</item>
      <item>Šimo Pačarić, OIB 31162258450</item>
      <item>Stipo Parić, OIB 70913141022</item>
      <item>Dubravko Pavleković, OIB 62804018402</item>
      <item>Dubravko Pokec, OIB 99582714781</item>
      <item>Antonijo Pozaić, OIB 78069739653</item>
      <item>Dragutin Proroković, OIB 70304758082</item>
      <item>Ivica Pušić, OIB 98598974022</item>
      <item>Marijo Pušić, OIB 41233905945</item>
      <item>Petar Rogina, OIB 63997524913</item>
      <item>Niko Rončević, OIB 33685622943</item>
      <item>Božidar Sakač, OIB 55583194121</item>
      <item>Šerif Selimanović, OIB 95239548463</item>
      <item>Nikola Simić, OIB 66916973868</item>
      <item>Stevan Simić, OIB 03459360292</item>
      <item>Zdenka Simić, OIB 29961368203</item>
      <item>Ramo Stenaklić, OIB 40613705522</item>
      <item>Dragutin Španić, OIB 60485237828</item>
      <item>Antun Tetković, OIB 99206482085</item>
      <item>Hrvoje Tkalec, OIB 80189233253</item>
      <item>Srećko Tolić, OIB 72641126749</item>
      <item>Romeo Tomak-marković, OIB 07028605773</item>
      <item>Miljenko Toplak, OIB 06327857077</item>
      <item>Vladimir Tusić, OIB 05404516915</item>
      <item>Igor Valjan, OIB 80754720860</item>
      <item>Suzi Vidošić, OIB 71891960080</item>
      <item>Darko Vladić, OIB 18001113826</item>
      <item>Drago Vladić, OIB 50029218206</item>
      <item>Ivica Vlašić, OIB 84241473307</item>
      <item>Blaženka Vukić, OIB 28193063064</item>
      <item>Damir Vuradin, OIB 43582143053</item>
      <item>Danijel Vukoja, OIB 08367054640</item>
      <item>Ivan Zeljko, OIB 62128946266</item>
      <item>Anđelko Zvonar, OIB 70192758920</item>
      <item>Antonio Žugec, OIB 02507758170</item>
      <item>Igor Žugec, OIB 65955197530</item>
      <item>Matija Žugec, OIB 94249849148</item>
      <item>Ivica Žuti, OIB 73022697913</item>
      <item>Rajko Bolanča, OIB 64859520014</item>
      <item>Goran Dizdar, OIB 01904605580</item>
      <item>Ivica Džalto, OIB 09844015675</item>
      <item>Drago Filipović, OIB 34215549900</item>
      <item>Ivan Jelić, OIB 66509094385</item>
      <item>Edo Dundov, OIB 82707099489</item>
      <item>Dražen Čović, OIB 47069091684</item>
      <item>Ivica Bahunek, OIB 98785571764</item>
      <item>Mijo Antunović, OIB 92326507340</item>
      <item>Ivo Lončar, OIB 72603422183</item>
      <item>Nikola Vladić, OIB 32815247104</item>
      <item>Nikola Beljo, OIB 02477699132</item>
      <item>Dragutin Benković, OIB </item>
      <item>ATLAS COPCO d.o.o. za usluge, OIB 80829168312</item>
      <item>ADRIA NORMA d.o.o. za usluge i trgovinu, OIB 80109305109</item>
      <item>NEXE BETON d.o.o. za proizvodnju betona, OIB 48358267745</item>
      <item>DOKA Hrvatska društvo s ograničenom odgovornošću za proizvodnju, prodaju i iznajmljivanje oplatnih proizvoda i sustava, OIB 25940944046</item>
      <item>Hrvatski Telekom d.d., OIB 81793146560</item>
      <item>AGRODUHAN društvo s ograničenom odgovornošću za poljoprivrednu proizvodnju i usluge, OIB 97446273531</item>
      <item>PBZ-LEASING, društvo s ograničenom odgovornošću za poslove leasinga, OIB 57270798205</item>
      <item>ASTRA INTERNATIONAL, dioničko društvo za vanjsku trgovinu u stečaju, OIB 98560810474</item>
      <item>CODEX SORTIUM društvo s ograničenom odgovornošću za pružanje kompleksnih konzalting usluga, OIB 83918065246</item>
      <item>PRIMORJE d.d. (u stečaju), OIB </item>
      <item>RH MINISTARSTVO FINANCIJA PU Područni ured Zagreb, OIB 18683136487</item>
      <item>ALLIANZ ZAGREB dioničko društvo za osiguranje, OIB 23759810849</item>
      <item>GRAD VELIKA GORICA, OIB 75834963344</item>
      <item>GRAD KUTINA, OIB 41888874500</item>
      <item>INVENTO PRO d.o.o. za projektiranje, OIB 91338031185</item>
      <item>CROSCO, naftni servisi, d.o.o., OIB 15538072333</item>
      <item>GEOTEHNIKA - KONSOLIDACIJA društvo s ograničenom odgovornošću za konsolidacijske radove, OIB 96552131417</item>
      <item>G.V. - PROM društvo s ograničenom odgovornošću za unutarnju, vanjsku trgovinu i usluge, OIB 64880141785</item>
      <item>BOŽAN d.o.o. za proizvodnju, montažu, održavanje i trgovinu, OIB 66214866918</item>
      <item>VODOOPSKRBA I ODVODNJA društvo s ograničenom odgovornošću za javnu vodoopskrbu i odvodnju, OIB 83416546499</item>
      <item>Igor Pačarić, OIB 99043160937</item>
    </izvorni_sadrzaj>
    <derivirana_varijabla naziv="DomainObject.Predmet.OstaliListNazivFormatedOIB_1">
      <item>GORDAN ČELIKOVIĆ</item>
      <item>IVAN KRSTANOVIĆ</item>
      <item>Davorka Huljev, OIB 34743014377</item>
      <item>Dubravko Antonić, OIB 92781625528</item>
      <item>Stjepan Bilić, OIB 01085232535</item>
      <item>Josip Bilonić, OIB 48206131453</item>
      <item>Marko Bjelajac, OIB 03572886385</item>
      <item>Damir Blažinović, OIB 54228238529</item>
      <item>Ivan Brkić, OIB 36145912288</item>
      <item>Marinko Brkić, OIB 04900687543</item>
      <item>Dražen Car, OIB 78763799516</item>
      <item>Gordan Čeliković, OIB 91346275353</item>
      <item>Marinko Čolak, OIB 43924160222</item>
      <item>Ioan Darie, OIB 86457593623</item>
      <item>Velimir Dejanović, OIB 15359050296</item>
      <item>Irena Držaić, OIB 13313590208</item>
      <item>Anto Džalto, OIB 32218075217</item>
      <item>Ivan Džalto, OIB 81761619819</item>
      <item>Jure Džalto, OIB 30890923159</item>
      <item>Vedran Džalto, OIB 15850032354</item>
      <item>Ivan Erdelja, OIB 68527001750</item>
      <item>Ivan Farkaš, OIB 11262369181</item>
      <item>Branislav Filipović, OIB 81167862221</item>
      <item>Ivan Gereci, OIB 88962988662</item>
      <item>Zlatko Grepo, OIB 39526623368</item>
      <item>Tomislav Grepo, OIB 40986687180</item>
      <item>Tomislav Gudelj, OIB 13054333296</item>
      <item>Bojan Horvat, OIB 92393650679</item>
      <item>Josip Horvat, OIB 24439125142</item>
      <item>Viktor Horvat, OIB 28768985379</item>
      <item>Mato Ivandić, OIB 77136564688</item>
      <item>Mato Ivandić, OIB 77136564688</item>
      <item>Miljenko Ivanušec, OIB 24353874744</item>
      <item>Mato Jeličić, OIB 69436403725</item>
      <item>Zlatko Jembrih, OIB 34742636426</item>
      <item>Tado Jukić, OIB 52548758185</item>
      <item>Franjo Jurić, OIB 40993775827</item>
      <item>Luka Kandić, OIB 77474096954</item>
      <item>Zvonimir Kaniški, OIB 36556804137</item>
      <item>Danijela Karadža, OIB 65070174340</item>
      <item>Damir Katačić, OIB 26308235284</item>
      <item>Matija Komljenović, OIB 60950406105</item>
      <item>Ivica Krasko, OIB 97869477343</item>
      <item>Nedeljko Krbot, OIB 94557819780</item>
      <item>Branko Kršak, OIB 91751500788</item>
      <item>Andjelko Kvesić, OIB 41803507944</item>
      <item>Anto Lončar, OIB 24664216966</item>
      <item>Ivan Magaš, OIB 38561061351</item>
      <item>Krešimir Majdak, OIB 99032133739</item>
      <item>Ivica Marasović, OIB 01549404409</item>
      <item>Ante Matešić, OIB 40184613069</item>
      <item>Slavko Miloš, OIB 00667656692</item>
      <item>Stjepan Nikolić, OIB 94908627843</item>
      <item>Zdenek Opolzer, OIB 82055885044</item>
      <item>Mato Pačarić, OIB 28682825607</item>
      <item>Šimo Pačarić, OIB 31162258450</item>
      <item>Stipo Parić, OIB 70913141022</item>
      <item>Dubravko Pavleković, OIB 62804018402</item>
      <item>Dubravko Pokec, OIB 99582714781</item>
      <item>Antonijo Pozaić, OIB 78069739653</item>
      <item>Dragutin Proroković, OIB 70304758082</item>
      <item>Ivica Pušić, OIB 98598974022</item>
      <item>Marijo Pušić, OIB 41233905945</item>
      <item>Petar Rogina, OIB 63997524913</item>
      <item>Niko Rončević, OIB 33685622943</item>
      <item>Božidar Sakač, OIB 55583194121</item>
      <item>Šerif Selimanović, OIB 95239548463</item>
      <item>Nikola Simić, OIB 66916973868</item>
      <item>Stevan Simić, OIB 03459360292</item>
      <item>Zdenka Simić, OIB 29961368203</item>
      <item>Ramo Stenaklić, OIB 40613705522</item>
      <item>Dragutin Španić, OIB 60485237828</item>
      <item>Antun Tetković, OIB 99206482085</item>
      <item>Hrvoje Tkalec, OIB 80189233253</item>
      <item>Srećko Tolić, OIB 72641126749</item>
      <item>Romeo Tomak-marković, OIB 07028605773</item>
      <item>Miljenko Toplak, OIB 06327857077</item>
      <item>Vladimir Tusić, OIB 05404516915</item>
      <item>Igor Valjan, OIB 80754720860</item>
      <item>Suzi Vidošić, OIB 71891960080</item>
      <item>Darko Vladić, OIB 18001113826</item>
      <item>Drago Vladić, OIB 50029218206</item>
      <item>Ivica Vlašić, OIB 84241473307</item>
      <item>Blaženka Vukić, OIB 28193063064</item>
      <item>Damir Vuradin, OIB 43582143053</item>
      <item>Danijel Vukoja, OIB 08367054640</item>
      <item>Ivan Zeljko, OIB 62128946266</item>
      <item>Anđelko Zvonar, OIB 70192758920</item>
      <item>Antonio Žugec, OIB 02507758170</item>
      <item>Igor Žugec, OIB 65955197530</item>
      <item>Matija Žugec, OIB 94249849148</item>
      <item>Ivica Žuti, OIB 73022697913</item>
      <item>Rajko Bolanča, OIB 64859520014</item>
      <item>Goran Dizdar, OIB 01904605580</item>
      <item>Ivica Džalto, OIB 09844015675</item>
      <item>Drago Filipović, OIB 34215549900</item>
      <item>Ivan Jelić, OIB 66509094385</item>
      <item>Edo Dundov, OIB 82707099489</item>
      <item>Dražen Čović, OIB 47069091684</item>
      <item>Ivica Bahunek, OIB 98785571764</item>
      <item>Mijo Antunović, OIB 92326507340</item>
      <item>Ivo Lončar, OIB 72603422183</item>
      <item>Nikola Vladić, OIB 32815247104</item>
      <item>Nikola Beljo, OIB 02477699132</item>
      <item>Dragutin Benković, OIB </item>
      <item>ATLAS COPCO d.o.o. za usluge, OIB 80829168312</item>
      <item>ADRIA NORMA d.o.o. za usluge i trgovinu, OIB 80109305109</item>
      <item>NEXE BETON d.o.o. za proizvodnju betona, OIB 48358267745</item>
      <item>DOKA Hrvatska društvo s ograničenom odgovornošću za proizvodnju, prodaju i iznajmljivanje oplatnih proizvoda i sustava, OIB 25940944046</item>
      <item>Hrvatski Telekom d.d., OIB 81793146560</item>
      <item>AGRODUHAN društvo s ograničenom odgovornošću za poljoprivrednu proizvodnju i usluge, OIB 97446273531</item>
      <item>PBZ-LEASING, društvo s ograničenom odgovornošću za poslove leasinga, OIB 57270798205</item>
      <item>ASTRA INTERNATIONAL, dioničko društvo za vanjsku trgovinu u stečaju, OIB 98560810474</item>
      <item>CODEX SORTIUM društvo s ograničenom odgovornošću za pružanje kompleksnih konzalting usluga, OIB 83918065246</item>
      <item>PRIMORJE d.d. (u stečaju), OIB </item>
      <item>RH MINISTARSTVO FINANCIJA PU Područni ured Zagreb, OIB 18683136487</item>
      <item>ALLIANZ ZAGREB dioničko društvo za osiguranje, OIB 23759810849</item>
      <item>GRAD VELIKA GORICA, OIB 75834963344</item>
      <item>GRAD KUTINA, OIB 41888874500</item>
      <item>INVENTO PRO d.o.o. za projektiranje, OIB 91338031185</item>
      <item>CROSCO, naftni servisi, d.o.o., OIB 15538072333</item>
      <item>GEOTEHNIKA - KONSOLIDACIJA društvo s ograničenom odgovornošću za konsolidacijske radove, OIB 96552131417</item>
      <item>G.V. - PROM društvo s ograničenom odgovornošću za unutarnju, vanjsku trgovinu i usluge, OIB 64880141785</item>
      <item>BOŽAN d.o.o. za proizvodnju, montažu, održavanje i trgovinu, OIB 66214866918</item>
      <item>VODOOPSKRBA I ODVODNJA društvo s ograničenom odgovornošću za javnu vodoopskrbu i odvodnju, OIB 83416546499</item>
      <item>Igor Pačarić, OIB 99043160937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St-417/2015-26</izvorni_sadrzaj>
    <derivirana_varijabla naziv="DomainObject.PoslovniBrojDokumenta_1">St-417/2015-26</derivirana_varijabla>
  </DomainObject.PoslovniBrojDokumenta>
  <DomainObject.Predmet.StrankaIDrugi>
    <izvorni_sadrzaj>GEOTEHNIKA - INŽENJERING d.o.o.</izvorni_sadrzaj>
    <derivirana_varijabla naziv="DomainObject.Predmet.StrankaIDrugi_1">GEOTEHNIKA - INŽENJERING d.o.o.</derivirana_varijabla>
  </DomainObject.Predmet.StrankaIDrugi>
  <DomainObject.Predmet.ProtustrankaIDrugi>
    <izvorni_sadrzaj>GEOTEHNIKA - INŽENJERING d.o.o.</izvorni_sadrzaj>
    <derivirana_varijabla naziv="DomainObject.Predmet.ProtustrankaIDrugi_1">GEOTEHNIKA - INŽENJERING d.o.o.</derivirana_varijabla>
  </DomainObject.Predmet.ProtustrankaIDrugi>
  <DomainObject.Predmet.StrankaIDrugiAdressOIB>
    <izvorni_sadrzaj>GEOTEHNIKA - INŽENJERING d.o.o., OIB 44124262642, Gradišćanska 26, 10000 Zagreb</izvorni_sadrzaj>
    <derivirana_varijabla naziv="DomainObject.Predmet.StrankaIDrugiAdressOIB_1">GEOTEHNIKA - INŽENJERING d.o.o., OIB 44124262642, Gradišćanska 26, 10000 Zagreb</derivirana_varijabla>
  </DomainObject.Predmet.StrankaIDrugiAdressOIB>
  <DomainObject.Predmet.ProtustrankaIDrugiAdressOIB>
    <izvorni_sadrzaj>GEOTEHNIKA - INŽENJERING d.o.o., OIB 44124262642, Gradišćanska 26, 10000 Zagreb</izvorni_sadrzaj>
    <derivirana_varijabla naziv="DomainObject.Predmet.ProtustrankaIDrugiAdressOIB_1">GEOTEHNIKA - INŽENJERING d.o.o., OIB 44124262642, Gradišćanska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GEOTEHNIKA - INŽENJERING d.o.o.</item>
      <item>GEOTEHNIKA - INŽENJERING d.o.o.</item>
      <item>GORDAN ČELIKOVIĆ</item>
      <item>IVAN KRSTANOVIĆ</item>
      <item>Davorka Huljev</item>
      <item>Dubravko Antonić</item>
      <item>Stjepan Bilić</item>
      <item>Josip Bilonić</item>
      <item>Marko Bjelajac</item>
      <item>Damir Blažinović</item>
      <item>Ivan Brkić</item>
      <item>Marinko Brkić</item>
      <item>Dražen Car</item>
      <item>Gordan Čeliković</item>
      <item>Marinko Čolak</item>
      <item>Ioan Darie</item>
      <item>Velimir Dejanović</item>
      <item>Irena Držaić</item>
      <item>Anto Džalto</item>
      <item>Ivan Džalto</item>
      <item>Jure Džalto</item>
      <item>Vedran Džalto</item>
      <item>Ivan Erdelja</item>
      <item>Ivan Farkaš</item>
      <item>Branislav Filipović</item>
      <item>Ivan Gereci</item>
      <item>Zlatko Grepo</item>
      <item>Tomislav Grepo</item>
      <item>Tomislav Gudelj</item>
      <item>Bojan Horvat</item>
      <item>Josip Horvat</item>
      <item>Viktor Horvat</item>
      <item>Mato Ivandić</item>
      <item>Mato Ivandić</item>
      <item>Miljenko Ivanušec</item>
      <item>Mato Jeličić</item>
      <item>Zlatko Jembrih</item>
      <item>Tado Jukić</item>
      <item>Franjo Jurić</item>
      <item>Luka Kandić</item>
      <item>Zvonimir Kaniški</item>
      <item>Danijela Karadža</item>
      <item>Damir Katačić</item>
      <item>Matija Komljenović</item>
      <item>Ivica Krasko</item>
      <item>Nedeljko Krbot</item>
      <item>Branko Kršak</item>
      <item>Andjelko Kvesić</item>
      <item>Anto Lončar</item>
      <item>Ivan Magaš</item>
      <item>Krešimir Majdak</item>
      <item>Ivica Marasović</item>
      <item>Ante Matešić</item>
      <item>Slavko Miloš</item>
      <item>Stjepan Nikolić</item>
      <item>Zdenek Opolzer</item>
      <item>Mato Pačarić</item>
      <item>Šimo Pačarić</item>
      <item>Stipo Parić</item>
      <item>Dubravko Pavleković</item>
      <item>Dubravko Pokec</item>
      <item>Antonijo Pozaić</item>
      <item>Dragutin Proroković</item>
      <item>Ivica Pušić</item>
      <item>Marijo Pušić</item>
      <item>Petar Rogina</item>
      <item>Niko Rončević</item>
      <item>Božidar Sakač</item>
      <item>Šerif Selimanović</item>
      <item>Nikola Simić</item>
      <item>Stevan Simić</item>
      <item>Zdenka Simić</item>
      <item>Ramo Stenaklić</item>
      <item>Dragutin Španić</item>
      <item>Antun Tetković</item>
      <item>Hrvoje Tkalec</item>
      <item>Srećko Tolić</item>
      <item>Romeo Tomak-marković</item>
      <item>Miljenko Toplak</item>
      <item>Vladimir Tusić</item>
      <item>Igor Valjan</item>
      <item>Suzi Vidošić</item>
      <item>Darko Vladić</item>
      <item>Drago Vladić</item>
      <item>Ivica Vlašić</item>
      <item>Blaženka Vukić</item>
      <item>Damir Vuradin</item>
      <item>Danijel Vukoja</item>
      <item>Ivan Zeljko</item>
      <item>Anđelko Zvonar</item>
      <item>Antonio Žugec</item>
      <item>Igor Žugec</item>
      <item>Matija Žugec</item>
      <item>Ivica Žuti</item>
      <item>Rajko Bolanča</item>
      <item>Goran Dizdar</item>
      <item>Ivica Džalto</item>
      <item>Drago Filipović</item>
      <item>Ivan Jelić</item>
      <item>Edo Dundov</item>
      <item>Dražen Čović</item>
      <item>Ivica Bahunek</item>
      <item>Mijo Antunović</item>
      <item>Ivo Lončar</item>
      <item>Nikola Vladić</item>
      <item>Nikola Beljo</item>
      <item>Dragutin Benković</item>
      <item>ATLAS COPCO d.o.o. za usluge</item>
      <item>ADRIA NORMA d.o.o. za usluge i trgovinu</item>
      <item>NEXE BETON d.o.o. za proizvodnju betona</item>
      <item>DOKA Hrvatska društvo s ograničenom odgovornošću za proizvodnju, prodaju i iznajmljivanje oplatnih proizvoda i sustava</item>
      <item>Hrvatski Telekom d.d.</item>
      <item>AGRODUHAN društvo s ograničenom odgovornošću za poljoprivrednu proizvodnju i usluge</item>
      <item>PBZ-LEASING, društvo s ograničenom odgovornošću za poslove leasinga</item>
      <item>ASTRA INTERNATIONAL, dioničko društvo za vanjsku trgovinu u stečaju</item>
      <item>CODEX SORTIUM društvo s ograničenom odgovornošću za pružanje kompleksnih konzalting usluga</item>
      <item>PRIMORJE d.d. (u stečaju)</item>
      <item>RH MINISTARSTVO FINANCIJA PU Područni ured Zagreb</item>
      <item>ALLIANZ ZAGREB dioničko društvo za osiguranje</item>
      <item>GRAD VELIKA GORICA</item>
      <item>GRAD KUTINA</item>
      <item>INVENTO PRO d.o.o. za projektiranje</item>
      <item>CROSCO, naftni servisi, d.o.o.</item>
      <item>GEOTEHNIKA - KONSOLIDACIJA društvo s ograničenom odgovornošću za konsolidacijske radove</item>
      <item>G.V. - PROM društvo s ograničenom odgovornošću za unutarnju, vanjsku trgovinu i usluge</item>
      <item>BOŽAN d.o.o. za proizvodnju, montažu, održavanje i trgovinu</item>
      <item>VODOOPSKRBA I ODVODNJA društvo s ograničenom odgovornošću za javnu vodoopskrbu i odvodnju</item>
      <item>Igor Pačarić</item>
    </izvorni_sadrzaj>
    <derivirana_varijabla naziv="DomainObject.Predmet.SudioniciListNaziv_1">
      <item>GEOTEHNIKA - INŽENJERING d.o.o.</item>
      <item>GEOTEHNIKA - INŽENJERING d.o.o.</item>
      <item>GORDAN ČELIKOVIĆ</item>
      <item>IVAN KRSTANOVIĆ</item>
      <item>Davorka Huljev</item>
      <item>Dubravko Antonić</item>
      <item>Stjepan Bilić</item>
      <item>Josip Bilonić</item>
      <item>Marko Bjelajac</item>
      <item>Damir Blažinović</item>
      <item>Ivan Brkić</item>
      <item>Marinko Brkić</item>
      <item>Dražen Car</item>
      <item>Gordan Čeliković</item>
      <item>Marinko Čolak</item>
      <item>Ioan Darie</item>
      <item>Velimir Dejanović</item>
      <item>Irena Držaić</item>
      <item>Anto Džalto</item>
      <item>Ivan Džalto</item>
      <item>Jure Džalto</item>
      <item>Vedran Džalto</item>
      <item>Ivan Erdelja</item>
      <item>Ivan Farkaš</item>
      <item>Branislav Filipović</item>
      <item>Ivan Gereci</item>
      <item>Zlatko Grepo</item>
      <item>Tomislav Grepo</item>
      <item>Tomislav Gudelj</item>
      <item>Bojan Horvat</item>
      <item>Josip Horvat</item>
      <item>Viktor Horvat</item>
      <item>Mato Ivandić</item>
      <item>Mato Ivandić</item>
      <item>Miljenko Ivanušec</item>
      <item>Mato Jeličić</item>
      <item>Zlatko Jembrih</item>
      <item>Tado Jukić</item>
      <item>Franjo Jurić</item>
      <item>Luka Kandić</item>
      <item>Zvonimir Kaniški</item>
      <item>Danijela Karadža</item>
      <item>Damir Katačić</item>
      <item>Matija Komljenović</item>
      <item>Ivica Krasko</item>
      <item>Nedeljko Krbot</item>
      <item>Branko Kršak</item>
      <item>Andjelko Kvesić</item>
      <item>Anto Lončar</item>
      <item>Ivan Magaš</item>
      <item>Krešimir Majdak</item>
      <item>Ivica Marasović</item>
      <item>Ante Matešić</item>
      <item>Slavko Miloš</item>
      <item>Stjepan Nikolić</item>
      <item>Zdenek Opolzer</item>
      <item>Mato Pačarić</item>
      <item>Šimo Pačarić</item>
      <item>Stipo Parić</item>
      <item>Dubravko Pavleković</item>
      <item>Dubravko Pokec</item>
      <item>Antonijo Pozaić</item>
      <item>Dragutin Proroković</item>
      <item>Ivica Pušić</item>
      <item>Marijo Pušić</item>
      <item>Petar Rogina</item>
      <item>Niko Rončević</item>
      <item>Božidar Sakač</item>
      <item>Šerif Selimanović</item>
      <item>Nikola Simić</item>
      <item>Stevan Simić</item>
      <item>Zdenka Simić</item>
      <item>Ramo Stenaklić</item>
      <item>Dragutin Španić</item>
      <item>Antun Tetković</item>
      <item>Hrvoje Tkalec</item>
      <item>Srećko Tolić</item>
      <item>Romeo Tomak-marković</item>
      <item>Miljenko Toplak</item>
      <item>Vladimir Tusić</item>
      <item>Igor Valjan</item>
      <item>Suzi Vidošić</item>
      <item>Darko Vladić</item>
      <item>Drago Vladić</item>
      <item>Ivica Vlašić</item>
      <item>Blaženka Vukić</item>
      <item>Damir Vuradin</item>
      <item>Danijel Vukoja</item>
      <item>Ivan Zeljko</item>
      <item>Anđelko Zvonar</item>
      <item>Antonio Žugec</item>
      <item>Igor Žugec</item>
      <item>Matija Žugec</item>
      <item>Ivica Žuti</item>
      <item>Rajko Bolanča</item>
      <item>Goran Dizdar</item>
      <item>Ivica Džalto</item>
      <item>Drago Filipović</item>
      <item>Ivan Jelić</item>
      <item>Edo Dundov</item>
      <item>Dražen Čović</item>
      <item>Ivica Bahunek</item>
      <item>Mijo Antunović</item>
      <item>Ivo Lončar</item>
      <item>Nikola Vladić</item>
      <item>Nikola Beljo</item>
      <item>Dragutin Benković</item>
      <item>ATLAS COPCO d.o.o. za usluge</item>
      <item>ADRIA NORMA d.o.o. za usluge i trgovinu</item>
      <item>NEXE BETON d.o.o. za proizvodnju betona</item>
      <item>DOKA Hrvatska društvo s ograničenom odgovornošću za proizvodnju, prodaju i iznajmljivanje oplatnih proizvoda i sustava</item>
      <item>Hrvatski Telekom d.d.</item>
      <item>AGRODUHAN društvo s ograničenom odgovornošću za poljoprivrednu proizvodnju i usluge</item>
      <item>PBZ-LEASING, društvo s ograničenom odgovornošću za poslove leasinga</item>
      <item>ASTRA INTERNATIONAL, dioničko društvo za vanjsku trgovinu u stečaju</item>
      <item>CODEX SORTIUM društvo s ograničenom odgovornošću za pružanje kompleksnih konzalting usluga</item>
      <item>PRIMORJE d.d. (u stečaju)</item>
      <item>RH MINISTARSTVO FINANCIJA PU Područni ured Zagreb</item>
      <item>ALLIANZ ZAGREB dioničko društvo za osiguranje</item>
      <item>GRAD VELIKA GORICA</item>
      <item>GRAD KUTINA</item>
      <item>INVENTO PRO d.o.o. za projektiranje</item>
      <item>CROSCO, naftni servisi, d.o.o.</item>
      <item>GEOTEHNIKA - KONSOLIDACIJA društvo s ograničenom odgovornošću za konsolidacijske radove</item>
      <item>G.V. - PROM društvo s ograničenom odgovornošću za unutarnju, vanjsku trgovinu i usluge</item>
      <item>BOŽAN d.o.o. za proizvodnju, montažu, održavanje i trgovinu</item>
      <item>VODOOPSKRBA I ODVODNJA društvo s ograničenom odgovornošću za javnu vodoopskrbu i odvodnju</item>
      <item>Igor Pačarić</item>
    </derivirana_varijabla>
  </DomainObject.Predmet.SudioniciListNaziv>
  <DomainObject.Predmet.SudioniciListAdressOIB>
    <izvorni_sadrzaj>
      <item>GEOTEHNIKA - INŽENJERING d.o.o., OIB 44124262642, Gradišćanska 26,10000 Zagreb</item>
      <item>GEOTEHNIKA - INŽENJERING d.o.o., OIB 44124262642, Gradišćanska 26,10000 Zagreb</item>
      <item>GORDAN ČELIKOVIĆ, MALE PUTINE 12,10000 Zagreb</item>
      <item>IVAN KRSTANOVIĆ, 8. POŽARINJE 15,10000 Zagreb</item>
      <item>Davorka Huljev, OIB 34743014377, Miramarska 13/D,10000 Zagreb</item>
      <item>Dubravko Antonić, OIB 92781625528, Vretenec 23,10360 Sesvete</item>
      <item>Stjepan Bilić, OIB 01085232535, Ilica 346,10000 Zagreb</item>
      <item>Josip Bilonić, OIB 48206131453, Boki 5,10370 Puhovo</item>
      <item>Marko Bjelajac, OIB 03572886385, Matijašec 29,10000 Zagreb</item>
      <item>Damir Blažinović, OIB 54228238529, Siromajska Cesta 22,10361 Struga Nartska</item>
      <item>Ivan Brkić, OIB 36145912288, Kralja Zvonimira 17,34310 Gradac</item>
      <item>Marinko Brkić, OIB 04900687543, Kralja Zvonimira 17,34310 Gradac</item>
      <item>Dražen Car, OIB 78763799516, Kordunska 9,10000 Zagreb</item>
      <item>Gordan Čeliković, OIB 91346275353, Borovci 18,10000 Zagreb</item>
      <item>Marinko Čolak, OIB 43924160222, Stjepana Radića 119,34310 Gradac</item>
      <item>Ioan Darie, OIB 86457593623</item>
      <item>Velimir Dejanović, OIB 15359050296, Baranovićeva Ulica 12,10000 Zagreb</item>
      <item>Irena Držaić, OIB 13313590208, Rudolfa Bićanića 20,10000 Zagreb</item>
      <item>Anto Džalto, OIB 32218075217, Vinka Sedinića 17,10361 Dumovec</item>
      <item>Ivan Džalto, OIB 81761619819, Ilica 346,10000 Zagreb</item>
      <item>Jure Džalto, OIB 30890923159, Vugrovečka 77,10360 Dobrodol</item>
      <item>Vedran Džalto, OIB 15850032354, Mira Barešića 14,21000 Split</item>
      <item>Ivan Erdelja, OIB 68527001750, Mihovljan 344,49252 Mihovljan</item>
      <item>Ivan Farkaš, OIB 11262369181, Kralja Zvonimira 12,31403 Vladislavci</item>
      <item>Branislav Filipović, OIB 81167862221, Šćit 0,Prozor-rama</item>
      <item>Ivan Gereci, OIB 88962988662, Laz Bistrički 46,49246 Laz Bistrički</item>
      <item>Zlatko Grepo, OIB 39526623368, Josipa Kozarca 57,31224 Koška</item>
      <item>Tomislav Grepo, OIB 40986687180, Zrinsko Frankopanska 12,31512 Feričanci</item>
      <item>Tomislav Gudelj, OIB 13054333296, Trg Otokara Keršovanija 8,10000 Zagreb</item>
      <item>Bojan Horvat, OIB 92393650679, Pavlenski Put 5o,10000 Zagreb</item>
      <item>Josip Horvat, OIB 24439125142, Krč 39,42220 Krč</item>
      <item>Viktor Horvat, OIB 28768985379, Sajmišna 50,49250 Zlatar</item>
      <item>Mato Ivandić, OIB 77136564688, Detkovac 172,33411 Detkovac</item>
      <item>Mato Ivandić, OIB 77136564688, Detkovac 172,33411 Detkovac</item>
      <item>Miljenko Ivanušec, OIB 24353874744, Zagrebačka 63,42220 Ljubešćica</item>
      <item>Mato Jeličić, OIB 69436403725, Kustošijski Venec 80,10000 Zagreb</item>
      <item>Zlatko Jembrih, OIB 34742636426, Mače 32h,49250 Mače</item>
      <item>Tado Jukić, OIB 52548758185, Kikićeva 16,10000 Zagreb</item>
      <item>Franjo Jurić, OIB 40993775827, Andrije Pirnata 2,44250 Petrinja</item>
      <item>Luka Kandić, OIB 77474096954, Nikole Šubića Zrinskog 10,31542 Beničanci</item>
      <item>Zvonimir Kaniški, OIB 36556804137, Staromlinska 74,42000 Gornji Kućan</item>
      <item>Danijela Karadža, OIB 65070174340, Redovka 15,10000 Zagreb</item>
      <item>Damir Katačić, OIB 26308235284, 3. Pile 12,10000 Zagreb</item>
      <item>Matija Komljenović, OIB 60950406105, Japjeci 10,10255 Donji Stupnik</item>
      <item>Ivica Krasko, OIB 97869477343, Stjepana Radića 155,34310 Gradac</item>
      <item>Nedeljko Krbot, OIB 94557819780, Grana 67a,42220 Grana</item>
      <item>Branko Kršak, OIB 91751500788, Sveta Helena 93,10382 Sveta Helena</item>
      <item>Andjelko Kvesić, OIB 41803507944, Ivanićgradska 56,10000 Zagreb</item>
      <item>Anto Lončar, OIB 24664216966, Josipa Stipana Reljkovića 24,32281 Ivankovo</item>
      <item>Ivan Magaš, OIB 38561061351, Ferenščica I. 47,10000 Zagreb</item>
      <item>Krešimir Majdak, OIB 99032133739, Donja Batina 133,49250 Donja Batina</item>
      <item>Ivica Marasović, OIB 01549404409, Savska Cesta 56,10000 Zagreb</item>
      <item>Ante Matešić, OIB 40184613069, Kustošijski Venec 80,10000 Zagreb</item>
      <item>Slavko Miloš, OIB 00667656692, Iii.kozari Put 83,10000 Zagreb</item>
      <item>Stjepan Nikolić, OIB 94908627843, Ulica Augusta Šenoe 33,10290 Zaprešić</item>
      <item>Zdenek Opolzer, OIB 82055885044, Viganj 118,20267 Viganj</item>
      <item>Mato Pačarić, OIB 28682825607, Štrosmajerova 20,31402 Koritna</item>
      <item>Šimo Pačarić, OIB 31162258450, Štrosmajerova 13,31402 Koritna</item>
      <item>Stipo Parić, OIB 70913141022, Drage 8,10000 Zagreb</item>
      <item>Dubravko Pavleković, OIB 62804018402, Tihi Dol 26,10000 Zagreb</item>
      <item>Dubravko Pokec, OIB 99582714781, Andrije Hebranga 7,48350 Virje</item>
      <item>Antonijo Pozaić, OIB 78069739653, Franje Horvata Kiša 42,49250 Zlatar</item>
      <item>Dragutin Proroković, OIB 70304758082, Fausta Vrančića 2,10000 Zagreb</item>
      <item>Ivica Pušić, OIB 98598974022, Don Mate Šantića 20,21217 Kaštel Novi</item>
      <item>Marijo Pušić, OIB 41233905945, Ulica A. Gustava Matoša 3,10360 Sesvete</item>
      <item>Petar Rogina, OIB 63997524913, Vinogradska 44,49250 Zlatar</item>
      <item>Niko Rončević, OIB 33685622943, Istarska Ulica 29,48260 Križevci</item>
      <item>Božidar Sakač, OIB 55583194121, Kapela Kalnička 21,42220 Kapela Kalnička</item>
      <item>Šerif Selimanović, OIB 95239548463, I.kozari Put Xii.odvojak 43,10000 Zagreb</item>
      <item>Nikola Simić, OIB 66916973868, Nikole Bonifačića 15,10410 Velika Gorica</item>
      <item>Stevan Simić, OIB 03459360292, Dragutina Domjanića 5,10410 Velika Gorica</item>
      <item>Zdenka Simić, OIB 29961368203, Dragutina Domjanića 5,10410 Velika Gorica</item>
      <item>Ramo Stenaklić, OIB 40613705522, Ii.kozari Put Iii.odvojak 2a,10000 Zagreb</item>
      <item>Dragutin Španić, OIB 60485237828, Kalnička 50,42220 Ljubešćica</item>
      <item>Antun Tetković, OIB 99206482085, Ante Starčevića 40,32262 Račinovci</item>
      <item>Hrvoje Tkalec, OIB 80189233253, Zagorska Cesta 37,10296 Luka</item>
      <item>Srećko Tolić, OIB 72641126749, Vlade Gotovca 9,10000 Zagreb</item>
      <item>Romeo Tomak-marković, OIB 07028605773, Boševci 12a,47280 Boševci</item>
      <item>Miljenko Toplak, OIB 06327857077, Donje Makojišće 203,42220 Donje Makojišće</item>
      <item>Vladimir Tusić, OIB 05404516915, Sjenjak 48,31000 Osijek</item>
      <item>Igor Valjan, OIB 80754720860, Švica 47,53220 Švica</item>
      <item>Suzi Vidošić, OIB 71891960080, Drage Gervaisa 23,10000 Zagreb</item>
      <item>Darko Vladić, OIB 18001113826, Savska 39,35425 Davor</item>
      <item>Drago Vladić, OIB 50029218206, Ilica 346,10000 Zagreb</item>
      <item>Ivica Vlašić, OIB 84241473307, Ribnica 175a,10410 Ribnica</item>
      <item>Blaženka Vukić, OIB 28193063064, Rudopoljska 12,10000 Zagreb</item>
      <item>Damir Vuradin, OIB 43582143053, Remetinec 230,42220 Remetinec</item>
      <item>Danijel Vukoja, OIB 08367054640, Kačićeva 56,35425 Davor</item>
      <item>Ivan Zeljko, OIB 62128946266, Alojzija Stepinca 44,34310 Gradac</item>
      <item>Anđelko Zvonar, OIB 70192758920, Zagrebačka 84a,42220 Ljubešćica</item>
      <item>Antonio Žugec, OIB 02507758170, Možđenec 83,42220 Možđenec</item>
      <item>Igor Žugec, OIB 65955197530, Možđenec 172,42220 Možđenec</item>
      <item>Matija Žugec, OIB 94249849148, Možđenec 26,42220 Možđenec</item>
      <item>Ivica Žuti, OIB 73022697913, Možđenec 183a,42220 Možđenec</item>
      <item>Rajko Bolanča, OIB 64859520014, Ii. Ferenščica Ii. Odvojak 9,10000 Zagreb</item>
      <item>Goran Dizdar, OIB 01904605580, Kralja Zvonimira 12,47000 Karlovac</item>
      <item>Ivica Džalto, OIB 09844015675, Vukovarska 8,22300 Knin</item>
      <item>Drago Filipović, OIB 34215549900, Savska Cesta 101a,10000 Zagreb</item>
      <item>Ivan Jelić, OIB 66509094385, Janka Leskovara 1,10000 Zagreb</item>
      <item>Edo Dundov, OIB 82707099489, Vladimira Ruždjaka 9c,10000 Zagreb</item>
      <item>Dražen Čović, OIB 47069091684, Plješevička 19,31431 Čepin</item>
      <item>Ivica Bahunek, OIB 98785571764, Ivanovo Polje 8,42220 Ljubešćica</item>
      <item>Mijo Antunović, OIB 92326507340, Matije Gupca 72,49210 Zabok</item>
      <item>Ivo Lončar, OIB 72603422183, Ustirama 0,Prozor-rama</item>
      <item>Nikola Vladić, OIB 32815247104, Josipa Pupačića 4,10000 Zagreb</item>
      <item>Nikola Beljo, OIB 02477699132, Lučica Xxix 5,23234 Vir</item>
      <item>Dragutin Benković, OIB , Donje Mokojišće 203,42220 Novi Marof</item>
      <item>ATLAS COPCO d.o.o. za usluge, OIB 80829168312, Slavonska avenija 19,10000 Zagreb</item>
      <item>ADRIA NORMA d.o.o. za usluge i trgovinu, OIB 80109305109, Ulica grada Vukovara 284/C,10000 Zagreb</item>
      <item>NEXE BETON d.o.o. za proizvodnju betona, OIB 48358267745, Braće Radića 200,31500 Našice</item>
      <item>DOKA Hrvatska društvo s ograničenom odgovornošću za proizvodnju, prodaju i iznajmljivanje oplatnih proizvoda i sustava, OIB 25940944046, Radnička cesta 173/g,10000 Zagreb</item>
      <item>Hrvatski Telekom d.d., OIB 81793146560, Roberta Frangeša Mihanovića 9,10000 Zagreb</item>
      <item>AGRODUHAN društvo s ograničenom odgovornošću za poljoprivrednu proizvodnju i usluge, OIB 97446273531, Nikole Šubića Zrinskog 30,33520 Slatina</item>
      <item>PBZ-LEASING, društvo s ograničenom odgovornošću za poslove leasinga, OIB 57270798205, Radnička cesta 44,10000 Zagreb</item>
      <item>ASTRA INTERNATIONAL, dioničko društvo za vanjsku trgovinu u stečaju, OIB 98560810474, Budmanijeva 5,10000 Zagreb</item>
      <item>CODEX SORTIUM društvo s ograničenom odgovornošću za pružanje kompleksnih konzalting usluga, OIB 83918065246, Ivana Šibla 9,10000 Zagreb</item>
      <item>PRIMORJE d.d. (u stečaju), OIB , Vipovska cesta 3,5270 Ajdovščina</item>
      <item>RH MINISTARSTVO FINANCIJA PU Područni ured Zagreb, OIB 18683136487, Avenija Dubrovnik 32,10000 Zagreb</item>
      <item>ALLIANZ ZAGREB dioničko društvo za osiguranje, OIB 23759810849, Heinzelova 70,10000 Zagreb</item>
      <item>GRAD VELIKA GORICA, OIB 75834963344, Trg kralja Tomislava 34,10410 Velika Gorica</item>
      <item>GRAD KUTINA, OIB 41888874500, Trg kralja Tomislava 12,44320 Kutina</item>
      <item>INVENTO PRO d.o.o. za projektiranje, OIB 91338031185, Držićeva 81b,10000 Zagreb</item>
      <item>CROSCO, naftni servisi, d.o.o., OIB 15538072333, Grada Vukovara 18,10000 Zagreb</item>
      <item>GEOTEHNIKA - KONSOLIDACIJA društvo s ograničenom odgovornošću za konsolidacijske radove, OIB 96552131417, Siget 16B,10000 Zagreb</item>
      <item>G.V. - PROM društvo s ograničenom odgovornošću za unutarnju, vanjsku trgovinu i usluge, OIB 64880141785, Augusta Šenoe 2,10450 Jastrebarsko</item>
      <item>BOŽAN d.o.o. za proizvodnju, montažu, održavanje i trgovinu, OIB 66214866918, 3. Kozari put 85,10000 Zagreb</item>
      <item>VODOOPSKRBA I ODVODNJA društvo s ograničenom odgovornošću za javnu vodoopskrbu i odvodnju, OIB 83416546499, Folnegovićeva 1,10000 Zagreb</item>
      <item>Igor Pačarić, OIB 99043160937, Štrosmajerova 20,31402 Koritna</item>
    </izvorni_sadrzaj>
    <derivirana_varijabla naziv="DomainObject.Predmet.SudioniciListAdressOIB_1">
      <item>GEOTEHNIKA - INŽENJERING d.o.o., OIB 44124262642, Gradišćanska 26,10000 Zagreb</item>
      <item>GEOTEHNIKA - INŽENJERING d.o.o., OIB 44124262642, Gradišćanska 26,10000 Zagreb</item>
      <item>GORDAN ČELIKOVIĆ, MALE PUTINE 12,10000 Zagreb</item>
      <item>IVAN KRSTANOVIĆ, 8. POŽARINJE 15,10000 Zagreb</item>
      <item>Davorka Huljev, OIB 34743014377, Miramarska 13/D,10000 Zagreb</item>
      <item>Dubravko Antonić, OIB 92781625528, Vretenec 23,10360 Sesvete</item>
      <item>Stjepan Bilić, OIB 01085232535, Ilica 346,10000 Zagreb</item>
      <item>Josip Bilonić, OIB 48206131453, Boki 5,10370 Puhovo</item>
      <item>Marko Bjelajac, OIB 03572886385, Matijašec 29,10000 Zagreb</item>
      <item>Damir Blažinović, OIB 54228238529, Siromajska Cesta 22,10361 Struga Nartska</item>
      <item>Ivan Brkić, OIB 36145912288, Kralja Zvonimira 17,34310 Gradac</item>
      <item>Marinko Brkić, OIB 04900687543, Kralja Zvonimira 17,34310 Gradac</item>
      <item>Dražen Car, OIB 78763799516, Kordunska 9,10000 Zagreb</item>
      <item>Gordan Čeliković, OIB 91346275353, Borovci 18,10000 Zagreb</item>
      <item>Marinko Čolak, OIB 43924160222, Stjepana Radića 119,34310 Gradac</item>
      <item>Ioan Darie, OIB 86457593623</item>
      <item>Velimir Dejanović, OIB 15359050296, Baranovićeva Ulica 12,10000 Zagreb</item>
      <item>Irena Držaić, OIB 13313590208, Rudolfa Bićanića 20,10000 Zagreb</item>
      <item>Anto Džalto, OIB 32218075217, Vinka Sedinića 17,10361 Dumovec</item>
      <item>Ivan Džalto, OIB 81761619819, Ilica 346,10000 Zagreb</item>
      <item>Jure Džalto, OIB 30890923159, Vugrovečka 77,10360 Dobrodol</item>
      <item>Vedran Džalto, OIB 15850032354, Mira Barešića 14,21000 Split</item>
      <item>Ivan Erdelja, OIB 68527001750, Mihovljan 344,49252 Mihovljan</item>
      <item>Ivan Farkaš, OIB 11262369181, Kralja Zvonimira 12,31403 Vladislavci</item>
      <item>Branislav Filipović, OIB 81167862221, Šćit 0,Prozor-rama</item>
      <item>Ivan Gereci, OIB 88962988662, Laz Bistrički 46,49246 Laz Bistrički</item>
      <item>Zlatko Grepo, OIB 39526623368, Josipa Kozarca 57,31224 Koška</item>
      <item>Tomislav Grepo, OIB 40986687180, Zrinsko Frankopanska 12,31512 Feričanci</item>
      <item>Tomislav Gudelj, OIB 13054333296, Trg Otokara Keršovanija 8,10000 Zagreb</item>
      <item>Bojan Horvat, OIB 92393650679, Pavlenski Put 5o,10000 Zagreb</item>
      <item>Josip Horvat, OIB 24439125142, Krč 39,42220 Krč</item>
      <item>Viktor Horvat, OIB 28768985379, Sajmišna 50,49250 Zlatar</item>
      <item>Mato Ivandić, OIB 77136564688, Detkovac 172,33411 Detkovac</item>
      <item>Mato Ivandić, OIB 77136564688, Detkovac 172,33411 Detkovac</item>
      <item>Miljenko Ivanušec, OIB 24353874744, Zagrebačka 63,42220 Ljubešćica</item>
      <item>Mato Jeličić, OIB 69436403725, Kustošijski Venec 80,10000 Zagreb</item>
      <item>Zlatko Jembrih, OIB 34742636426, Mače 32h,49250 Mače</item>
      <item>Tado Jukić, OIB 52548758185, Kikićeva 16,10000 Zagreb</item>
      <item>Franjo Jurić, OIB 40993775827, Andrije Pirnata 2,44250 Petrinja</item>
      <item>Luka Kandić, OIB 77474096954, Nikole Šubića Zrinskog 10,31542 Beničanci</item>
      <item>Zvonimir Kaniški, OIB 36556804137, Staromlinska 74,42000 Gornji Kućan</item>
      <item>Danijela Karadža, OIB 65070174340, Redovka 15,10000 Zagreb</item>
      <item>Damir Katačić, OIB 26308235284, 3. Pile 12,10000 Zagreb</item>
      <item>Matija Komljenović, OIB 60950406105, Japjeci 10,10255 Donji Stupnik</item>
      <item>Ivica Krasko, OIB 97869477343, Stjepana Radića 155,34310 Gradac</item>
      <item>Nedeljko Krbot, OIB 94557819780, Grana 67a,42220 Grana</item>
      <item>Branko Kršak, OIB 91751500788, Sveta Helena 93,10382 Sveta Helena</item>
      <item>Andjelko Kvesić, OIB 41803507944, Ivanićgradska 56,10000 Zagreb</item>
      <item>Anto Lončar, OIB 24664216966, Josipa Stipana Reljkovića 24,32281 Ivankovo</item>
      <item>Ivan Magaš, OIB 38561061351, Ferenščica I. 47,10000 Zagreb</item>
      <item>Krešimir Majdak, OIB 99032133739, Donja Batina 133,49250 Donja Batina</item>
      <item>Ivica Marasović, OIB 01549404409, Savska Cesta 56,10000 Zagreb</item>
      <item>Ante Matešić, OIB 40184613069, Kustošijski Venec 80,10000 Zagreb</item>
      <item>Slavko Miloš, OIB 00667656692, Iii.kozari Put 83,10000 Zagreb</item>
      <item>Stjepan Nikolić, OIB 94908627843, Ulica Augusta Šenoe 33,10290 Zaprešić</item>
      <item>Zdenek Opolzer, OIB 82055885044, Viganj 118,20267 Viganj</item>
      <item>Mato Pačarić, OIB 28682825607, Štrosmajerova 20,31402 Koritna</item>
      <item>Šimo Pačarić, OIB 31162258450, Štrosmajerova 13,31402 Koritna</item>
      <item>Stipo Parić, OIB 70913141022, Drage 8,10000 Zagreb</item>
      <item>Dubravko Pavleković, OIB 62804018402, Tihi Dol 26,10000 Zagreb</item>
      <item>Dubravko Pokec, OIB 99582714781, Andrije Hebranga 7,48350 Virje</item>
      <item>Antonijo Pozaić, OIB 78069739653, Franje Horvata Kiša 42,49250 Zlatar</item>
      <item>Dragutin Proroković, OIB 70304758082, Fausta Vrančića 2,10000 Zagreb</item>
      <item>Ivica Pušić, OIB 98598974022, Don Mate Šantića 20,21217 Kaštel Novi</item>
      <item>Marijo Pušić, OIB 41233905945, Ulica A. Gustava Matoša 3,10360 Sesvete</item>
      <item>Petar Rogina, OIB 63997524913, Vinogradska 44,49250 Zlatar</item>
      <item>Niko Rončević, OIB 33685622943, Istarska Ulica 29,48260 Križevci</item>
      <item>Božidar Sakač, OIB 55583194121, Kapela Kalnička 21,42220 Kapela Kalnička</item>
      <item>Šerif Selimanović, OIB 95239548463, I.kozari Put Xii.odvojak 43,10000 Zagreb</item>
      <item>Nikola Simić, OIB 66916973868, Nikole Bonifačića 15,10410 Velika Gorica</item>
      <item>Stevan Simić, OIB 03459360292, Dragutina Domjanića 5,10410 Velika Gorica</item>
      <item>Zdenka Simić, OIB 29961368203, Dragutina Domjanića 5,10410 Velika Gorica</item>
      <item>Ramo Stenaklić, OIB 40613705522, Ii.kozari Put Iii.odvojak 2a,10000 Zagreb</item>
      <item>Dragutin Španić, OIB 60485237828, Kalnička 50,42220 Ljubešćica</item>
      <item>Antun Tetković, OIB 99206482085, Ante Starčevića 40,32262 Račinovci</item>
      <item>Hrvoje Tkalec, OIB 80189233253, Zagorska Cesta 37,10296 Luka</item>
      <item>Srećko Tolić, OIB 72641126749, Vlade Gotovca 9,10000 Zagreb</item>
      <item>Romeo Tomak-marković, OIB 07028605773, Boševci 12a,47280 Boševci</item>
      <item>Miljenko Toplak, OIB 06327857077, Donje Makojišće 203,42220 Donje Makojišće</item>
      <item>Vladimir Tusić, OIB 05404516915, Sjenjak 48,31000 Osijek</item>
      <item>Igor Valjan, OIB 80754720860, Švica 47,53220 Švica</item>
      <item>Suzi Vidošić, OIB 71891960080, Drage Gervaisa 23,10000 Zagreb</item>
      <item>Darko Vladić, OIB 18001113826, Savska 39,35425 Davor</item>
      <item>Drago Vladić, OIB 50029218206, Ilica 346,10000 Zagreb</item>
      <item>Ivica Vlašić, OIB 84241473307, Ribnica 175a,10410 Ribnica</item>
      <item>Blaženka Vukić, OIB 28193063064, Rudopoljska 12,10000 Zagreb</item>
      <item>Damir Vuradin, OIB 43582143053, Remetinec 230,42220 Remetinec</item>
      <item>Danijel Vukoja, OIB 08367054640, Kačićeva 56,35425 Davor</item>
      <item>Ivan Zeljko, OIB 62128946266, Alojzija Stepinca 44,34310 Gradac</item>
      <item>Anđelko Zvonar, OIB 70192758920, Zagrebačka 84a,42220 Ljubešćica</item>
      <item>Antonio Žugec, OIB 02507758170, Možđenec 83,42220 Možđenec</item>
      <item>Igor Žugec, OIB 65955197530, Možđenec 172,42220 Možđenec</item>
      <item>Matija Žugec, OIB 94249849148, Možđenec 26,42220 Možđenec</item>
      <item>Ivica Žuti, OIB 73022697913, Možđenec 183a,42220 Možđenec</item>
      <item>Rajko Bolanča, OIB 64859520014, Ii. Ferenščica Ii. Odvojak 9,10000 Zagreb</item>
      <item>Goran Dizdar, OIB 01904605580, Kralja Zvonimira 12,47000 Karlovac</item>
      <item>Ivica Džalto, OIB 09844015675, Vukovarska 8,22300 Knin</item>
      <item>Drago Filipović, OIB 34215549900, Savska Cesta 101a,10000 Zagreb</item>
      <item>Ivan Jelić, OIB 66509094385, Janka Leskovara 1,10000 Zagreb</item>
      <item>Edo Dundov, OIB 82707099489, Vladimira Ruždjaka 9c,10000 Zagreb</item>
      <item>Dražen Čović, OIB 47069091684, Plješevička 19,31431 Čepin</item>
      <item>Ivica Bahunek, OIB 98785571764, Ivanovo Polje 8,42220 Ljubešćica</item>
      <item>Mijo Antunović, OIB 92326507340, Matije Gupca 72,49210 Zabok</item>
      <item>Ivo Lončar, OIB 72603422183, Ustirama 0,Prozor-rama</item>
      <item>Nikola Vladić, OIB 32815247104, Josipa Pupačića 4,10000 Zagreb</item>
      <item>Nikola Beljo, OIB 02477699132, Lučica Xxix 5,23234 Vir</item>
      <item>Dragutin Benković, OIB , Donje Mokojišće 203,42220 Novi Marof</item>
      <item>ATLAS COPCO d.o.o. za usluge, OIB 80829168312, Slavonska avenija 19,10000 Zagreb</item>
      <item>ADRIA NORMA d.o.o. za usluge i trgovinu, OIB 80109305109, Ulica grada Vukovara 284/C,10000 Zagreb</item>
      <item>NEXE BETON d.o.o. za proizvodnju betona, OIB 48358267745, Braće Radića 200,31500 Našice</item>
      <item>DOKA Hrvatska društvo s ograničenom odgovornošću za proizvodnju, prodaju i iznajmljivanje oplatnih proizvoda i sustava, OIB 25940944046, Radnička cesta 173/g,10000 Zagreb</item>
      <item>Hrvatski Telekom d.d., OIB 81793146560, Roberta Frangeša Mihanovića 9,10000 Zagreb</item>
      <item>AGRODUHAN društvo s ograničenom odgovornošću za poljoprivrednu proizvodnju i usluge, OIB 97446273531, Nikole Šubića Zrinskog 30,33520 Slatina</item>
      <item>PBZ-LEASING, društvo s ograničenom odgovornošću za poslove leasinga, OIB 57270798205, Radnička cesta 44,10000 Zagreb</item>
      <item>ASTRA INTERNATIONAL, dioničko društvo za vanjsku trgovinu u stečaju, OIB 98560810474, Budmanijeva 5,10000 Zagreb</item>
      <item>CODEX SORTIUM društvo s ograničenom odgovornošću za pružanje kompleksnih konzalting usluga, OIB 83918065246, Ivana Šibla 9,10000 Zagreb</item>
      <item>PRIMORJE d.d. (u stečaju), OIB , Vipovska cesta 3,5270 Ajdovščina</item>
      <item>RH MINISTARSTVO FINANCIJA PU Područni ured Zagreb, OIB 18683136487, Avenija Dubrovnik 32,10000 Zagreb</item>
      <item>ALLIANZ ZAGREB dioničko društvo za osiguranje, OIB 23759810849, Heinzelova 70,10000 Zagreb</item>
      <item>GRAD VELIKA GORICA, OIB 75834963344, Trg kralja Tomislava 34,10410 Velika Gorica</item>
      <item>GRAD KUTINA, OIB 41888874500, Trg kralja Tomislava 12,44320 Kutina</item>
      <item>INVENTO PRO d.o.o. za projektiranje, OIB 91338031185, Držićeva 81b,10000 Zagreb</item>
      <item>CROSCO, naftni servisi, d.o.o., OIB 15538072333, Grada Vukovara 18,10000 Zagreb</item>
      <item>GEOTEHNIKA - KONSOLIDACIJA društvo s ograničenom odgovornošću za konsolidacijske radove, OIB 96552131417, Siget 16B,10000 Zagreb</item>
      <item>G.V. - PROM društvo s ograničenom odgovornošću za unutarnju, vanjsku trgovinu i usluge, OIB 64880141785, Augusta Šenoe 2,10450 Jastrebarsko</item>
      <item>BOŽAN d.o.o. za proizvodnju, montažu, održavanje i trgovinu, OIB 66214866918, 3. Kozari put 85,10000 Zagreb</item>
      <item>VODOOPSKRBA I ODVODNJA društvo s ograničenom odgovornošću za javnu vodoopskrbu i odvodnju, OIB 83416546499, Folnegovićeva 1,10000 Zagreb</item>
      <item>Igor Pačarić, OIB 99043160937, Štrosmajerova 20,31402 Koritna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44124262642</item>
      <item>, OIB 44124262642</item>
      <item>, OIB null</item>
      <item>, OIB null</item>
      <item>, OIB 34743014377</item>
      <item>, OIB 92781625528</item>
      <item>, OIB 01085232535</item>
      <item>, OIB 48206131453</item>
      <item>, OIB 03572886385</item>
      <item>, OIB 54228238529</item>
      <item>, OIB 36145912288</item>
      <item>, OIB 04900687543</item>
      <item>, OIB 78763799516</item>
      <item>, OIB 91346275353</item>
      <item>, OIB 43924160222</item>
      <item>, OIB 86457593623</item>
      <item>, OIB 15359050296</item>
      <item>, OIB 13313590208</item>
      <item>, OIB 32218075217</item>
      <item>, OIB 81761619819</item>
      <item>, OIB 30890923159</item>
      <item>, OIB 15850032354</item>
      <item>, OIB 68527001750</item>
      <item>, OIB 11262369181</item>
      <item>, OIB 81167862221</item>
      <item>, OIB 88962988662</item>
      <item>, OIB 39526623368</item>
      <item>, OIB 40986687180</item>
      <item>, OIB 13054333296</item>
      <item>, OIB 92393650679</item>
      <item>, OIB 24439125142</item>
      <item>, OIB 28768985379</item>
      <item>, OIB 77136564688</item>
      <item>, OIB 77136564688</item>
      <item>, OIB 24353874744</item>
      <item>, OIB 69436403725</item>
      <item>, OIB 34742636426</item>
      <item>, OIB 52548758185</item>
      <item>, OIB 40993775827</item>
      <item>, OIB 77474096954</item>
      <item>, OIB 36556804137</item>
      <item>, OIB 65070174340</item>
      <item>, OIB 26308235284</item>
      <item>, OIB 60950406105</item>
      <item>, OIB 97869477343</item>
      <item>, OIB 94557819780</item>
      <item>, OIB 91751500788</item>
      <item>, OIB 41803507944</item>
      <item>, OIB 24664216966</item>
      <item>, OIB 38561061351</item>
      <item>, OIB 99032133739</item>
      <item>, OIB 01549404409</item>
      <item>, OIB 40184613069</item>
      <item>, OIB 00667656692</item>
      <item>, OIB 94908627843</item>
      <item>, OIB 82055885044</item>
      <item>, OIB 28682825607</item>
      <item>, OIB 31162258450</item>
      <item>, OIB 70913141022</item>
      <item>, OIB 62804018402</item>
      <item>, OIB 99582714781</item>
      <item>, OIB 78069739653</item>
      <item>, OIB 70304758082</item>
      <item>, OIB 98598974022</item>
      <item>, OIB 41233905945</item>
      <item>, OIB 63997524913</item>
      <item>, OIB 33685622943</item>
      <item>, OIB 55583194121</item>
      <item>, OIB 95239548463</item>
      <item>, OIB 66916973868</item>
      <item>, OIB 03459360292</item>
      <item>, OIB 29961368203</item>
      <item>, OIB 40613705522</item>
      <item>, OIB 60485237828</item>
      <item>, OIB 99206482085</item>
      <item>, OIB 80189233253</item>
      <item>, OIB 72641126749</item>
      <item>, OIB 07028605773</item>
      <item>, OIB 06327857077</item>
      <item>, OIB 05404516915</item>
      <item>, OIB 80754720860</item>
      <item>, OIB 71891960080</item>
      <item>, OIB 18001113826</item>
      <item>, OIB 50029218206</item>
      <item>, OIB 84241473307</item>
      <item>, OIB 28193063064</item>
      <item>, OIB 43582143053</item>
      <item>, OIB 08367054640</item>
      <item>, OIB 62128946266</item>
      <item>, OIB 70192758920</item>
      <item>, OIB 02507758170</item>
      <item>, OIB 65955197530</item>
      <item>, OIB 94249849148</item>
      <item>, OIB 73022697913</item>
      <item>, OIB 64859520014</item>
      <item>, OIB 01904605580</item>
      <item>, OIB 09844015675</item>
      <item>, OIB 34215549900</item>
      <item>, OIB 66509094385</item>
      <item>, OIB 82707099489</item>
      <item>, OIB 47069091684</item>
      <item>, OIB 98785571764</item>
      <item>, OIB 92326507340</item>
      <item>, OIB 72603422183</item>
      <item>, OIB 32815247104</item>
      <item>, OIB 02477699132</item>
      <item>, OIB </item>
      <item>, OIB 80829168312</item>
      <item>, OIB 80109305109</item>
      <item>, OIB 48358267745</item>
      <item>, OIB 25940944046</item>
      <item>, OIB 81793146560</item>
      <item>, OIB 97446273531</item>
      <item>, OIB 57270798205</item>
      <item>, OIB 98560810474</item>
      <item>, OIB 83918065246</item>
      <item>, OIB </item>
      <item>, OIB 18683136487</item>
      <item>, OIB 23759810849</item>
      <item>, OIB 75834963344</item>
      <item>, OIB 41888874500</item>
      <item>, OIB 91338031185</item>
      <item>, OIB 15538072333</item>
      <item>, OIB 96552131417</item>
      <item>, OIB 64880141785</item>
      <item>, OIB 66214866918</item>
      <item>, OIB 83416546499</item>
      <item>, OIB 99043160937</item>
    </izvorni_sadrzaj>
    <derivirana_varijabla naziv="DomainObject.Predmet.SudioniciListNazivOIB_1">
      <item>, OIB 44124262642</item>
      <item>, OIB 44124262642</item>
      <item>, OIB null</item>
      <item>, OIB null</item>
      <item>, OIB 34743014377</item>
      <item>, OIB 92781625528</item>
      <item>, OIB 01085232535</item>
      <item>, OIB 48206131453</item>
      <item>, OIB 03572886385</item>
      <item>, OIB 54228238529</item>
      <item>, OIB 36145912288</item>
      <item>, OIB 04900687543</item>
      <item>, OIB 78763799516</item>
      <item>, OIB 91346275353</item>
      <item>, OIB 43924160222</item>
      <item>, OIB 86457593623</item>
      <item>, OIB 15359050296</item>
      <item>, OIB 13313590208</item>
      <item>, OIB 32218075217</item>
      <item>, OIB 81761619819</item>
      <item>, OIB 30890923159</item>
      <item>, OIB 15850032354</item>
      <item>, OIB 68527001750</item>
      <item>, OIB 11262369181</item>
      <item>, OIB 81167862221</item>
      <item>, OIB 88962988662</item>
      <item>, OIB 39526623368</item>
      <item>, OIB 40986687180</item>
      <item>, OIB 13054333296</item>
      <item>, OIB 92393650679</item>
      <item>, OIB 24439125142</item>
      <item>, OIB 28768985379</item>
      <item>, OIB 77136564688</item>
      <item>, OIB 77136564688</item>
      <item>, OIB 24353874744</item>
      <item>, OIB 69436403725</item>
      <item>, OIB 34742636426</item>
      <item>, OIB 52548758185</item>
      <item>, OIB 40993775827</item>
      <item>, OIB 77474096954</item>
      <item>, OIB 36556804137</item>
      <item>, OIB 65070174340</item>
      <item>, OIB 26308235284</item>
      <item>, OIB 60950406105</item>
      <item>, OIB 97869477343</item>
      <item>, OIB 94557819780</item>
      <item>, OIB 91751500788</item>
      <item>, OIB 41803507944</item>
      <item>, OIB 24664216966</item>
      <item>, OIB 38561061351</item>
      <item>, OIB 99032133739</item>
      <item>, OIB 01549404409</item>
      <item>, OIB 40184613069</item>
      <item>, OIB 00667656692</item>
      <item>, OIB 94908627843</item>
      <item>, OIB 82055885044</item>
      <item>, OIB 28682825607</item>
      <item>, OIB 31162258450</item>
      <item>, OIB 70913141022</item>
      <item>, OIB 62804018402</item>
      <item>, OIB 99582714781</item>
      <item>, OIB 78069739653</item>
      <item>, OIB 70304758082</item>
      <item>, OIB 98598974022</item>
      <item>, OIB 41233905945</item>
      <item>, OIB 63997524913</item>
      <item>, OIB 33685622943</item>
      <item>, OIB 55583194121</item>
      <item>, OIB 95239548463</item>
      <item>, OIB 66916973868</item>
      <item>, OIB 03459360292</item>
      <item>, OIB 29961368203</item>
      <item>, OIB 40613705522</item>
      <item>, OIB 60485237828</item>
      <item>, OIB 99206482085</item>
      <item>, OIB 80189233253</item>
      <item>, OIB 72641126749</item>
      <item>, OIB 07028605773</item>
      <item>, OIB 06327857077</item>
      <item>, OIB 05404516915</item>
      <item>, OIB 80754720860</item>
      <item>, OIB 71891960080</item>
      <item>, OIB 18001113826</item>
      <item>, OIB 50029218206</item>
      <item>, OIB 84241473307</item>
      <item>, OIB 28193063064</item>
      <item>, OIB 43582143053</item>
      <item>, OIB 08367054640</item>
      <item>, OIB 62128946266</item>
      <item>, OIB 70192758920</item>
      <item>, OIB 02507758170</item>
      <item>, OIB 65955197530</item>
      <item>, OIB 94249849148</item>
      <item>, OIB 73022697913</item>
      <item>, OIB 64859520014</item>
      <item>, OIB 01904605580</item>
      <item>, OIB 09844015675</item>
      <item>, OIB 34215549900</item>
      <item>, OIB 66509094385</item>
      <item>, OIB 82707099489</item>
      <item>, OIB 47069091684</item>
      <item>, OIB 98785571764</item>
      <item>, OIB 92326507340</item>
      <item>, OIB 72603422183</item>
      <item>, OIB 32815247104</item>
      <item>, OIB 02477699132</item>
      <item>, OIB </item>
      <item>, OIB 80829168312</item>
      <item>, OIB 80109305109</item>
      <item>, OIB 48358267745</item>
      <item>, OIB 25940944046</item>
      <item>, OIB 81793146560</item>
      <item>, OIB 97446273531</item>
      <item>, OIB 57270798205</item>
      <item>, OIB 98560810474</item>
      <item>, OIB 83918065246</item>
      <item>, OIB </item>
      <item>, OIB 18683136487</item>
      <item>, OIB 23759810849</item>
      <item>, OIB 75834963344</item>
      <item>, OIB 41888874500</item>
      <item>, OIB 91338031185</item>
      <item>, OIB 15538072333</item>
      <item>, OIB 96552131417</item>
      <item>, OIB 64880141785</item>
      <item>, OIB 66214866918</item>
      <item>, OIB 83416546499</item>
      <item>, OIB 99043160937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9</properties:Pages>
  <properties:Words>3188</properties:Words>
  <properties:Characters>19530</properties:Characters>
  <properties:Lines>771</properties:Lines>
  <properties:Paragraphs>609</properties:Paragraphs>
  <properties:TotalTime>303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2015-12-15T13:34:00Z</dcterms:created>
  <dc:creator>Administrator</dc:creator>
  <cp:lastModifiedBy>Valentina Kranjčić</cp:lastModifiedBy>
  <cp:lastPrinted>2015-12-22T09:41:00Z</cp:lastPrinted>
  <dcterms:modified xmlns:xsi="http://www.w3.org/2001/XMLSchema-instance" xsi:type="dcterms:W3CDTF">2015-12-22T09:46:00Z</dcterms:modified>
  <cp:revision>46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St-417/2015-26 / Odluka - Rješenje</vt:lpwstr>
  </prop:property>
  <prop:property name="CC_coloring" pid="4" fmtid="{D5CDD505-2E9C-101B-9397-08002B2CF9AE}">
    <vt:bool>true</vt:bool>
  </prop:property>
  <prop:property name="BrojStranica" pid="5" fmtid="{D5CDD505-2E9C-101B-9397-08002B2CF9AE}">
    <vt:i4>9</vt:i4>
  </prop:property>
</prop:Properties>
</file>