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6a33" w14:paraId="3696a3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CD33A6">
        <w:t>ARON MALI</w:t>
      </w:r>
      <w:r w:rsidR="00F938AE">
        <w:t xml:space="preserve"> d.o.o.</w:t>
      </w:r>
      <w:r w:rsidR="00990573">
        <w:t>,</w:t>
      </w:r>
      <w:r w:rsidR="00395D66">
        <w:t xml:space="preserve"> </w:t>
      </w:r>
      <w:r w:rsidR="00F938AE">
        <w:tab/>
        <w:t>Zadar</w:t>
      </w:r>
      <w:r w:rsidR="00395D66">
        <w:t xml:space="preserve">, </w:t>
      </w:r>
      <w:r w:rsidR="00CD33A6">
        <w:t>Ivana Duknovića 13 A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CD33A6">
        <w:t>29717058364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D33A6">
        <w:t>14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066F5">
        <w:t xml:space="preserve">ARON MALI d.o.o., </w:t>
      </w:r>
      <w:r w:rsidR="00CD33A6" w:rsidRPr="00CD33A6">
        <w:t>Zadar, Ivana Duknovića 13 A, OIB: 29717058364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CD33A6">
        <w:t>970</w:t>
      </w:r>
      <w:r w:rsidR="00990573">
        <w:t>,</w:t>
      </w:r>
      <w:r w:rsidR="00F938AE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D33A6">
        <w:t>Marina Jandrijević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A1AB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CD33A6">
      <w:t>304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D33A6">
      <w:t>304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1A1AB7"/>
    <w:rsid w:val="00284EA7"/>
    <w:rsid w:val="002F1F17"/>
    <w:rsid w:val="002F6CBF"/>
    <w:rsid w:val="00325DFC"/>
    <w:rsid w:val="00395D66"/>
    <w:rsid w:val="00415D3C"/>
    <w:rsid w:val="00447958"/>
    <w:rsid w:val="004635D5"/>
    <w:rsid w:val="0046367D"/>
    <w:rsid w:val="004642E8"/>
    <w:rsid w:val="004B64F0"/>
    <w:rsid w:val="004C10E5"/>
    <w:rsid w:val="004F3050"/>
    <w:rsid w:val="00500E9C"/>
    <w:rsid w:val="00551BCA"/>
    <w:rsid w:val="00567E17"/>
    <w:rsid w:val="00572756"/>
    <w:rsid w:val="005A7DE6"/>
    <w:rsid w:val="005B53ED"/>
    <w:rsid w:val="005F67DA"/>
    <w:rsid w:val="006066F5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530ED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CD33A6"/>
    <w:rsid w:val="00D32390"/>
    <w:rsid w:val="00D34817"/>
    <w:rsid w:val="00D57BB6"/>
    <w:rsid w:val="00DC740A"/>
    <w:rsid w:val="00DE0F05"/>
    <w:rsid w:val="00E321A6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MALI d.o.o. za trgovinu i usluge</izvorni_sadrzaj>
    <derivirana_varijabla naziv="DomainObject.Predmet.ProtustrankaFormated_1">  ARON MALI d.o.o. za trgovinu i usluge</derivirana_varijabla>
  </DomainObject.Predmet.ProtustrankaFormated>
  <DomainObject.Predmet.ProtustrankaFormatedOIB>
    <izvorni_sadrzaj>  ARON MALI d.o.o. za trgovinu i usluge, OIB 29717058364</izvorni_sadrzaj>
    <derivirana_varijabla naziv="DomainObject.Predmet.ProtustrankaFormatedOIB_1">  ARON MALI d.o.o. za trgovinu i usluge, OIB 29717058364</derivirana_varijabla>
  </DomainObject.Predmet.ProtustrankaFormatedOIB>
  <DomainObject.Predmet.ProtustrankaFormatedWithAdress>
    <izvorni_sadrzaj> ARON MALI d.o.o. za trgovinu i usluge, Ivana Duknovića 13/A, 23000 Zadar</izvorni_sadrzaj>
    <derivirana_varijabla naziv="DomainObject.Predmet.ProtustrankaFormatedWithAdress_1"> ARON MALI d.o.o. za trgovinu i usluge, Ivana Duknovića 13/A, 23000 Zadar</derivirana_varijabla>
  </DomainObject.Predmet.ProtustrankaFormatedWithAdress>
  <DomainObject.Predmet.ProtustrankaFormatedWithAdressOIB>
    <izvorni_sadrzaj> ARON MALI d.o.o. za trgovinu i usluge, OIB 29717058364, Ivana Duknovića 13/A, 23000 Zadar</izvorni_sadrzaj>
    <derivirana_varijabla naziv="DomainObject.Predmet.ProtustrankaFormatedWithAdressOIB_1"> ARON MALI d.o.o. za trgovinu i usluge, OIB 29717058364, Ivana Duknovića 13/A, 23000 Zadar</derivirana_varijabla>
  </DomainObject.Predmet.ProtustrankaFormatedWithAdressOIB>
  <DomainObject.Predmet.ProtustrankaWithAdress>
    <izvorni_sadrzaj>ARON MALI d.o.o. za trgovinu i usluge Ivana Duknovića 13/A, 23000 Zadar</izvorni_sadrzaj>
    <derivirana_varijabla naziv="DomainObject.Predmet.ProtustrankaWithAdress_1">ARON MALI d.o.o. za trgovinu i usluge Ivana Duknovića 13/A, 23000 Zadar</derivirana_varijabla>
  </DomainObject.Predmet.ProtustrankaWithAdress>
  <DomainObject.Predmet.ProtustrankaWithAdressOIB>
    <izvorni_sadrzaj>ARON MALI d.o.o. za trgovinu i usluge, OIB 29717058364, Ivana Duknovića 13/A, 23000 Zadar</izvorni_sadrzaj>
    <derivirana_varijabla naziv="DomainObject.Predmet.ProtustrankaWithAdressOIB_1">ARON MALI d.o.o. za trgovinu i usluge, OIB 29717058364, Ivana Duknovića 13/A, 23000 Zadar</derivirana_varijabla>
  </DomainObject.Predmet.ProtustrankaWithAdressOIB>
  <DomainObject.Predmet.ProtustrankaNazivFormated>
    <izvorni_sadrzaj>ARON MALI d.o.o. za trgovinu i usluge</izvorni_sadrzaj>
    <derivirana_varijabla naziv="DomainObject.Predmet.ProtustrankaNazivFormated_1">ARON MALI d.o.o. za trgovinu i usluge</derivirana_varijabla>
  </DomainObject.Predmet.ProtustrankaNazivFormated>
  <DomainObject.Predmet.ProtustrankaNazivFormatedOIB>
    <izvorni_sadrzaj>ARON MALI d.o.o. za trgovinu i usluge, OIB 29717058364</izvorni_sadrzaj>
    <derivirana_varijabla naziv="DomainObject.Predmet.ProtustrankaNazivFormatedOIB_1">ARON MALI d.o.o. za trgovinu i usluge, OIB 29717058364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MALI d.o.o. za trgovinu i usluge</item>
    </izvorni_sadrzaj>
    <derivirana_varijabla naziv="DomainObject.Predmet.ProtuStrankaListFormated_1">
      <item>ARON MALI d.o.o. za trgovinu i usluge</item>
    </derivirana_varijabla>
  </DomainObject.Predmet.ProtuStrankaListFormated>
  <DomainObject.Predmet.ProtuStrankaListFormatedOIB>
    <izvorni_sadrzaj>
      <item>ARON MALI d.o.o. za trgovinu i usluge, OIB 29717058364</item>
    </izvorni_sadrzaj>
    <derivirana_varijabla naziv="DomainObject.Predmet.ProtuStrankaListFormatedOIB_1">
      <item>ARON MALI d.o.o. za trgovinu i usluge, OIB 29717058364</item>
    </derivirana_varijabla>
  </DomainObject.Predmet.ProtuStrankaListFormatedOIB>
  <DomainObject.Predmet.ProtuStrankaListFormatedWithAdress>
    <izvorni_sadrzaj>
      <item>ARON MALI d.o.o. za trgovinu i usluge, Ivana Duknovića 13/A, 23000 Zadar</item>
    </izvorni_sadrzaj>
    <derivirana_varijabla naziv="DomainObject.Predmet.ProtuStrankaListFormatedWithAdress_1">
      <item>ARON MALI d.o.o. za trgovinu i usluge, Ivana Duknovića 13/A, 23000 Zadar</item>
    </derivirana_varijabla>
  </DomainObject.Predmet.ProtuStrankaListFormatedWithAdress>
  <DomainObject.Predmet.ProtuStrankaListFormatedWithAdressOIB>
    <izvorni_sadrzaj>
      <item>ARON MALI d.o.o. za trgovinu i usluge, OIB 29717058364, Ivana Duknovića 13/A, 23000 Zadar</item>
    </izvorni_sadrzaj>
    <derivirana_varijabla naziv="DomainObject.Predmet.ProtuStrankaListFormatedWithAdressOIB_1">
      <item>ARON MALI d.o.o. za trgovinu i usluge, OIB 29717058364, Ivana Duknovića 13/A, 23000 Zadar</item>
    </derivirana_varijabla>
  </DomainObject.Predmet.ProtuStrankaListFormatedWithAdressOIB>
  <DomainObject.Predmet.ProtuStrankaListNazivFormated>
    <izvorni_sadrzaj>
      <item>ARON MALI d.o.o. za trgovinu i usluge</item>
    </izvorni_sadrzaj>
    <derivirana_varijabla naziv="DomainObject.Predmet.ProtuStrankaListNazivFormated_1">
      <item>ARON MALI d.o.o. za trgovinu i usluge</item>
    </derivirana_varijabla>
  </DomainObject.Predmet.ProtuStrankaListNazivFormated>
  <DomainObject.Predmet.ProtuStrankaListNazivFormatedOIB>
    <izvorni_sadrzaj>
      <item>ARON MALI d.o.o. za trgovinu i usluge, OIB 29717058364</item>
    </izvorni_sadrzaj>
    <derivirana_varijabla naziv="DomainObject.Predmet.ProtuStrankaListNazivFormatedOIB_1">
      <item>ARON MALI d.o.o. za trgovinu i usluge, OIB 29717058364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MALI d.o.o. za trgovinu i usluge</izvorni_sadrzaj>
    <derivirana_varijabla naziv="DomainObject.Predmet.ProtustrankaIDrugi_1">ARON MALI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MALI d.o.o. za trgovinu i usluge, OIB 29717058364, Ivana Duknovića 13/A, 23000 Zadar</izvorni_sadrzaj>
    <derivirana_varijabla naziv="DomainObject.Predmet.ProtustrankaIDrugiAdressOIB_1">ARON MALI d.o.o. za trgovinu i usluge, OIB 29717058364, Ivana Duknovića 13/A,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MALI d.o.o. za trgovinu i usluge</item>
    </izvorni_sadrzaj>
    <derivirana_varijabla naziv="DomainObject.Predmet.SudioniciListNaziv_1">
      <item>FINA</item>
      <item>ARON MALI d.o.o. za trgovinu i usluge</item>
    </derivirana_varijabla>
  </DomainObject.Predmet.SudioniciListNaziv>
  <DomainObject.Predmet.SudioniciListAdressOIB>
    <izvorni_sadrzaj>
      <item>FINA, OIB 85821130368</item>
      <item>ARON MALI d.o.o. za trgovinu i usluge, OIB 29717058364, Ivana Duknovića 13/A,23000 Zadar</item>
    </izvorni_sadrzaj>
    <derivirana_varijabla naziv="DomainObject.Predmet.SudioniciListAdressOIB_1">
      <item>FINA, OIB 85821130368</item>
      <item>ARON MALI d.o.o. za trgovinu i usluge, OIB 29717058364, Ivana Duknovića 13/A,23000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29717058364</item>
    </izvorni_sadrzaj>
    <derivirana_varijabla naziv="DomainObject.Predmet.SudioniciListNazivOIB_1">
      <item>, OIB 85821130368</item>
      <item>, OIB 29717058364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6E7E9-9D07-4D63-A3E0-4EDBA0BAD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1973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2017-07-17T08:22:00Z</dcterms:created>
  <dc:creator>Tina Grgas</dc:creator>
  <cp:lastModifiedBy>wsadmin</cp:lastModifiedBy>
  <cp:lastPrinted>2017-07-17T08:26:00Z</cp:lastPrinted>
  <dcterms:modified xmlns:xsi="http://www.w3.org/2001/XMLSchema-instance" xsi:type="dcterms:W3CDTF">2017-07-18T05:55:00Z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