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d721" w14:paraId="c87d721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CE22F2">
        <w:t>628</w:t>
      </w:r>
      <w:r w:rsidR="00364741">
        <w:t>/17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E22F2" w:rsidP="00C40A44" w:rsidR="000B22E7" w:rsidRPr="00B9015B">
      <w:pPr>
        <w:ind w:firstLine="708"/>
        <w:jc w:val="both"/>
      </w:pPr>
      <w:r w:rsidRPr="00CE22F2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CE22F2">
        <w:t>85821130368</w:t>
      </w:r>
      <w:r w:rsidRPr="00CE22F2">
        <w:rPr>
          <w:lang w:val="pt-BR"/>
        </w:rPr>
        <w:t>, za otvaranje stečajnog postupka nad dužnikom ARS TIM d.o.o., Zagreb, Učkina 26, OIB: 49008227420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3. srpnja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CE22F2" w:rsidRPr="00CE22F2">
        <w:rPr>
          <w:lang w:val="pt-BR"/>
        </w:rPr>
        <w:t>ARS TIM d.o.o., Zagreb, Učkina 26, OIB: 49008227420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E22F2">
        <w:t>628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E22F2" w:rsidP="00CE22F2" w:rsidR="00CE22F2" w:rsidRPr="00CE22F2">
      <w:pPr>
        <w:ind w:firstLine="709"/>
        <w:jc w:val="both"/>
        <w:rPr>
          <w:lang w:val="pt-BR"/>
        </w:rPr>
      </w:pPr>
      <w:r w:rsidRPr="00CE22F2">
        <w:t xml:space="preserve">Financijska agencija, Regionalni centar Zagreb, podnijela je ovom sudu prijedlog za otvaranje stečajnog postupka nad dužnikom </w:t>
      </w:r>
      <w:r w:rsidRPr="00CE22F2">
        <w:rPr>
          <w:lang w:val="pt-BR"/>
        </w:rPr>
        <w:t>Ars tim d.o.o., Zagreb.</w:t>
      </w:r>
    </w:p>
    <w:p w:rsidRDefault="00CE22F2" w:rsidP="00CE22F2" w:rsidR="00CE22F2" w:rsidRPr="00CE22F2">
      <w:pPr>
        <w:ind w:firstLine="709"/>
        <w:jc w:val="both"/>
        <w:rPr>
          <w:lang w:val="pt-BR"/>
        </w:rPr>
      </w:pPr>
    </w:p>
    <w:p w:rsidRDefault="00CE22F2" w:rsidP="00CE22F2" w:rsidR="00CE22F2" w:rsidRPr="00CE22F2">
      <w:pPr>
        <w:ind w:firstLine="709"/>
        <w:jc w:val="both"/>
      </w:pPr>
      <w:r w:rsidRPr="00CE22F2">
        <w:t>Prijedlog je podnesen na temelju čl. 110. st. 1. Stečajnog zakona („Narodne novine“ broj 71/15, dalje: SZ).</w:t>
      </w:r>
    </w:p>
    <w:p w:rsidRDefault="00CE22F2" w:rsidP="00CE22F2" w:rsidR="00CE22F2" w:rsidRPr="00CE22F2">
      <w:pPr>
        <w:ind w:firstLine="709"/>
        <w:jc w:val="both"/>
      </w:pPr>
    </w:p>
    <w:p w:rsidRDefault="00CE22F2" w:rsidP="00CE22F2" w:rsidR="00CE22F2" w:rsidRPr="00CE22F2">
      <w:pPr>
        <w:ind w:firstLine="709"/>
        <w:jc w:val="both"/>
        <w:rPr>
          <w:lang w:val="en-GB"/>
        </w:rPr>
      </w:pPr>
      <w:r w:rsidRPr="00CE22F2">
        <w:t xml:space="preserve">Financijska agencija, kao predlagatelj, navela je u prijedlogu za otvaranje stečajnog postupka kako dužnik na dan 21. veljače 2017. u Očevidniku redoslijeda osnova za plaćanje ima evidentirane neizvršene osnove za plaćanje u neprekinutom razdoblju od 120 dana, u ukupnom iznosu od 222.776,14 kn, kao i da dužnik ima 1 zaposlenog. </w:t>
      </w:r>
      <w:r w:rsidRPr="00CE22F2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87316" w:rsidP="00A87316" w:rsidR="00A87316" w:rsidRPr="00A87316">
      <w:pPr>
        <w:ind w:firstLine="709"/>
        <w:jc w:val="both"/>
      </w:pPr>
    </w:p>
    <w:p w:rsidRDefault="00A87316" w:rsidP="00A87316" w:rsidR="00650D44">
      <w:pPr>
        <w:ind w:firstLine="709"/>
        <w:jc w:val="both"/>
      </w:pPr>
      <w:r w:rsidRPr="00A87316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 w:rsidR="00650D44" w:rsidRPr="00E974B3">
        <w:t xml:space="preserve">. </w:t>
      </w:r>
    </w:p>
    <w:p w:rsidRDefault="00CE22F2" w:rsidP="00A87316" w:rsidR="00CE22F2" w:rsidRPr="00E974B3">
      <w:pPr>
        <w:ind w:firstLine="709"/>
        <w:jc w:val="both"/>
      </w:pPr>
    </w:p>
    <w:p w:rsidRDefault="0059075B" w:rsidP="00C90682" w:rsidR="00650D44">
      <w:pPr>
        <w:pStyle w:val="Tijeloteksta"/>
        <w:ind w:firstLine="708"/>
      </w:pPr>
      <w:r>
        <w:lastRenderedPageBreak/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901CFD" w:rsidRPr="0089526A">
        <w:t xml:space="preserve">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8D101E">
        <w:t>Zastupnik</w:t>
      </w:r>
      <w:r w:rsidR="00225E5C">
        <w:t xml:space="preserve"> po zakonu </w:t>
      </w:r>
      <w:r w:rsidR="00A87316">
        <w:t>nije se protivio prijedlogu da se nad dužnikom otvori stečajni postupak te</w:t>
      </w:r>
      <w:r w:rsidR="00650D44">
        <w:t xml:space="preserve"> je na navedenom ročištu izjavio kako dužnik</w:t>
      </w:r>
      <w:r w:rsidR="00A87316">
        <w:t xml:space="preserve"> u svom vlasništvu nema imovinu</w:t>
      </w:r>
      <w:r w:rsidR="00CE22F2">
        <w:t xml:space="preserve"> veće vrijednosti kao i da motorno vozilo marke Mazda 6 CD iz 2004. nije u voznom stanju</w:t>
      </w:r>
      <w:r w:rsidR="00A87316">
        <w:t>. Zastupnik po zakonu dužnika nije osporio navode FINE o blokadi dužnikovog računa.</w:t>
      </w:r>
    </w:p>
    <w:p w:rsidRDefault="009B1748" w:rsidP="000C1F96" w:rsidR="009B1748">
      <w:pPr>
        <w:pStyle w:val="Tijeloteksta"/>
      </w:pPr>
    </w:p>
    <w:p w:rsidRDefault="00682CD1" w:rsidP="009B1748" w:rsidR="009B1748" w:rsidRPr="0089526A">
      <w:pPr>
        <w:pStyle w:val="Tijeloteksta"/>
        <w:ind w:firstLine="708"/>
      </w:pPr>
      <w:r>
        <w:t xml:space="preserve">Uvidom u </w:t>
      </w:r>
      <w:r w:rsidR="00650D44">
        <w:t>podnesak FINE</w:t>
      </w:r>
      <w:r w:rsidR="00CE22F2">
        <w:t xml:space="preserve"> od</w:t>
      </w:r>
      <w:r w:rsidR="00650D44">
        <w:t xml:space="preserve"> </w:t>
      </w:r>
      <w:r w:rsidR="00CE22F2" w:rsidRPr="00CE22F2">
        <w:t xml:space="preserve">18. svibnja 2017. (list 19. spisa) </w:t>
      </w:r>
      <w:r w:rsidR="00CE22F2">
        <w:t>sud je utvrdio</w:t>
      </w:r>
      <w:r w:rsidR="00CE22F2" w:rsidRPr="00CE22F2">
        <w:t xml:space="preserve"> kako je dužnik na dan 21. veljače 2017. u Očevidniku redoslijeda osnova za plaćanje imao neizvršene osnove za plaćanje u neprekinutom razdoblju od 120 dana u </w:t>
      </w:r>
      <w:r w:rsidR="00CE22F2">
        <w:t>ukupnom iznosu od 222.776,14 kn</w:t>
      </w:r>
      <w:r w:rsidR="003D0115" w:rsidRPr="003D0115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CE22F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E22F2">
        <w:t>3. srpnja</w:t>
      </w:r>
      <w:r w:rsidR="00682CD1">
        <w:t xml:space="preserve"> 2017</w:t>
      </w:r>
      <w:r w:rsidR="00065B42" w:rsidRPr="00B9015B">
        <w:t xml:space="preserve">.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E06764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E06764" w:rsidP="00065B42" w:rsidR="00E06764"/>
    <w:p w:rsidRDefault="00E06764" w:rsidP="00BA7734" w:rsidR="00E06764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E06764" w:rsidP="00BA7734" w:rsidR="00E0676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65B42" w:rsidP="00E06764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E06764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CE22F2">
          <w:rPr>
            <w:sz w:val="24"/>
          </w:rPr>
          <w:t>St-628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704DD0"/>
    <w:rsid w:val="007150E9"/>
    <w:rsid w:val="00754CF2"/>
    <w:rsid w:val="007A38D3"/>
    <w:rsid w:val="007B068E"/>
    <w:rsid w:val="007E6A6F"/>
    <w:rsid w:val="00881417"/>
    <w:rsid w:val="008B669A"/>
    <w:rsid w:val="008D101E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87316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CE22F2"/>
    <w:rsid w:val="00D24310"/>
    <w:rsid w:val="00D677F7"/>
    <w:rsid w:val="00D803A5"/>
    <w:rsid w:val="00DE0F86"/>
    <w:rsid w:val="00E06764"/>
    <w:rsid w:val="00E0682D"/>
    <w:rsid w:val="00E24B5E"/>
    <w:rsid w:val="00E5592A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6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7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7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7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7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6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7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7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7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7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 TIM d.o.o. zastupanog po punomoćniku Damir Mostarac</izvorni_sadrzaj>
    <derivirana_varijabla naziv="DomainObject.Predmet.ProtustrankaFormated_1">  ARS TIM d.o.o. zastupanog po punomoćniku Damir Mostarac</derivirana_varijabla>
  </DomainObject.Predmet.ProtustrankaFormated>
  <DomainObject.Predmet.ProtustrankaFormatedOIB>
    <izvorni_sadrzaj>  ARS TIM d.o.o., OIB 49008227420 zastupanog po punomoćniku Damir Mostarac</izvorni_sadrzaj>
    <derivirana_varijabla naziv="DomainObject.Predmet.ProtustrankaFormatedOIB_1">  ARS TIM d.o.o., OIB 49008227420 zastupanog po punomoćniku Damir Mostarac</derivirana_varijabla>
  </DomainObject.Predmet.ProtustrankaFormatedOIB>
  <DomainObject.Predmet.ProtustrankaFormatedWithAdress>
    <izvorni_sadrzaj> ARS TIM d.o.o., Učkina 26, 10000 Zagreb zastupanog po punomoćniku Damir Mostarac</izvorni_sadrzaj>
    <derivirana_varijabla naziv="DomainObject.Predmet.ProtustrankaFormatedWithAdress_1"> ARS TIM d.o.o., Učkina 26, 10000 Zagreb zastupanog po punomoćniku Damir Mostarac</derivirana_varijabla>
  </DomainObject.Predmet.ProtustrankaFormatedWithAdress>
  <DomainObject.Predmet.ProtustrankaFormatedWithAdressOIB>
    <izvorni_sadrzaj> ARS TIM d.o.o., OIB 49008227420, Učkina 26, 10000 Zagreb zastupanog po punomoćniku Damir Mostarac</izvorni_sadrzaj>
    <derivirana_varijabla naziv="DomainObject.Predmet.ProtustrankaFormatedWithAdressOIB_1"> ARS TIM d.o.o., OIB 49008227420, Učkina 26, 10000 Zagreb zastupanog po punomoćniku Damir Mostarac</derivirana_varijabla>
  </DomainObject.Predmet.ProtustrankaFormatedWithAdressOIB>
  <DomainObject.Predmet.ProtustrankaWithAdress>
    <izvorni_sadrzaj>ARS TIM d.o.o. Učkina 26, 10000 Zagreb</izvorni_sadrzaj>
    <derivirana_varijabla naziv="DomainObject.Predmet.ProtustrankaWithAdress_1">ARS TIM d.o.o. Učkina 26, 10000 Zagreb</derivirana_varijabla>
  </DomainObject.Predmet.ProtustrankaWithAdress>
  <DomainObject.Predmet.ProtustrankaWithAdressOIB>
    <izvorni_sadrzaj>ARS TIM d.o.o., OIB 49008227420, Učkina 26, 10000 Zagreb</izvorni_sadrzaj>
    <derivirana_varijabla naziv="DomainObject.Predmet.ProtustrankaWithAdressOIB_1">ARS TIM d.o.o., OIB 49008227420, Učkina 26, 10000 Zagreb</derivirana_varijabla>
  </DomainObject.Predmet.ProtustrankaWithAdressOIB>
  <DomainObject.Predmet.ProtustrankaNazivFormated>
    <izvorni_sadrzaj>ARS TIM d.o.o.</izvorni_sadrzaj>
    <derivirana_varijabla naziv="DomainObject.Predmet.ProtustrankaNazivFormated_1">ARS TIM d.o.o.</derivirana_varijabla>
  </DomainObject.Predmet.ProtustrankaNazivFormated>
  <DomainObject.Predmet.ProtustrankaNazivFormatedOIB>
    <izvorni_sadrzaj>ARS TIM d.o.o., OIB 49008227420</izvorni_sadrzaj>
    <derivirana_varijabla naziv="DomainObject.Predmet.ProtustrankaNazivFormatedOIB_1">ARS TIM d.o.o., OIB 49008227420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Mostarac</izvorni_sadrzaj>
    <derivirana_varijabla naziv="DomainObject.Predmet.StrankaFormated_1">  FINA Regionalni centar Zagreb; Damir Mostarac</derivirana_varijabla>
  </DomainObject.Predmet.StrankaFormated>
  <DomainObject.Predmet.StrankaFormatedOIB>
    <izvorni_sadrzaj>  FINA Regionalni centar Zagreb, OIB 85821130368; Damir Mostarac, OIB 07556196835</izvorni_sadrzaj>
    <derivirana_varijabla naziv="DomainObject.Predmet.StrankaFormatedOIB_1">  FINA Regionalni centar Zagreb, OIB 85821130368; Damir Mostarac, OIB 07556196835</derivirana_varijabla>
  </DomainObject.Predmet.StrankaFormatedOIB>
  <DomainObject.Predmet.StrankaFormatedWithAdress>
    <izvorni_sadrzaj> FINA Regionalni centar Zagreb, Trg svibanjskih žrtava 1995. br. 1, 10000 Zagreb; Damir Mostarac, Učkina 26, 10000 Zagreb</izvorni_sadrzaj>
    <derivirana_varijabla naziv="DomainObject.Predmet.StrankaFormatedWithAdress_1"> FINA Regionalni centar Zagreb, Trg svibanjskih žrtava 1995. br. 1, 10000 Zagreb; Damir Mostarac, Učkina 26, 10000 Zagreb</derivirana_varijabla>
  </DomainObject.Predmet.StrankaFormatedWithAdress>
  <DomainObject.Predmet.StrankaFormatedWithAdressOIB>
    <izvorni_sadrzaj> FINA Regionalni centar Zagreb, OIB 85821130368, Trg svibanjskih žrtava 1995. br. 1, 10000 Zagreb; Damir Mostarac, OIB 07556196835, Učkina 26, 10000 Zagreb</izvorni_sadrzaj>
    <derivirana_varijabla naziv="DomainObject.Predmet.StrankaFormatedWithAdressOIB_1"> FINA Regionalni centar Zagreb, OIB 85821130368, Trg svibanjskih žrtava 1995. br. 1, 10000 Zagreb; Damir Mostarac, OIB 07556196835, Učkina 26, 10000 Zagreb</derivirana_varijabla>
  </DomainObject.Predmet.StrankaFormatedWithAdressOIB>
  <DomainObject.Predmet.StrankaWithAdress>
    <izvorni_sadrzaj>FINA Regionalni centar Zagreb Trg svibanjskih žrtava 1995. br. 1,10000 Zagreb,Damir Mostarac Učkina 26,10000 Zagreb</izvorni_sadrzaj>
    <derivirana_varijabla naziv="DomainObject.Predmet.StrankaWithAdress_1">FINA Regionalni centar Zagreb Trg svibanjskih žrtava 1995. br. 1,10000 Zagreb,Damir Mostarac Učkina 26,10000 Zagreb</derivirana_varijabla>
  </DomainObject.Predmet.StrankaWithAdress>
  <DomainObject.Predmet.StrankaWithAdressOIB>
    <izvorni_sadrzaj>FINA Regionalni centar Zagreb, OIB 85821130368, Trg svibanjskih žrtava 1995. br. 1,10000 Zagreb,Damir Mostarac, OIB 07556196835, Učkina 26,10000 Zagreb</izvorni_sadrzaj>
    <derivirana_varijabla naziv="DomainObject.Predmet.StrankaWithAdressOIB_1">FINA Regionalni centar Zagreb, OIB 85821130368, Trg svibanjskih žrtava 1995. br. 1,10000 Zagreb,Damir Mostarac, OIB 07556196835, Učkina 26,10000 Zagreb</derivirana_varijabla>
  </DomainObject.Predmet.StrankaWithAdressOIB>
  <DomainObject.Predmet.StrankaNazivFormated>
    <izvorni_sadrzaj>FINA Regionalni centar Zagreb,Damir Mostarac</izvorni_sadrzaj>
    <derivirana_varijabla naziv="DomainObject.Predmet.StrankaNazivFormated_1">FINA Regionalni centar Zagreb,Damir Mostarac</derivirana_varijabla>
  </DomainObject.Predmet.StrankaNazivFormated>
  <DomainObject.Predmet.StrankaNazivFormatedOIB>
    <izvorni_sadrzaj>FINA Regionalni centar Zagreb, OIB 85821130368,Damir Mostarac, OIB 07556196835</izvorni_sadrzaj>
    <derivirana_varijabla naziv="DomainObject.Predmet.StrankaNazivFormatedOIB_1">FINA Regionalni centar Zagreb, OIB 85821130368,Damir Mostarac, OIB 07556196835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Damir Mostarac</item>
    </izvorni_sadrzaj>
    <derivirana_varijabla naziv="DomainObject.Predmet.StrankaListFormated_1">
      <item>FINA Regionalni centar Zagreb</item>
      <item>Damir Mostarac</item>
    </derivirana_varijabla>
  </DomainObject.Predmet.StrankaListFormated>
  <DomainObject.Predmet.StrankaListFormatedOIB>
    <izvorni_sadrzaj>
      <item>FINA Regionalni centar Zagreb, OIB 85821130368</item>
      <item>Damir Mostarac, OIB 07556196835</item>
    </izvorni_sadrzaj>
    <derivirana_varijabla naziv="DomainObject.Predmet.StrankaListFormatedOIB_1">
      <item>FINA Regionalni centar Zagreb, OIB 85821130368</item>
      <item>Damir Mostarac, OIB 07556196835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Mostarac, Učkina 26, 10000 Zagreb</item>
    </izvorni_sadrzaj>
    <derivirana_varijabla naziv="DomainObject.Predmet.StrankaListFormatedWithAdress_1">
      <item>FINA Regionalni centar Zagreb, Trg svibanjskih žrtava 1995. br. 1, 10000 Zagreb</item>
      <item>Damir Mostarac, Učkina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Mostarac, OIB 07556196835, Učkina 26, 10000 Zagreb</item>
    </izvorni_sadrzaj>
    <derivirana_varijabla naziv="DomainObject.Predmet.StrankaListFormatedWithAdressOIB_1">
      <item>FINA Regionalni centar Zagreb, OIB 85821130368, Trg svibanjskih žrtava 1995. br. 1, 10000 Zagreb</item>
      <item>Damir Mostarac, OIB 07556196835, Učkina 26, 10000 Zagreb</item>
    </derivirana_varijabla>
  </DomainObject.Predmet.StrankaListFormatedWithAdressOIB>
  <DomainObject.Predmet.StrankaListNazivFormated>
    <izvorni_sadrzaj>
      <item>FINA Regionalni centar Zagreb</item>
      <item>Damir Mostarac</item>
    </izvorni_sadrzaj>
    <derivirana_varijabla naziv="DomainObject.Predmet.StrankaListNazivFormated_1">
      <item>FINA Regionalni centar Zagreb</item>
      <item>Damir Mostarac</item>
    </derivirana_varijabla>
  </DomainObject.Predmet.StrankaListNazivFormated>
  <DomainObject.Predmet.StrankaListNazivFormatedOIB>
    <izvorni_sadrzaj>
      <item>FINA Regionalni centar Zagreb, OIB 85821130368</item>
      <item>Damir Mostarac, OIB 07556196835</item>
    </izvorni_sadrzaj>
    <derivirana_varijabla naziv="DomainObject.Predmet.StrankaListNazivFormatedOIB_1">
      <item>FINA Regionalni centar Zagreb, OIB 85821130368</item>
      <item>Damir Mostarac, OIB 07556196835</item>
    </derivirana_varijabla>
  </DomainObject.Predmet.StrankaListNazivFormatedOIB>
  <DomainObject.Predmet.ProtuStrankaListFormated>
    <izvorni_sadrzaj>
      <item>ARS TIM d.o.o. zastupanog po punomoćniku Damir Mostarac</item>
    </izvorni_sadrzaj>
    <derivirana_varijabla naziv="DomainObject.Predmet.ProtuStrankaListFormated_1">
      <item>ARS TIM d.o.o. zastupanog po punomoćniku Damir Mostarac</item>
    </derivirana_varijabla>
  </DomainObject.Predmet.ProtuStrankaListFormated>
  <DomainObject.Predmet.ProtuStrankaListFormatedOIB>
    <izvorni_sadrzaj>
      <item>ARS TIM d.o.o., OIB 49008227420 zastupanog po punomoćniku Damir Mostarac</item>
    </izvorni_sadrzaj>
    <derivirana_varijabla naziv="DomainObject.Predmet.ProtuStrankaListFormatedOIB_1">
      <item>ARS TIM d.o.o., OIB 49008227420 zastupanog po punomoćniku Damir Mostarac</item>
    </derivirana_varijabla>
  </DomainObject.Predmet.ProtuStrankaListFormatedOIB>
  <DomainObject.Predmet.ProtuStrankaListFormatedWithAdress>
    <izvorni_sadrzaj>
      <item>ARS TIM d.o.o., Učkina 26, 10000 Zagreb zastupanog po punomoćniku Damir Mostarac</item>
    </izvorni_sadrzaj>
    <derivirana_varijabla naziv="DomainObject.Predmet.ProtuStrankaListFormatedWithAdress_1">
      <item>ARS TIM d.o.o., Učkina 26, 10000 Zagreb zastupanog po punomoćniku Damir Mostarac</item>
    </derivirana_varijabla>
  </DomainObject.Predmet.ProtuStrankaListFormatedWithAdress>
  <DomainObject.Predmet.ProtuStrankaListFormatedWithAdressOIB>
    <izvorni_sadrzaj>
      <item>ARS TIM d.o.o., OIB 49008227420, Učkina 26, 10000 Zagreb zastupanog po punomoćniku Damir Mostarac</item>
    </izvorni_sadrzaj>
    <derivirana_varijabla naziv="DomainObject.Predmet.ProtuStrankaListFormatedWithAdressOIB_1">
      <item>ARS TIM d.o.o., OIB 49008227420, Učkina 26, 10000 Zagreb zastupanog po punomoćniku Damir Mostarac</item>
    </derivirana_varijabla>
  </DomainObject.Predmet.ProtuStrankaListFormatedWithAdressOIB>
  <DomainObject.Predmet.ProtuStrankaListNazivFormated>
    <izvorni_sadrzaj>
      <item>ARS TIM d.o.o.</item>
    </izvorni_sadrzaj>
    <derivirana_varijabla naziv="DomainObject.Predmet.ProtuStrankaListNazivFormated_1">
      <item>ARS TIM d.o.o.</item>
    </derivirana_varijabla>
  </DomainObject.Predmet.ProtuStrankaListNazivFormated>
  <DomainObject.Predmet.ProtuStrankaListNazivFormatedOIB>
    <izvorni_sadrzaj>
      <item>ARS TIM d.o.o., OIB 49008227420</item>
    </izvorni_sadrzaj>
    <derivirana_varijabla naziv="DomainObject.Predmet.ProtuStrankaListNazivFormatedOIB_1">
      <item>ARS TIM d.o.o., OIB 49008227420</item>
    </derivirana_varijabla>
  </DomainObject.Predmet.ProtuStrankaListNazivFormatedOIB>
  <DomainObject.Predmet.OstaliListFormated>
    <izvorni_sadrzaj>
      <item>Damir Mostarac punomoćnik sudionika u postupku ARS TIM d.o.o.</item>
      <item>ERSTE &amp; STEIERMARKISCHE BANK d.d.</item>
    </izvorni_sadrzaj>
    <derivirana_varijabla naziv="DomainObject.Predmet.OstaliListFormated_1">
      <item>Damir Mostarac punomoćnik sudionika u postupku ARS TIM d.o.o.</item>
      <item>ERSTE &amp; STEIERMARKISCHE BANK d.d.</item>
    </derivirana_varijabla>
  </DomainObject.Predmet.OstaliListFormated>
  <DomainObject.Predmet.OstaliListFormatedOIB>
    <izvorni_sadrzaj>
      <item>Damir Mostarac, OIB 07556196835 punomoćnik sudionika u postupku ARS TIM d.o.o.</item>
      <item>ERSTE &amp; STEIERMARKISCHE BANK d.d.</item>
    </izvorni_sadrzaj>
    <derivirana_varijabla naziv="DomainObject.Predmet.OstaliListFormatedOIB_1">
      <item>Damir Mostarac, OIB 07556196835 punomoćnik sudionika u postupku ARS TIM d.o.o.</item>
      <item>ERSTE &amp; STEIERMARKISCHE BANK d.d.</item>
    </derivirana_varijabla>
  </DomainObject.Predmet.OstaliListFormatedOIB>
  <DomainObject.Predmet.OstaliListFormatedWithAdress>
    <izvorni_sadrzaj>
      <item>Damir Mostarac, Učkina 26, 10000 Zagreb punomoćnik sudionika u postupku ARS TIM d.o.o.</item>
      <item>ERSTE &amp; STEIERMARKISCHE BANK d.d., Ivana Lučića 2, 10000 Zagreb</item>
    </izvorni_sadrzaj>
    <derivirana_varijabla naziv="DomainObject.Predmet.OstaliListFormatedWithAdress_1">
      <item>Damir Mostarac, Učkina 26, 10000 Zagreb punomoćnik sudionika u postupku ARS TIM d.o.o.</item>
      <item>ERSTE &amp; STEIERMARKISCHE BANK d.d., Ivana Lučića 2, 10000 Zagreb</item>
    </derivirana_varijabla>
  </DomainObject.Predmet.OstaliListFormatedWithAdress>
  <DomainObject.Predmet.OstaliListFormatedWithAdressOIB>
    <izvorni_sadrzaj>
      <item>Damir Mostarac, OIB 07556196835, Učkina 26, 10000 Zagreb punomoćnik sudionika u postupku ARS TIM d.o.o.</item>
      <item>ERSTE &amp; STEIERMARKISCHE BANK d.d., Ivana Lučića 2, 10000 Zagreb</item>
    </izvorni_sadrzaj>
    <derivirana_varijabla naziv="DomainObject.Predmet.OstaliListFormatedWithAdressOIB_1">
      <item>Damir Mostarac, OIB 07556196835, Učkina 26, 10000 Zagreb punomoćnik sudionika u postupku ARS TIM d.o.o.</item>
      <item>ERSTE &amp; STEIERMARKISCHE BANK d.d., Ivana Lučića 2, 10000 Zagreb</item>
    </derivirana_varijabla>
  </DomainObject.Predmet.OstaliListFormatedWithAdressOIB>
  <DomainObject.Predmet.OstaliListNazivFormated>
    <izvorni_sadrzaj>
      <item>Damir Mostarac</item>
      <item>ERSTE &amp; STEIERMARKISCHE BANK d.d.</item>
    </izvorni_sadrzaj>
    <derivirana_varijabla naziv="DomainObject.Predmet.OstaliListNazivFormated_1">
      <item>Damir Mostarac</item>
      <item>ERSTE &amp; STEIERMARKISCHE BANK d.d.</item>
    </derivirana_varijabla>
  </DomainObject.Predmet.OstaliListNazivFormated>
  <DomainObject.Predmet.OstaliListNazivFormatedOIB>
    <izvorni_sadrzaj>
      <item>Damir Mostarac, OIB 07556196835</item>
      <item>ERSTE &amp; STEIERMARKISCHE BANK d.d.</item>
    </izvorni_sadrzaj>
    <derivirana_varijabla naziv="DomainObject.Predmet.OstaliListNazivFormatedOIB_1">
      <item>Damir Mostarac, OIB 07556196835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ARS TIM d.o.o.</izvorni_sadrzaj>
    <derivirana_varijabla naziv="DomainObject.Predmet.ProtustrankaIDrugi_1">ARS TIM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ARS TIM d.o.o., OIB 49008227420, Učkina 26, 10000 Zagreb</izvorni_sadrzaj>
    <derivirana_varijabla naziv="DomainObject.Predmet.ProtustrankaIDrugiAdressOIB_1">ARS TIM d.o.o., OIB 49008227420, Učkina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TIM d.o.o.</item>
      <item>Damir Mostarac</item>
      <item>Damir Mostarac</item>
      <item>ERSTE &amp; STEIERMARKISCHE BANK d.d.</item>
    </izvorni_sadrzaj>
    <derivirana_varijabla naziv="DomainObject.Predmet.SudioniciListNaziv_1">
      <item>FINA Regionalni centar Zagreb</item>
      <item>ARS TIM d.o.o.</item>
      <item>Damir Mostarac</item>
      <item>Damir Mostarac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ARS TIM d.o.o., OIB 49008227420, Učkina 26,10000 Zagreb</item>
      <item>Damir Mostarac, OIB 07556196835, Učkina 26,10000 Zagreb</item>
      <item>Damir Mostarac, OIB 07556196835, Učkina 26,10000 Zagreb</item>
      <item>ERSTE &amp; STEIERMARKISCHE BANK d.d., Ivana Lučića 2,10000 Zagreb</item>
    </izvorni_sadrzaj>
    <derivirana_varijabla naziv="DomainObject.Predmet.SudioniciListAdressOIB_1">
      <item>FINA Regionalni centar Zagreb, OIB 85821130368, Trg svibanjskih žrtava 1995. br. 1,10000 Zagreb</item>
      <item>ARS TIM d.o.o., OIB 49008227420, Učkina 26,10000 Zagreb</item>
      <item>Damir Mostarac, OIB 07556196835, Učkina 26,10000 Zagreb</item>
      <item>Damir Mostarac, OIB 07556196835, Učkina 26,10000 Zagreb</item>
      <item>ERSTE &amp; STEIERMARKISCHE BANK d.d., Ivana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49008227420</item>
      <item>, OIB 07556196835</item>
      <item>, OIB 07556196835</item>
      <item>, OIB null</item>
    </izvorni_sadrzaj>
    <derivirana_varijabla naziv="DomainObject.Predmet.SudioniciListNazivOIB_1">
      <item>, OIB 85821130368</item>
      <item>, OIB 49008227420</item>
      <item>, OIB 07556196835</item>
      <item>, OIB 07556196835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DBD0A-BAA8-45AA-B793-1BCB3D3EC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767</properties:Words>
  <properties:Characters>4195</properties:Characters>
  <properties:Lines>91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2017-07-03T11:45:00Z</dcterms:created>
  <dc:creator>gzubak</dc:creator>
  <cp:lastModifiedBy>Katica Franjić</cp:lastModifiedBy>
  <cp:lastPrinted>2017-07-03T13:21:00Z</cp:lastPrinted>
  <dcterms:modified xmlns:xsi="http://www.w3.org/2001/XMLSchema-instance" xsi:type="dcterms:W3CDTF">2017-07-03T13:21:00Z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