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f13a" w14:paraId="969f13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BA7B6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A7B6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A7B6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A7B6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A7B6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A7B6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St-7356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0A98" w:rsidRPr="00830A98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HRVATSKA PODUZETNIČKA INICIJATIVA</w:t>
      </w:r>
      <w:r w:rsidR="00830A98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Lovre Ratkovića 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C7B34" w:rsidRPr="00CC7B34">
        <w:t xml:space="preserve"> </w:t>
      </w:r>
      <w:r w:rsidR="00830A98" w:rsidRPr="00830A98">
        <w:rPr>
          <w:rFonts w:cs="Times New Roman" w:hAnsi="Times New Roman" w:ascii="Times New Roman"/>
          <w:sz w:val="24"/>
          <w:szCs w:val="24"/>
        </w:rPr>
        <w:t>49165750604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05.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0A98" w:rsidRPr="00830A98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HRVATSKA PODUZETNIČKA INICIJATIVA</w:t>
      </w:r>
      <w:r w:rsidR="00830A98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Lovre Ratkovića 2</w:t>
      </w:r>
      <w:r w:rsidR="00830A98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30A98" w:rsidRPr="00CC7B34">
        <w:t xml:space="preserve"> </w:t>
      </w:r>
      <w:r w:rsidR="00830A98" w:rsidRPr="00830A98">
        <w:rPr>
          <w:rFonts w:cs="Times New Roman" w:hAnsi="Times New Roman" w:ascii="Times New Roman"/>
          <w:sz w:val="24"/>
          <w:szCs w:val="24"/>
        </w:rPr>
        <w:t>49165750604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3A6CF9" w:rsidP="00DE5400" w:rsidR="003A6CF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0A98" w:rsidRPr="00830A98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HRVATSKA PODUZETNIČKA INICIJATIVA</w:t>
      </w:r>
      <w:r w:rsidR="00830A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Lovre Ratkovića 2, </w:t>
      </w:r>
      <w:r w:rsidR="00830A98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830A98" w:rsidRPr="00CC7B34">
        <w:t xml:space="preserve"> </w:t>
      </w:r>
      <w:r w:rsidR="00830A98" w:rsidRPr="00830A98">
        <w:rPr>
          <w:rFonts w:cs="Times New Roman" w:hAnsi="Times New Roman" w:ascii="Times New Roman"/>
          <w:sz w:val="24"/>
          <w:szCs w:val="24"/>
        </w:rPr>
        <w:t>49165750604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05. veljače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830A98" w:rsidR="00730BB4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DC584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37765"/>
    <w:rsid w:val="003633F2"/>
    <w:rsid w:val="003A1F20"/>
    <w:rsid w:val="003A6CF9"/>
    <w:rsid w:val="004423A7"/>
    <w:rsid w:val="004F2126"/>
    <w:rsid w:val="005833B8"/>
    <w:rsid w:val="00604F51"/>
    <w:rsid w:val="006F3DF5"/>
    <w:rsid w:val="00730BB4"/>
    <w:rsid w:val="00741848"/>
    <w:rsid w:val="007659BE"/>
    <w:rsid w:val="007E7B9C"/>
    <w:rsid w:val="00830A98"/>
    <w:rsid w:val="00831D29"/>
    <w:rsid w:val="009D1BD2"/>
    <w:rsid w:val="009F7260"/>
    <w:rsid w:val="00A15DB0"/>
    <w:rsid w:val="00BA5F2C"/>
    <w:rsid w:val="00BA7B6E"/>
    <w:rsid w:val="00BE3395"/>
    <w:rsid w:val="00C02396"/>
    <w:rsid w:val="00C2640F"/>
    <w:rsid w:val="00C30899"/>
    <w:rsid w:val="00C7038E"/>
    <w:rsid w:val="00C9607A"/>
    <w:rsid w:val="00CA6C01"/>
    <w:rsid w:val="00CC7B34"/>
    <w:rsid w:val="00D9161D"/>
    <w:rsid w:val="00DA38AC"/>
    <w:rsid w:val="00DC5843"/>
    <w:rsid w:val="00DE5400"/>
    <w:rsid w:val="00E4713D"/>
    <w:rsid w:val="00EC61CA"/>
    <w:rsid w:val="00F24E07"/>
    <w:rsid w:val="00F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12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F212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F212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F212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1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F21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F21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F21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7356</izvorni_sadrzaj>
    <derivirana_varijabla naziv="DomainObject.Predmet.Broj_1">7356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St-7356/2015</izvorni_sadrzaj>
    <derivirana_varijabla naziv="DomainObject.Predmet.OznakaBroj_1">St-7356/2015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PODUZETNIČKA INICIJATIVA</izvorni_sadrzaj>
    <derivirana_varijabla naziv="DomainObject.Predmet.ProtustrankaFormated_1">  HRVATSKA PODUZETNIČKA INICIJATIVA</derivirana_varijabla>
  </DomainObject.Predmet.ProtustrankaFormated>
  <DomainObject.Predmet.ProtustrankaFormatedOIB>
    <izvorni_sadrzaj>  HRVATSKA PODUZETNIČKA INICIJATIVA, OIB 49165750604</izvorni_sadrzaj>
    <derivirana_varijabla naziv="DomainObject.Predmet.ProtustrankaFormatedOIB_1">  HRVATSKA PODUZETNIČKA INICIJATIVA, OIB 49165750604</derivirana_varijabla>
  </DomainObject.Predmet.ProtustrankaFormatedOIB>
  <DomainObject.Predmet.ProtustrankaFormatedWithAdress>
    <izvorni_sadrzaj> HRVATSKA PODUZETNIČKA INICIJATIVA, Lovre Ratkovića 2, 10000 Zagreb</izvorni_sadrzaj>
    <derivirana_varijabla naziv="DomainObject.Predmet.ProtustrankaFormatedWithAdress_1"> HRVATSKA PODUZETNIČKA INICIJATIVA, Lovre Ratkovića 2, 10000 Zagreb</derivirana_varijabla>
  </DomainObject.Predmet.ProtustrankaFormatedWithAdress>
  <DomainObject.Predmet.ProtustrankaFormatedWithAdressOIB>
    <izvorni_sadrzaj> HRVATSKA PODUZETNIČKA INICIJATIVA, OIB 49165750604, Lovre Ratkovića 2, 10000 Zagreb</izvorni_sadrzaj>
    <derivirana_varijabla naziv="DomainObject.Predmet.ProtustrankaFormatedWithAdressOIB_1"> HRVATSKA PODUZETNIČKA INICIJATIVA, OIB 49165750604, Lovre Ratkovića 2, 10000 Zagreb</derivirana_varijabla>
  </DomainObject.Predmet.ProtustrankaFormatedWithAdressOIB>
  <DomainObject.Predmet.ProtustrankaWithAdress>
    <izvorni_sadrzaj>HRVATSKA PODUZETNIČKA INICIJATIVA Lovre Ratkovića 2, 10000 Zagreb</izvorni_sadrzaj>
    <derivirana_varijabla naziv="DomainObject.Predmet.ProtustrankaWithAdress_1">HRVATSKA PODUZETNIČKA INICIJATIVA Lovre Ratkovića 2, 10000 Zagreb</derivirana_varijabla>
  </DomainObject.Predmet.ProtustrankaWithAdress>
  <DomainObject.Predmet.ProtustrankaWithAdressOIB>
    <izvorni_sadrzaj>HRVATSKA PODUZETNIČKA INICIJATIVA, OIB 49165750604, Lovre Ratkovića 2, 10000 Zagreb</izvorni_sadrzaj>
    <derivirana_varijabla naziv="DomainObject.Predmet.ProtustrankaWithAdressOIB_1">HRVATSKA PODUZETNIČKA INICIJATIVA, OIB 49165750604, Lovre Ratkovića 2, 10000 Zagreb</derivirana_varijabla>
  </DomainObject.Predmet.ProtustrankaWithAdressOIB>
  <DomainObject.Predmet.ProtustrankaNazivFormated>
    <izvorni_sadrzaj>HRVATSKA PODUZETNIČKA INICIJATIVA</izvorni_sadrzaj>
    <derivirana_varijabla naziv="DomainObject.Predmet.ProtustrankaNazivFormated_1">HRVATSKA PODUZETNIČKA INICIJATIVA</derivirana_varijabla>
  </DomainObject.Predmet.ProtustrankaNazivFormated>
  <DomainObject.Predmet.ProtustrankaNazivFormatedOIB>
    <izvorni_sadrzaj>HRVATSKA PODUZETNIČKA INICIJATIVA, OIB 49165750604</izvorni_sadrzaj>
    <derivirana_varijabla naziv="DomainObject.Predmet.ProtustrankaNazivFormatedOIB_1">HRVATSKA PODUZETNIČKA INICIJATIVA, OIB 49165750604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PODUZETNIČKA INICIJATIVA</item>
    </izvorni_sadrzaj>
    <derivirana_varijabla naziv="DomainObject.Predmet.ProtuStrankaListFormated_1">
      <item>HRVATSKA PODUZETNIČKA INICIJATIVA</item>
    </derivirana_varijabla>
  </DomainObject.Predmet.ProtuStrankaListFormated>
  <DomainObject.Predmet.ProtuStrankaListFormatedOIB>
    <izvorni_sadrzaj>
      <item>HRVATSKA PODUZETNIČKA INICIJATIVA, OIB 49165750604</item>
    </izvorni_sadrzaj>
    <derivirana_varijabla naziv="DomainObject.Predmet.ProtuStrankaListFormatedOIB_1">
      <item>HRVATSKA PODUZETNIČKA INICIJATIVA, OIB 49165750604</item>
    </derivirana_varijabla>
  </DomainObject.Predmet.ProtuStrankaListFormatedOIB>
  <DomainObject.Predmet.ProtuStrankaListFormatedWithAdress>
    <izvorni_sadrzaj>
      <item>HRVATSKA PODUZETNIČKA INICIJATIVA, Lovre Ratkovića 2, 10000 Zagreb</item>
    </izvorni_sadrzaj>
    <derivirana_varijabla naziv="DomainObject.Predmet.ProtuStrankaListFormatedWithAdress_1">
      <item>HRVATSKA PODUZETNIČKA INICIJATIVA, Lovre Ratkovića 2, 10000 Zagreb</item>
    </derivirana_varijabla>
  </DomainObject.Predmet.ProtuStrankaListFormatedWithAdress>
  <DomainObject.Predmet.ProtuStrankaListFormatedWithAdressOIB>
    <izvorni_sadrzaj>
      <item>HRVATSKA PODUZETNIČKA INICIJATIVA, OIB 49165750604, Lovre Ratkovića 2, 10000 Zagreb</item>
    </izvorni_sadrzaj>
    <derivirana_varijabla naziv="DomainObject.Predmet.ProtuStrankaListFormatedWithAdressOIB_1">
      <item>HRVATSKA PODUZETNIČKA INICIJATIVA, OIB 49165750604, Lovre Ratkovića 2, 10000 Zagreb</item>
    </derivirana_varijabla>
  </DomainObject.Predmet.ProtuStrankaListFormatedWithAdressOIB>
  <DomainObject.Predmet.ProtuStrankaListNazivFormated>
    <izvorni_sadrzaj>
      <item>HRVATSKA PODUZETNIČKA INICIJATIVA</item>
    </izvorni_sadrzaj>
    <derivirana_varijabla naziv="DomainObject.Predmet.ProtuStrankaListNazivFormated_1">
      <item>HRVATSKA PODUZETNIČKA INICIJATIVA</item>
    </derivirana_varijabla>
  </DomainObject.Predmet.ProtuStrankaListNazivFormated>
  <DomainObject.Predmet.ProtuStrankaListNazivFormatedOIB>
    <izvorni_sadrzaj>
      <item>HRVATSKA PODUZETNIČKA INICIJATIVA, OIB 49165750604</item>
    </izvorni_sadrzaj>
    <derivirana_varijabla naziv="DomainObject.Predmet.ProtuStrankaListNazivFormatedOIB_1">
      <item>HRVATSKA PODUZETNIČKA INICIJATIVA, OIB 49165750604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PODUZETNIČKA INICIJATIVA</izvorni_sadrzaj>
    <derivirana_varijabla naziv="DomainObject.Predmet.ProtustrankaIDrugi_1">HRVATSKA PODUZETNIČKA INICIJATIVA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HRVATSKA PODUZETNIČKA INICIJATIVA, OIB 49165750604, Lovre Ratkovića 2, 10000 Zagreb</izvorni_sadrzaj>
    <derivirana_varijabla naziv="DomainObject.Predmet.ProtustrankaIDrugiAdressOIB_1">HRVATSKA PODUZETNIČKA INICIJATIVA, OIB 49165750604, Lovre Ratkovića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PODUZETNIČKA INICIJATIVA</item>
    </izvorni_sadrzaj>
    <derivirana_varijabla naziv="DomainObject.Predmet.SudioniciListNaziv_1">
      <item>FINA Regionalni centar Zagreb</item>
      <item>HRVATSKA PODUZETNIČKA INICIJATIVA</item>
    </derivirana_varijabla>
  </DomainObject.Predmet.SudioniciListNaziv>
  <DomainObject.Predmet.SudioniciListAdressOIB>
    <izvorni_sadrzaj>
      <item>FINA Regionalni centar Zagreb, OIB 85821130368, Trg svibanjskih žrtava 1995. br 1,10000 Zagreb</item>
      <item>HRVATSKA PODUZETNIČKA INICIJATIVA, OIB 49165750604, Lovre Ratkovića 2,10000 Zagreb</item>
    </izvorni_sadrzaj>
    <derivirana_varijabla naziv="DomainObject.Predmet.SudioniciListAdressOIB_1">
      <item>FINA Regionalni centar Zagreb, OIB 85821130368, Trg svibanjskih žrtava 1995. br 1,10000 Zagreb</item>
      <item>HRVATSKA PODUZETNIČKA INICIJATIVA, OIB 49165750604, Lovre Ratkovića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49165750604</item>
    </izvorni_sadrzaj>
    <derivirana_varijabla naziv="DomainObject.Predmet.SudioniciListNazivOIB_1">
      <item>, OIB 85821130368</item>
      <item>, OIB 49165750604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1828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2016-02-01T14:01:00Z</dcterms:created>
  <dc:creator>Ivan Turčić</dc:creator>
  <cp:lastModifiedBy>Slavica Sorić</cp:lastModifiedBy>
  <dcterms:modified xmlns:xsi="http://www.w3.org/2001/XMLSchema-instance" xsi:type="dcterms:W3CDTF">2016-02-05T09:00:00Z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