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90b8" w14:paraId="01190b8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</w:t>
      </w:r>
      <w:r w:rsidR="001F38AA">
        <w:rPr>
          <w:b/>
        </w:rPr>
        <w:t>82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1</w:t>
      </w:r>
      <w:r w:rsidR="001F38AA">
        <w:t>9</w:t>
      </w:r>
      <w:r>
        <w:t>. prosinca 2018.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C6509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A57058" w:rsidR="00B7270E" w:rsidRPr="00A57058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jamčevin</w:t>
      </w:r>
      <w:r w:rsidR="00A57058">
        <w:t>u u iznosu od</w:t>
      </w:r>
      <w:r w:rsidR="003F3ABF">
        <w:t xml:space="preserve">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A57058">
        <w:t>koja</w:t>
      </w:r>
      <w:r w:rsidR="003F3ABF">
        <w:t xml:space="preserve"> </w:t>
      </w:r>
      <w:r w:rsidR="00A57058">
        <w:t>je</w:t>
      </w:r>
      <w:r w:rsidR="003F3ABF">
        <w:t xml:space="preserve"> </w:t>
      </w:r>
      <w:r w:rsidR="00650EBE">
        <w:t>uplaćen</w:t>
      </w:r>
      <w:r w:rsidR="00A57058">
        <w:t>a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uplatitelja</w:t>
      </w:r>
      <w:r w:rsidR="00A57058">
        <w:t xml:space="preserve"> </w:t>
      </w:r>
      <w:r w:rsidR="001F38AA">
        <w:rPr>
          <w:b/>
        </w:rPr>
        <w:t>ARMAGOR ESTATE d.o.o. Zagreb, Savska cesta 106, OIB 35067013886.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</w:p>
    <w:p w:rsidRDefault="009F5DC2" w:rsidP="00FC0573" w:rsidR="00B538E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="00A57058">
        <w:t>Uplaćen</w:t>
      </w:r>
      <w:r w:rsidRPr="009F5DC2">
        <w:t xml:space="preserve"> iznos</w:t>
      </w:r>
      <w:r w:rsidR="00A57058">
        <w:t xml:space="preserve"> jamčevine ima se vratiti uplatitelju</w:t>
      </w:r>
      <w:r w:rsidRPr="009F5DC2">
        <w:t xml:space="preserve"> </w:t>
      </w:r>
      <w:r w:rsidR="001F38AA">
        <w:t>na njegov račun IBAN HR3824840081135088136.</w:t>
      </w:r>
      <w:r w:rsidR="00A57058">
        <w:t xml:space="preserve"> </w:t>
      </w:r>
      <w:r w:rsidR="00B538E7"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98178D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</w:t>
      </w:r>
      <w:r w:rsidR="00A57058">
        <w:t xml:space="preserve">je uplatitelj </w:t>
      </w:r>
      <w:r w:rsidR="001F38AA" w:rsidRPr="001F38AA">
        <w:t>ARMAGOR ESTATE d.o.o. Zagreb, Sa</w:t>
      </w:r>
      <w:r w:rsidR="001F38AA">
        <w:t xml:space="preserve">vska cesta 106, OIB 35067013886, </w:t>
      </w:r>
      <w:r w:rsidR="00A57058">
        <w:t>izvršio</w:t>
      </w:r>
      <w:r w:rsidR="00854517">
        <w:t xml:space="preserve"> uplatu jamčevine u iznosu od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A57058">
        <w:t xml:space="preserve"> i da je u nadmetanju podnio valjanu ponudu</w:t>
      </w:r>
      <w:r w:rsidR="0098178D">
        <w:t>.</w:t>
      </w:r>
    </w:p>
    <w:p w:rsidRDefault="0098178D" w:rsidP="00FC0573" w:rsidR="0098178D">
      <w:pPr>
        <w:tabs>
          <w:tab w:pos="720" w:val="left"/>
        </w:tabs>
        <w:jc w:val="both"/>
      </w:pPr>
    </w:p>
    <w:p w:rsidRDefault="0098178D" w:rsidP="00FC0573" w:rsidR="0041658B">
      <w:pPr>
        <w:tabs>
          <w:tab w:pos="720" w:val="left"/>
        </w:tabs>
        <w:jc w:val="both"/>
      </w:pPr>
      <w:r>
        <w:tab/>
        <w:t xml:space="preserve">Uplatitelj jamčevine </w:t>
      </w:r>
      <w:r w:rsidR="001F38AA">
        <w:t>Armagor estate d.o.o. Zagreb</w:t>
      </w:r>
      <w:r>
        <w:t xml:space="preserve"> podnio je sudu zahtjev za povrat uplaćene jamčevine</w:t>
      </w:r>
      <w:r w:rsidR="00337FA2">
        <w:t xml:space="preserve">, </w:t>
      </w:r>
      <w:r>
        <w:t>s obzirom da njegova ponuda nije bi</w:t>
      </w:r>
      <w:r w:rsidR="0041658B">
        <w:t>la prihvaćena kao najpovoljnija.</w:t>
      </w:r>
    </w:p>
    <w:p w:rsidRDefault="0041658B" w:rsidP="00FC0573" w:rsidR="0041658B">
      <w:pPr>
        <w:tabs>
          <w:tab w:pos="720" w:val="left"/>
        </w:tabs>
        <w:jc w:val="both"/>
      </w:pPr>
    </w:p>
    <w:p w:rsidRDefault="0041658B" w:rsidP="00FC0573" w:rsidR="00863F74">
      <w:pPr>
        <w:tabs>
          <w:tab w:pos="720" w:val="left"/>
        </w:tabs>
        <w:jc w:val="both"/>
      </w:pPr>
      <w:r>
        <w:tab/>
        <w:t xml:space="preserve">Kako se </w:t>
      </w:r>
      <w:r w:rsidR="00B32CD5">
        <w:t xml:space="preserve">sredstva </w:t>
      </w:r>
      <w:r>
        <w:t xml:space="preserve">koja je </w:t>
      </w:r>
      <w:r w:rsidR="001F38AA">
        <w:t>uplatitelj Armagor estate d.o.o.</w:t>
      </w:r>
      <w:r>
        <w:t xml:space="preserve"> uplatio na ime jamčevine i</w:t>
      </w:r>
      <w:r w:rsidR="00B32CD5">
        <w:t xml:space="preserve"> dalje nalaze na posebnom računu Agencije</w:t>
      </w:r>
      <w:r w:rsidR="00BC5E02">
        <w:t xml:space="preserve"> kao osiguranje za plaćanje kupovnine za slučaj da uplatitelj</w:t>
      </w:r>
      <w:r w:rsidR="00455289">
        <w:t>eva</w:t>
      </w:r>
      <w:r w:rsidR="00BC5E02">
        <w:t xml:space="preserve"> </w:t>
      </w:r>
      <w:r w:rsidR="00455289">
        <w:t>ponuda bude naknadno prihvaćena ukoliko ponuditelj kome je predmetna nekretnina dosuđena, kao i sljedeći ponuditelji koji su ponudili niže cijene prema veličini ponuđene</w:t>
      </w:r>
      <w:r w:rsidR="00F371D5">
        <w:t xml:space="preserve"> te kako je sam uplatitelj zatražio povrat jamčevine i time odustao od svoje ponude</w:t>
      </w:r>
      <w:r w:rsidR="00B32CD5">
        <w:t>, to je</w:t>
      </w:r>
      <w:r>
        <w:t xml:space="preserve"> valjalo odlučiti da se uplaćen</w:t>
      </w:r>
      <w:r w:rsidR="00B32CD5">
        <w:t xml:space="preserve"> iznos vrat</w:t>
      </w:r>
      <w:r>
        <w:t>i</w:t>
      </w:r>
      <w:r w:rsidR="00B32CD5">
        <w:t xml:space="preserve"> </w:t>
      </w:r>
      <w:r w:rsidR="00EF7FF2">
        <w:t>na r</w:t>
      </w:r>
      <w:r w:rsidR="00780F7F">
        <w:t xml:space="preserve">ačun </w:t>
      </w:r>
      <w:r>
        <w:t>koji je uplatitelj jamčevine naveo u svom zahtjevu za povrat, pa je odlučeno</w:t>
      </w:r>
      <w:r w:rsidR="00B32CD5">
        <w:t xml:space="preserve">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  <w:r w:rsidR="004B526F"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1F38AA">
        <w:t>19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1F38AA">
        <w:t>Armagor estate d.o.o. Zagreb</w:t>
      </w:r>
      <w:r w:rsidR="0041658B">
        <w:t>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F38AA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04F6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1658B"/>
    <w:rsid w:val="004259A2"/>
    <w:rsid w:val="00443030"/>
    <w:rsid w:val="00455289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066AA"/>
    <w:rsid w:val="00926618"/>
    <w:rsid w:val="00940E27"/>
    <w:rsid w:val="009501D6"/>
    <w:rsid w:val="00950D8E"/>
    <w:rsid w:val="0095426E"/>
    <w:rsid w:val="00956A3A"/>
    <w:rsid w:val="009608DB"/>
    <w:rsid w:val="00974BE9"/>
    <w:rsid w:val="0098178D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57058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270E"/>
    <w:rsid w:val="00B741D4"/>
    <w:rsid w:val="00B75EB4"/>
    <w:rsid w:val="00BC5E02"/>
    <w:rsid w:val="00BD2038"/>
    <w:rsid w:val="00C15A70"/>
    <w:rsid w:val="00C26008"/>
    <w:rsid w:val="00C47405"/>
    <w:rsid w:val="00C5086E"/>
    <w:rsid w:val="00C637D1"/>
    <w:rsid w:val="00C65094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1EF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371D5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E1C1C-EF69-4BDF-BDBD-BF52E1A5D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2233</properties:Characters>
  <properties:Lines>64</properties:Lines>
  <properties:Paragraphs>23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2018-12-19T10:12:00Z</cp:lastPrinted>
  <dcterms:modified xmlns:xsi="http://www.w3.org/2001/XMLSchema-instance" xsi:type="dcterms:W3CDTF">2018-12-19T10:36:00Z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