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217f" w14:paraId="a53217f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4344B7" w:rsidP="008E29D4" w:rsidR="004344B7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26AC2" w:rsidP="004344B7" w:rsidR="004344B7" w:rsidRPr="004344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344B7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4344B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4344B7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4344B7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4344B7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344B7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8E50C1" w:rsidRPr="004344B7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4344B7" w:rsidRPr="004344B7">
        <w:rPr>
          <w:rFonts w:hAnsi="Times New Roman" w:ascii="Times New Roman"/>
          <w:sz w:val="24"/>
          <w:szCs w:val="24"/>
          <w:lang w:val="hr-HR"/>
        </w:rPr>
        <w:t>KIKI URLIĆ, turistička agencija, jednostavno društvo s ograničenom odgovornošću za gospodarski ribolov, Drašnice (Općina Podgora), Soline 58, OIB: 57908919623, MBS: 060302580</w:t>
      </w:r>
      <w:r w:rsidRPr="004344B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4344B7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977E6">
        <w:rPr>
          <w:rFonts w:hAnsi="Times New Roman" w:ascii="Times New Roman"/>
          <w:sz w:val="24"/>
          <w:szCs w:val="24"/>
          <w:lang w:val="hr-HR"/>
        </w:rPr>
        <w:t>07</w:t>
      </w:r>
      <w:r w:rsidR="009D244E" w:rsidRPr="004344B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344B7">
        <w:rPr>
          <w:rFonts w:hAnsi="Times New Roman" w:ascii="Times New Roman"/>
          <w:sz w:val="24"/>
          <w:szCs w:val="24"/>
          <w:lang w:val="hr-HR"/>
        </w:rPr>
        <w:t>listopada</w:t>
      </w:r>
      <w:r w:rsidRPr="004344B7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B04AC8" w:rsidP="00180B82" w:rsidR="00B04AC8" w:rsidRPr="004344B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4344B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344B7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4344B7" w:rsidR="004344B7" w:rsidRPr="004344B7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344B7" w:rsidP="004344B7" w:rsidR="004344B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344B7">
        <w:rPr>
          <w:rFonts w:hAnsi="Times New Roman" w:ascii="Times New Roman"/>
          <w:sz w:val="24"/>
          <w:szCs w:val="24"/>
          <w:lang w:val="hr-HR"/>
        </w:rPr>
        <w:tab/>
        <w:t xml:space="preserve">Obustavlja se skraćeni stečajni postupka nad dužnikom KIKI URLIĆ, turistička agencija, jednostavno društvo s ograničenom odgovornošću za gospodarski ribolov, Drašnice (Općina Podgora), Soline 58, OIB: 57908919623, MBS: </w:t>
      </w:r>
      <w:r>
        <w:rPr>
          <w:rFonts w:hAnsi="Times New Roman" w:ascii="Times New Roman"/>
          <w:sz w:val="24"/>
          <w:szCs w:val="24"/>
          <w:lang w:val="hr-HR"/>
        </w:rPr>
        <w:t>060302580</w:t>
      </w:r>
      <w:r w:rsidRPr="004344B7">
        <w:rPr>
          <w:rFonts w:hAnsi="Times New Roman" w:ascii="Times New Roman"/>
          <w:sz w:val="24"/>
          <w:szCs w:val="24"/>
          <w:lang w:val="hr-HR"/>
        </w:rPr>
        <w:t>, te se zahtjev predlagatelja FINANCIJSKE AGENCIJE, Regionalni centar Split, Podružnica Split, od 08. veljače 2016. godine odbacuje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B04AC8" w:rsidP="00350101" w:rsidR="00B04AC8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AB3CA1" w:rsidR="00AB3CA1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C7F86" w:rsidR="00EC7F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</w:t>
      </w:r>
      <w:r w:rsidR="00A10823">
        <w:rPr>
          <w:rFonts w:hAnsi="Times New Roman" w:ascii="Times New Roman"/>
          <w:sz w:val="24"/>
          <w:szCs w:val="24"/>
          <w:lang w:val="hr-HR"/>
        </w:rPr>
        <w:t xml:space="preserve"> (dalje: FINA)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, podnijela je ovom sudu </w:t>
      </w:r>
      <w:r w:rsidR="004344B7" w:rsidRPr="004344B7">
        <w:rPr>
          <w:rFonts w:hAnsi="Times New Roman" w:ascii="Times New Roman"/>
          <w:sz w:val="24"/>
          <w:szCs w:val="24"/>
          <w:lang w:val="hr-HR"/>
        </w:rPr>
        <w:t>08. veljače 2016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BC0793">
        <w:rPr>
          <w:rFonts w:hAnsi="Times New Roman" w:ascii="Times New Roman"/>
          <w:sz w:val="24"/>
          <w:szCs w:val="24"/>
          <w:lang w:val="hr-HR"/>
        </w:rPr>
        <w:t>444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</w:t>
      </w:r>
      <w:r w:rsidR="00633D1E">
        <w:rPr>
          <w:rFonts w:hAnsi="Times New Roman" w:ascii="Times New Roman"/>
          <w:sz w:val="24"/>
          <w:szCs w:val="24"/>
          <w:lang w:val="hr-HR"/>
        </w:rPr>
        <w:t xml:space="preserve">: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4344B7" w:rsidRPr="004344B7">
        <w:rPr>
          <w:rFonts w:hAnsi="Times New Roman" w:ascii="Times New Roman"/>
          <w:sz w:val="24"/>
          <w:szCs w:val="24"/>
          <w:lang w:val="hr-HR"/>
        </w:rPr>
        <w:t xml:space="preserve">KIKI URLIĆ, turistička agencija, jednostavno društvo s ograničenom odgovornošću za gospodarski ribolov, Drašnice (Općina Podgora), Soline 58, OIB: 57908919623, MBS: </w:t>
      </w:r>
      <w:r w:rsidR="004344B7">
        <w:rPr>
          <w:rFonts w:hAnsi="Times New Roman" w:ascii="Times New Roman"/>
          <w:sz w:val="24"/>
          <w:szCs w:val="24"/>
          <w:lang w:val="hr-HR"/>
        </w:rPr>
        <w:t>060302580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2493D" w:rsidP="00EC7F86" w:rsidR="0082493D" w:rsidRPr="007F2C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50101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BC0793">
        <w:rPr>
          <w:rFonts w:hAnsi="Times New Roman" w:ascii="Times New Roman"/>
          <w:sz w:val="24"/>
          <w:szCs w:val="24"/>
          <w:lang w:val="hr-HR"/>
        </w:rPr>
        <w:t>01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>
        <w:rPr>
          <w:rFonts w:hAnsi="Times New Roman" w:ascii="Times New Roman"/>
          <w:sz w:val="24"/>
          <w:szCs w:val="24"/>
          <w:lang w:val="hr-HR"/>
        </w:rPr>
        <w:t>rujna 2015</w:t>
      </w:r>
      <w:r w:rsidR="0080695C">
        <w:rPr>
          <w:rFonts w:hAnsi="Times New Roman" w:ascii="Times New Roman"/>
          <w:sz w:val="24"/>
          <w:szCs w:val="24"/>
          <w:lang w:val="hr-HR"/>
        </w:rPr>
        <w:t>.g.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 xml:space="preserve">oslijeda osnova za </w:t>
      </w:r>
      <w:r w:rsidRPr="0082493D">
        <w:rPr>
          <w:rFonts w:hAnsi="Times New Roman" w:ascii="Times New Roman"/>
          <w:sz w:val="24"/>
          <w:szCs w:val="24"/>
          <w:lang w:val="hr-HR"/>
        </w:rPr>
        <w:t>plaćanje ima</w:t>
      </w:r>
      <w:r w:rsidR="0080695C" w:rsidRPr="0082493D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 w:rsidRPr="0082493D"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 w:rsidRPr="0082493D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 w:rsidRPr="0082493D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 w:rsidRPr="0082493D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4344B7">
        <w:rPr>
          <w:rFonts w:hAnsi="Times New Roman" w:ascii="Times New Roman"/>
          <w:sz w:val="24"/>
          <w:szCs w:val="24"/>
          <w:lang w:val="hr-HR"/>
        </w:rPr>
        <w:t>295</w:t>
      </w:r>
      <w:r w:rsidR="0082493D" w:rsidRPr="0082493D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4344B7">
        <w:rPr>
          <w:rFonts w:hAnsi="Times New Roman" w:ascii="Times New Roman"/>
          <w:sz w:val="24"/>
          <w:szCs w:val="24"/>
          <w:lang w:val="hr-HR"/>
        </w:rPr>
        <w:t>1.249,75</w:t>
      </w:r>
      <w:r w:rsidR="00347865" w:rsidRPr="0082493D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363FB4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4344B7" w:rsidR="00AB3CA1" w:rsidRPr="00EC7F86">
      <w:pPr>
        <w:ind w:firstLine="720"/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t xml:space="preserve">Odredbom </w:t>
      </w:r>
      <w:r w:rsidR="00354205">
        <w:rPr>
          <w:rFonts w:hAnsi="Times New Roman" w:ascii="Times New Roman"/>
          <w:sz w:val="24"/>
          <w:szCs w:val="24"/>
          <w:lang w:val="hr-HR"/>
        </w:rPr>
        <w:t xml:space="preserve">čl. </w:t>
      </w:r>
      <w:r w:rsidR="00354205" w:rsidRPr="00546E93">
        <w:rPr>
          <w:rFonts w:hAnsi="Times New Roman" w:ascii="Times New Roman"/>
          <w:sz w:val="24"/>
          <w:szCs w:val="24"/>
          <w:lang w:val="hr-HR"/>
        </w:rPr>
        <w:t>428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>
        <w:rPr>
          <w:rFonts w:hAnsi="Times New Roman" w:ascii="Times New Roman"/>
          <w:sz w:val="24"/>
          <w:szCs w:val="24"/>
          <w:lang w:val="hr-HR"/>
        </w:rPr>
        <w:t>1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 w:rsidRPr="000331D2">
        <w:rPr>
          <w:rFonts w:hAnsi="Times New Roman" w:ascii="Times New Roman"/>
          <w:sz w:val="24"/>
          <w:szCs w:val="24"/>
          <w:lang w:val="hr-HR"/>
        </w:rPr>
        <w:t>(</w:t>
      </w:r>
      <w:r w:rsidR="000331D2" w:rsidRPr="000331D2">
        <w:rPr>
          <w:rFonts w:hAnsi="Times New Roman" w:ascii="Times New Roman"/>
          <w:i/>
          <w:sz w:val="24"/>
          <w:szCs w:val="24"/>
          <w:lang w:val="hr-HR"/>
        </w:rPr>
        <w:t>kumulativno</w:t>
      </w:r>
      <w:r w:rsidR="000331D2" w:rsidRPr="000331D2">
        <w:rPr>
          <w:rFonts w:hAnsi="Times New Roman" w:ascii="Times New Roman"/>
          <w:sz w:val="24"/>
          <w:szCs w:val="24"/>
          <w:lang w:val="hr-HR"/>
        </w:rPr>
        <w:t>)</w:t>
      </w:r>
      <w:r w:rsidRPr="000331D2">
        <w:rPr>
          <w:rFonts w:hAnsi="Times New Roman" w:ascii="Times New Roman"/>
          <w:sz w:val="24"/>
          <w:szCs w:val="24"/>
          <w:lang w:val="hr-HR"/>
        </w:rPr>
        <w:t xml:space="preserve"> ispunjenje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sljedeće pretpostavke: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a)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b)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>
        <w:rPr>
          <w:rFonts w:hAnsi="Times New Roman" w:ascii="Times New Roman"/>
          <w:sz w:val="24"/>
          <w:szCs w:val="24"/>
          <w:lang w:val="hr-HR"/>
        </w:rPr>
        <w:t>ako u O</w:t>
      </w:r>
      <w:r w:rsidRPr="00546E93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D6D20">
        <w:rPr>
          <w:rFonts w:hAnsi="Times New Roman" w:ascii="Times New Roman"/>
          <w:sz w:val="24"/>
          <w:szCs w:val="24"/>
          <w:lang w:val="hr-HR"/>
        </w:rPr>
        <w:t xml:space="preserve"> i 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c)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EC7F86" w:rsidP="00EC7F86" w:rsidR="00EC7F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344B7">
        <w:rPr>
          <w:rFonts w:hAnsi="Times New Roman" w:ascii="Times New Roman"/>
          <w:sz w:val="24"/>
          <w:szCs w:val="24"/>
          <w:lang w:val="hr-HR"/>
        </w:rPr>
        <w:lastRenderedPageBreak/>
        <w:t xml:space="preserve">Budući </w:t>
      </w:r>
      <w:r w:rsidRPr="005E5A8E">
        <w:rPr>
          <w:rFonts w:hAnsi="Times New Roman" w:ascii="Times New Roman"/>
          <w:sz w:val="24"/>
          <w:szCs w:val="24"/>
          <w:lang w:val="hr-HR"/>
        </w:rPr>
        <w:t>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82493D">
        <w:rPr>
          <w:rFonts w:hAnsi="Times New Roman" w:ascii="Times New Roman"/>
          <w:sz w:val="24"/>
          <w:szCs w:val="24"/>
          <w:lang w:val="hr-HR"/>
        </w:rPr>
        <w:t>06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493D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25A08" w:rsidP="00EC7F86" w:rsidR="00F25A0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0823" w:rsidP="00EC7F86" w:rsidR="00F25A0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</w:t>
      </w:r>
      <w:r w:rsidR="00F25A08">
        <w:rPr>
          <w:rFonts w:hAnsi="Times New Roman" w:ascii="Times New Roman"/>
          <w:sz w:val="24"/>
          <w:szCs w:val="24"/>
          <w:lang w:val="hr-HR"/>
        </w:rPr>
        <w:t>ud je</w:t>
      </w:r>
      <w:r>
        <w:rPr>
          <w:rFonts w:hAnsi="Times New Roman" w:ascii="Times New Roman"/>
          <w:sz w:val="24"/>
          <w:szCs w:val="24"/>
          <w:lang w:val="hr-HR"/>
        </w:rPr>
        <w:t xml:space="preserve"> nadalje</w:t>
      </w:r>
      <w:r w:rsidR="00F25A0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F25A08" w:rsidRPr="00BE5BDC">
        <w:rPr>
          <w:rFonts w:hAnsi="Times New Roman" w:ascii="Times New Roman"/>
          <w:sz w:val="24"/>
          <w:szCs w:val="24"/>
          <w:lang w:val="hr-HR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="00F25A08" w:rsidRPr="00BE5BDC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="00F25A08" w:rsidRPr="00BE5BDC">
        <w:rPr>
          <w:rFonts w:hAnsi="Times New Roman" w:ascii="Times New Roman"/>
          <w:sz w:val="24"/>
          <w:szCs w:val="24"/>
          <w:lang w:val="hr-HR"/>
        </w:rPr>
        <w:t>. 3.</w:t>
      </w:r>
      <w:r w:rsidR="00F25A08">
        <w:rPr>
          <w:rFonts w:hAnsi="Times New Roman" w:ascii="Times New Roman"/>
          <w:sz w:val="24"/>
          <w:szCs w:val="24"/>
          <w:lang w:val="hr-HR"/>
        </w:rPr>
        <w:t xml:space="preserve"> SZ-a, </w:t>
      </w:r>
      <w:r w:rsidR="00F25A08" w:rsidRPr="00F25A08">
        <w:rPr>
          <w:rFonts w:hAnsi="Times New Roman" w:ascii="Times New Roman"/>
          <w:sz w:val="24"/>
          <w:szCs w:val="24"/>
          <w:lang w:val="hr-HR"/>
        </w:rPr>
        <w:t xml:space="preserve">zaključkom od </w:t>
      </w:r>
      <w:r w:rsidR="00F25A08">
        <w:rPr>
          <w:rFonts w:hAnsi="Times New Roman" w:ascii="Times New Roman"/>
          <w:sz w:val="24"/>
          <w:szCs w:val="24"/>
          <w:lang w:val="hr-HR"/>
        </w:rPr>
        <w:t>26</w:t>
      </w:r>
      <w:r w:rsidR="00F25A08" w:rsidRPr="00F25A0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25A08">
        <w:rPr>
          <w:rFonts w:hAnsi="Times New Roman" w:ascii="Times New Roman"/>
          <w:sz w:val="24"/>
          <w:szCs w:val="24"/>
          <w:lang w:val="hr-HR"/>
        </w:rPr>
        <w:t>rujna 2016</w:t>
      </w:r>
      <w:r w:rsidR="00F25A08" w:rsidRPr="00F25A08">
        <w:rPr>
          <w:rFonts w:hAnsi="Times New Roman" w:ascii="Times New Roman"/>
          <w:sz w:val="24"/>
          <w:szCs w:val="24"/>
          <w:lang w:val="hr-HR"/>
        </w:rPr>
        <w:t>. godine</w:t>
      </w:r>
      <w:r w:rsidR="00F25A08">
        <w:rPr>
          <w:rFonts w:hAnsi="Times New Roman" w:ascii="Times New Roman"/>
          <w:sz w:val="24"/>
          <w:szCs w:val="24"/>
          <w:lang w:val="hr-HR"/>
        </w:rPr>
        <w:t xml:space="preserve"> (list 9 spisa)</w:t>
      </w:r>
      <w:r w:rsidR="00F25A08" w:rsidRPr="00F25A08">
        <w:rPr>
          <w:rFonts w:hAnsi="Times New Roman" w:ascii="Times New Roman"/>
          <w:sz w:val="24"/>
          <w:szCs w:val="24"/>
          <w:lang w:val="hr-HR"/>
        </w:rPr>
        <w:t xml:space="preserve"> pozvao Hrvatski zavod za mirovinsko osiguranje da se očituje da li dužnik ima zaposlenika</w:t>
      </w:r>
      <w:r w:rsidR="00F25A08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25A08" w:rsidP="00EC7F86" w:rsidR="00F563E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vidom u potvrdu </w:t>
      </w:r>
      <w:r w:rsidR="00A10823">
        <w:rPr>
          <w:rFonts w:hAnsi="Times New Roman" w:ascii="Times New Roman"/>
          <w:sz w:val="24"/>
          <w:szCs w:val="24"/>
          <w:lang w:val="hr-HR"/>
        </w:rPr>
        <w:t>Hrvatskog</w:t>
      </w:r>
      <w:r w:rsidR="00A10823" w:rsidRPr="00F25A08">
        <w:rPr>
          <w:rFonts w:hAnsi="Times New Roman" w:ascii="Times New Roman"/>
          <w:sz w:val="24"/>
          <w:szCs w:val="24"/>
          <w:lang w:val="hr-HR"/>
        </w:rPr>
        <w:t xml:space="preserve"> zavod</w:t>
      </w:r>
      <w:r w:rsidR="00A10823">
        <w:rPr>
          <w:rFonts w:hAnsi="Times New Roman" w:ascii="Times New Roman"/>
          <w:sz w:val="24"/>
          <w:szCs w:val="24"/>
          <w:lang w:val="hr-HR"/>
        </w:rPr>
        <w:t>a</w:t>
      </w:r>
      <w:r w:rsidR="00A10823" w:rsidRPr="00F25A08">
        <w:rPr>
          <w:rFonts w:hAnsi="Times New Roman" w:ascii="Times New Roman"/>
          <w:sz w:val="24"/>
          <w:szCs w:val="24"/>
          <w:lang w:val="hr-HR"/>
        </w:rPr>
        <w:t xml:space="preserve"> za mirovinsko osiguranje</w:t>
      </w:r>
      <w:r w:rsidR="0002397A" w:rsidRPr="0002397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2397A">
        <w:rPr>
          <w:rFonts w:hAnsi="Times New Roman" w:ascii="Times New Roman"/>
          <w:sz w:val="24"/>
          <w:szCs w:val="24"/>
          <w:lang w:val="hr-HR"/>
        </w:rPr>
        <w:t>Područne službe Split</w:t>
      </w:r>
      <w:r w:rsidR="00BE5BDC" w:rsidRPr="0002397A">
        <w:rPr>
          <w:rFonts w:hAnsi="Times New Roman" w:ascii="Times New Roman"/>
          <w:sz w:val="24"/>
          <w:szCs w:val="24"/>
          <w:lang w:val="hr-HR"/>
        </w:rPr>
        <w:t>,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od </w:t>
      </w:r>
      <w:r>
        <w:rPr>
          <w:rFonts w:hAnsi="Times New Roman" w:ascii="Times New Roman"/>
          <w:sz w:val="24"/>
          <w:szCs w:val="24"/>
          <w:lang w:val="hr-HR"/>
        </w:rPr>
        <w:t>29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493D">
        <w:rPr>
          <w:rFonts w:hAnsi="Times New Roman" w:ascii="Times New Roman"/>
          <w:sz w:val="24"/>
          <w:szCs w:val="24"/>
          <w:lang w:val="hr-HR"/>
        </w:rPr>
        <w:t>rujna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 2016. god. (list </w:t>
      </w:r>
      <w:r>
        <w:rPr>
          <w:rFonts w:hAnsi="Times New Roman" w:ascii="Times New Roman"/>
          <w:sz w:val="24"/>
          <w:szCs w:val="24"/>
          <w:lang w:val="hr-HR"/>
        </w:rPr>
        <w:t>10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spisa),</w:t>
      </w:r>
      <w:r>
        <w:rPr>
          <w:rFonts w:hAnsi="Times New Roman" w:ascii="Times New Roman"/>
          <w:sz w:val="24"/>
          <w:szCs w:val="24"/>
          <w:lang w:val="hr-HR"/>
        </w:rPr>
        <w:t xml:space="preserve"> koja je zaprimljena kod </w:t>
      </w:r>
      <w:r w:rsidR="00A10823">
        <w:rPr>
          <w:rFonts w:hAnsi="Times New Roman" w:ascii="Times New Roman"/>
          <w:sz w:val="24"/>
          <w:szCs w:val="24"/>
          <w:lang w:val="hr-HR"/>
        </w:rPr>
        <w:t xml:space="preserve">ovog </w:t>
      </w:r>
      <w:r>
        <w:rPr>
          <w:rFonts w:hAnsi="Times New Roman" w:ascii="Times New Roman"/>
          <w:sz w:val="24"/>
          <w:szCs w:val="24"/>
          <w:lang w:val="hr-HR"/>
        </w:rPr>
        <w:t>suda 04. listopada 2016. godine,</w:t>
      </w:r>
      <w:r w:rsidR="00A1082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sud je utvrdio 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da dužnik na dan </w:t>
      </w:r>
      <w:r>
        <w:rPr>
          <w:rFonts w:hAnsi="Times New Roman" w:ascii="Times New Roman"/>
          <w:sz w:val="24"/>
          <w:szCs w:val="24"/>
          <w:lang w:val="hr-HR"/>
        </w:rPr>
        <w:t>29. rujna 2016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.god. </w:t>
      </w:r>
      <w:r w:rsidR="0002397A">
        <w:rPr>
          <w:rFonts w:hAnsi="Times New Roman" w:ascii="Times New Roman"/>
          <w:sz w:val="24"/>
          <w:szCs w:val="24"/>
          <w:lang w:val="hr-HR"/>
        </w:rPr>
        <w:t xml:space="preserve">ima </w:t>
      </w:r>
      <w:r>
        <w:rPr>
          <w:rFonts w:hAnsi="Times New Roman" w:ascii="Times New Roman"/>
          <w:sz w:val="24"/>
          <w:szCs w:val="24"/>
          <w:lang w:val="hr-HR"/>
        </w:rPr>
        <w:t>jednog</w:t>
      </w:r>
      <w:r w:rsidR="0082493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prijavljenog zaposlenika</w:t>
      </w:r>
      <w:r w:rsidR="00BE5BDC">
        <w:rPr>
          <w:rFonts w:hAnsi="Times New Roman" w:ascii="Times New Roman"/>
          <w:sz w:val="24"/>
          <w:szCs w:val="24"/>
          <w:lang w:val="hr-HR"/>
        </w:rPr>
        <w:t>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0823" w:rsidP="00EC7F86" w:rsidR="00BE5BDC" w:rsidRPr="004344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Budući da je sud utvrdio da d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užnik ima </w:t>
      </w:r>
      <w:r w:rsidR="0082493D">
        <w:rPr>
          <w:rFonts w:hAnsi="Times New Roman" w:ascii="Times New Roman"/>
          <w:sz w:val="24"/>
          <w:szCs w:val="24"/>
          <w:lang w:val="hr-HR"/>
        </w:rPr>
        <w:t>jednu zaposlenu osobu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>, to je evidentno da nisu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kumulativno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ispu</w:t>
      </w:r>
      <w:r w:rsidR="00EC7F86">
        <w:rPr>
          <w:rFonts w:hAnsi="Times New Roman" w:ascii="Times New Roman"/>
          <w:sz w:val="24"/>
          <w:szCs w:val="24"/>
          <w:lang w:val="hr-HR"/>
        </w:rPr>
        <w:t>njene pretpostavke</w:t>
      </w:r>
      <w:r w:rsidR="00555B74">
        <w:rPr>
          <w:rFonts w:hAnsi="Times New Roman" w:ascii="Times New Roman"/>
          <w:sz w:val="24"/>
          <w:szCs w:val="24"/>
          <w:lang w:val="hr-HR"/>
        </w:rPr>
        <w:t xml:space="preserve"> iz čl. 428. SZ-a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skraćenog stečajnog postupka</w:t>
      </w:r>
      <w:r w:rsidR="00555B7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55B74" w:rsidRPr="00555B74">
        <w:rPr>
          <w:rFonts w:hAnsi="Times New Roman" w:ascii="Times New Roman"/>
          <w:sz w:val="24"/>
          <w:szCs w:val="24"/>
          <w:lang w:val="hr-HR"/>
        </w:rPr>
        <w:t>nad naprijed navedenim dužnikom</w:t>
      </w:r>
      <w:r w:rsidR="004344B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4344B7" w:rsidRPr="004344B7">
        <w:rPr>
          <w:rFonts w:hAnsi="Times New Roman" w:ascii="Times New Roman"/>
          <w:sz w:val="24"/>
          <w:szCs w:val="24"/>
          <w:lang w:val="hr-HR"/>
        </w:rPr>
        <w:t>pa je postupak valjalo obustaviti, te odbaciti zahtjev FINA-e za provedbu skraćenog stečajnog postupka</w:t>
      </w:r>
      <w:r w:rsidR="00555B74" w:rsidRPr="004344B7">
        <w:rPr>
          <w:rFonts w:hAnsi="Times New Roman" w:ascii="Times New Roman"/>
          <w:sz w:val="24"/>
          <w:szCs w:val="24"/>
          <w:lang w:val="hr-HR"/>
        </w:rPr>
        <w:t>.</w:t>
      </w:r>
    </w:p>
    <w:p w:rsidRDefault="00AB3CA1" w:rsidP="00EC7F86" w:rsidR="00AB3CA1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0823" w:rsidP="00BE5BDC" w:rsidR="007B6F10" w:rsidRPr="004344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Slijedom svega naprijed navedenog </w:t>
      </w:r>
      <w:r w:rsidR="004344B7" w:rsidRPr="004344B7">
        <w:rPr>
          <w:rFonts w:hAnsi="Times New Roman" w:ascii="Times New Roman"/>
          <w:sz w:val="24"/>
          <w:szCs w:val="24"/>
          <w:lang w:val="hr-HR"/>
        </w:rPr>
        <w:t>riješeno</w:t>
      </w:r>
      <w:r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4344B7" w:rsidRPr="004344B7">
        <w:rPr>
          <w:rFonts w:hAnsi="Times New Roman" w:ascii="Times New Roman"/>
          <w:sz w:val="24"/>
          <w:szCs w:val="24"/>
          <w:lang w:val="hr-HR"/>
        </w:rPr>
        <w:t xml:space="preserve"> kao u izreci ovog rješenja</w:t>
      </w:r>
      <w:r w:rsidR="00BE5BDC" w:rsidRPr="004344B7">
        <w:rPr>
          <w:rFonts w:hAnsi="Times New Roman" w:ascii="Times New Roman"/>
          <w:sz w:val="24"/>
          <w:szCs w:val="24"/>
          <w:lang w:val="hr-HR"/>
        </w:rPr>
        <w:t>.</w:t>
      </w: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4977E6">
        <w:rPr>
          <w:rFonts w:hAnsi="Times New Roman" w:ascii="Times New Roman"/>
          <w:sz w:val="24"/>
          <w:szCs w:val="24"/>
          <w:lang w:val="hr-HR"/>
        </w:rPr>
        <w:t>07</w:t>
      </w:r>
      <w:r w:rsidR="004977E6" w:rsidRPr="004344B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977E6">
        <w:rPr>
          <w:rFonts w:hAnsi="Times New Roman" w:ascii="Times New Roman"/>
          <w:sz w:val="24"/>
          <w:szCs w:val="24"/>
          <w:lang w:val="hr-HR"/>
        </w:rPr>
        <w:t>listopada</w:t>
      </w:r>
      <w:r w:rsidR="004977E6" w:rsidRPr="004344B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04AC8" w:rsidRPr="00310E29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BE5BD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EC7F86" w:rsidP="00B04AC8" w:rsidR="00EC7F8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0331D2" w:rsidP="00B04AC8" w:rsidR="000331D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AB3CA1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>
        <w:rPr>
          <w:rFonts w:hAnsi="Times New Roman" w:ascii="Times New Roman"/>
          <w:iCs/>
          <w:sz w:val="24"/>
          <w:szCs w:val="24"/>
          <w:lang w:val="hr-HR"/>
        </w:rPr>
        <w:t>:</w:t>
      </w:r>
      <w:r w:rsidR="00713809">
        <w:rPr>
          <w:rFonts w:hAnsi="Times New Roman" w:ascii="Times New Roman"/>
          <w:iCs/>
          <w:sz w:val="24"/>
          <w:szCs w:val="24"/>
          <w:lang w:val="hr-HR"/>
        </w:rPr>
        <w:t xml:space="preserve"> </w:t>
      </w:r>
    </w:p>
    <w:p w:rsidRDefault="000331D2" w:rsidP="00B04AC8" w:rsidR="000331D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546E9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354205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62360D" w:rsidRPr="0062360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A10823">
          <w:rPr>
            <w:rFonts w:hAnsi="Times New Roman" w:ascii="Times New Roman"/>
            <w:sz w:val="24"/>
            <w:szCs w:val="24"/>
          </w:rPr>
          <w:t>412</w:t>
        </w:r>
        <w:r w:rsidR="0082493D" w:rsidRPr="0082493D">
          <w:rPr>
            <w:rFonts w:hAnsi="Times New Roman" w:ascii="Times New Roman"/>
            <w:sz w:val="24"/>
            <w:szCs w:val="24"/>
          </w:rPr>
          <w:t>/2016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8E50C1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E50C1">
      <w:rPr>
        <w:rFonts w:hAnsi="Times New Roman" w:ascii="Times New Roman"/>
        <w:sz w:val="24"/>
        <w:szCs w:val="24"/>
        <w:lang w:val="hr-HR"/>
      </w:rPr>
      <w:t xml:space="preserve">Poslovni broj: </w:t>
    </w:r>
    <w:r w:rsidRPr="0002397A">
      <w:rPr>
        <w:rFonts w:hAnsi="Times New Roman" w:ascii="Times New Roman"/>
        <w:sz w:val="24"/>
        <w:szCs w:val="24"/>
        <w:lang w:val="pl-PL"/>
      </w:rPr>
      <w:t>22. St-</w:t>
    </w:r>
    <w:r w:rsidR="00A10823">
      <w:rPr>
        <w:rFonts w:hAnsi="Times New Roman" w:ascii="Times New Roman"/>
        <w:sz w:val="24"/>
        <w:szCs w:val="24"/>
      </w:rPr>
      <w:t>412</w:t>
    </w:r>
    <w:r w:rsidR="0082493D" w:rsidRPr="0082493D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397A"/>
    <w:rsid w:val="00026AC2"/>
    <w:rsid w:val="00031225"/>
    <w:rsid w:val="000331D2"/>
    <w:rsid w:val="000A4F26"/>
    <w:rsid w:val="000E214C"/>
    <w:rsid w:val="00126DE9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0F47"/>
    <w:rsid w:val="00347865"/>
    <w:rsid w:val="00350101"/>
    <w:rsid w:val="0035018E"/>
    <w:rsid w:val="00354205"/>
    <w:rsid w:val="0035742A"/>
    <w:rsid w:val="00363FB4"/>
    <w:rsid w:val="0036710E"/>
    <w:rsid w:val="003A2577"/>
    <w:rsid w:val="003B6DD2"/>
    <w:rsid w:val="003F23B3"/>
    <w:rsid w:val="003F2DC8"/>
    <w:rsid w:val="003F4F0F"/>
    <w:rsid w:val="004336CF"/>
    <w:rsid w:val="004344B7"/>
    <w:rsid w:val="00482B39"/>
    <w:rsid w:val="004977E6"/>
    <w:rsid w:val="004F3825"/>
    <w:rsid w:val="00504EE0"/>
    <w:rsid w:val="00510EF5"/>
    <w:rsid w:val="005309ED"/>
    <w:rsid w:val="00534C05"/>
    <w:rsid w:val="00543AEE"/>
    <w:rsid w:val="00546E93"/>
    <w:rsid w:val="00547DB9"/>
    <w:rsid w:val="00555B74"/>
    <w:rsid w:val="0056275F"/>
    <w:rsid w:val="00597760"/>
    <w:rsid w:val="005B6526"/>
    <w:rsid w:val="005C613D"/>
    <w:rsid w:val="005D2474"/>
    <w:rsid w:val="0062360D"/>
    <w:rsid w:val="00633D1E"/>
    <w:rsid w:val="0066340F"/>
    <w:rsid w:val="00681C0C"/>
    <w:rsid w:val="00685698"/>
    <w:rsid w:val="006A526D"/>
    <w:rsid w:val="006C1972"/>
    <w:rsid w:val="006F1C32"/>
    <w:rsid w:val="00713809"/>
    <w:rsid w:val="00735F93"/>
    <w:rsid w:val="00743227"/>
    <w:rsid w:val="00794387"/>
    <w:rsid w:val="007B6F10"/>
    <w:rsid w:val="007D2316"/>
    <w:rsid w:val="007D6D20"/>
    <w:rsid w:val="007E7340"/>
    <w:rsid w:val="007F2CB7"/>
    <w:rsid w:val="0080695C"/>
    <w:rsid w:val="00814F02"/>
    <w:rsid w:val="00817347"/>
    <w:rsid w:val="00822D77"/>
    <w:rsid w:val="0082493D"/>
    <w:rsid w:val="00847C7F"/>
    <w:rsid w:val="00870D95"/>
    <w:rsid w:val="008E29D4"/>
    <w:rsid w:val="008E50C1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0823"/>
    <w:rsid w:val="00A131CA"/>
    <w:rsid w:val="00A348FA"/>
    <w:rsid w:val="00A4175D"/>
    <w:rsid w:val="00A47B91"/>
    <w:rsid w:val="00A555FC"/>
    <w:rsid w:val="00AB16F6"/>
    <w:rsid w:val="00AB3CA1"/>
    <w:rsid w:val="00AD440A"/>
    <w:rsid w:val="00AE09A6"/>
    <w:rsid w:val="00AE2A7B"/>
    <w:rsid w:val="00AF68FE"/>
    <w:rsid w:val="00B01B04"/>
    <w:rsid w:val="00B04AC8"/>
    <w:rsid w:val="00B11D83"/>
    <w:rsid w:val="00B42363"/>
    <w:rsid w:val="00B66A47"/>
    <w:rsid w:val="00B71620"/>
    <w:rsid w:val="00B83978"/>
    <w:rsid w:val="00BA049E"/>
    <w:rsid w:val="00BA5043"/>
    <w:rsid w:val="00BA5F55"/>
    <w:rsid w:val="00BA7463"/>
    <w:rsid w:val="00BB198B"/>
    <w:rsid w:val="00BC0793"/>
    <w:rsid w:val="00BE5BDC"/>
    <w:rsid w:val="00BF5BD6"/>
    <w:rsid w:val="00C52F95"/>
    <w:rsid w:val="00CC5FA8"/>
    <w:rsid w:val="00CE67FC"/>
    <w:rsid w:val="00CF4893"/>
    <w:rsid w:val="00D345B8"/>
    <w:rsid w:val="00D56AB9"/>
    <w:rsid w:val="00D75636"/>
    <w:rsid w:val="00DA0A46"/>
    <w:rsid w:val="00DE1196"/>
    <w:rsid w:val="00DF04CC"/>
    <w:rsid w:val="00E03BB9"/>
    <w:rsid w:val="00E146B7"/>
    <w:rsid w:val="00E632A6"/>
    <w:rsid w:val="00E903D6"/>
    <w:rsid w:val="00EA68D5"/>
    <w:rsid w:val="00EA7C68"/>
    <w:rsid w:val="00EB71B5"/>
    <w:rsid w:val="00EC7F86"/>
    <w:rsid w:val="00F05276"/>
    <w:rsid w:val="00F24F71"/>
    <w:rsid w:val="00F2523A"/>
    <w:rsid w:val="00F25A08"/>
    <w:rsid w:val="00F563EA"/>
    <w:rsid w:val="00F716A2"/>
    <w:rsid w:val="00F72B8B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 URLIĆ, turistička agencija, jednostavno društvo s ograničenom odgovornošću za gospodarski ribolov</izvorni_sadrzaj>
    <derivirana_varijabla naziv="DomainObject.Predmet.ProtustrankaFormated_1">  KIKI URLIĆ, turistička agencija, jednostavno društvo s ograničenom odgovornošću za gospodarski ribolov</derivirana_varijabla>
  </DomainObject.Predmet.ProtustrankaFormated>
  <DomainObject.Predmet.ProtustrankaFormatedOIB>
    <izvorni_sadrzaj>  KIKI URLIĆ, turistička agencija, jednostavno društvo s ograničenom odgovornošću za gospodarski ribolov, OIB 57908919623</izvorni_sadrzaj>
    <derivirana_varijabla naziv="DomainObject.Predmet.ProtustrankaFormatedOIB_1">  KIKI URLIĆ, turistička agencija, jednostavno društvo s ograničenom odgovornošću za gospodarski ribolov, OIB 57908919623</derivirana_varijabla>
  </DomainObject.Predmet.ProtustrankaFormatedOIB>
  <DomainObject.Predmet.ProtustrankaFormatedWithAdress>
    <izvorni_sadrzaj> KIKI URLIĆ, turistička agencija, jednostavno društvo s ograničenom odgovornošću za gospodarski ribolov, Soline 58, 21327 Drašnice</izvorni_sadrzaj>
    <derivirana_varijabla naziv="DomainObject.Predmet.ProtustrankaFormatedWithAdress_1"> KIKI URLIĆ, turistička agencija, jednostavno društvo s ograničenom odgovornošću za gospodarski ribolov, Soline 58, 21327 Drašnice</derivirana_varijabla>
  </DomainObject.Predmet.ProtustrankaFormatedWithAdress>
  <DomainObject.Predmet.ProtustrankaFormatedWithAdressOIB>
    <izvorni_sadrzaj> KIKI URLIĆ, turistička agencija, jednostavno društvo s ograničenom odgovornošću za gospodarski ribolov, OIB 57908919623, Soline 58, 21327 Drašnice</izvorni_sadrzaj>
    <derivirana_varijabla naziv="DomainObject.Predmet.ProtustrankaFormatedWithAdressOIB_1"> KIKI URLIĆ, turistička agencija, jednostavno društvo s ograničenom odgovornošću za gospodarski ribolov, OIB 57908919623, Soline 58, 21327 Drašnice</derivirana_varijabla>
  </DomainObject.Predmet.ProtustrankaFormatedWithAdressOIB>
  <DomainObject.Predmet.ProtustrankaWithAdress>
    <izvorni_sadrzaj>KIKI URLIĆ, turistička agencija, jednostavno društvo s ograničenom odgovornošću za gospodarski ribolov Soline 58, 21327 Drašnice</izvorni_sadrzaj>
    <derivirana_varijabla naziv="DomainObject.Predmet.ProtustrankaWithAdress_1">KIKI URLIĆ, turistička agencija, jednostavno društvo s ograničenom odgovornošću za gospodarski ribolov Soline 58, 21327 Drašnice</derivirana_varijabla>
  </DomainObject.Predmet.ProtustrankaWithAdress>
  <DomainObject.Predmet.ProtustrankaWithAdressOIB>
    <izvorni_sadrzaj>KIKI URLIĆ, turistička agencija, jednostavno društvo s ograničenom odgovornošću za gospodarski ribolov, OIB 57908919623, Soline 58, 21327 Drašnice</izvorni_sadrzaj>
    <derivirana_varijabla naziv="DomainObject.Predmet.ProtustrankaWithAdressOIB_1">KIKI URLIĆ, turistička agencija, jednostavno društvo s ograničenom odgovornošću za gospodarski ribolov, OIB 57908919623, Soline 58, 21327 Drašnice</derivirana_varijabla>
  </DomainObject.Predmet.ProtustrankaWithAdressOIB>
  <DomainObject.Predmet.ProtustrankaNazivFormated>
    <izvorni_sadrzaj>KIKI URLIĆ, turistička agencija, jednostavno društvo s ograničenom odgovornošću za gospodarski ribolov</izvorni_sadrzaj>
    <derivirana_varijabla naziv="DomainObject.Predmet.ProtustrankaNazivFormated_1">KIKI URLIĆ, turistička agencija, jednostavno društvo s ograničenom odgovornošću za gospodarski ribolov</derivirana_varijabla>
  </DomainObject.Predmet.ProtustrankaNazivFormated>
  <DomainObject.Predmet.ProtustrankaNazivFormatedOIB>
    <izvorni_sadrzaj>KIKI URLIĆ, turistička agencija, jednostavno društvo s ograničenom odgovornošću za gospodarski ribolov, OIB 57908919623</izvorni_sadrzaj>
    <derivirana_varijabla naziv="DomainObject.Predmet.ProtustrankaNazivFormatedOIB_1">KIKI URLIĆ, turistička agencija, jednostavno društvo s ograničenom odgovornošću za gospodarski ribolov, OIB 57908919623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1249.75</izvorni_sadrzaj>
    <derivirana_varijabla naziv="DomainObject.Predmet.TrenutnaVrijednost_1">1249.75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KIKI URLIĆ, turistička agencija, jednostavno društvo s ograničenom odgovornošću za gospodarski ribolov</item>
    </izvorni_sadrzaj>
    <derivirana_varijabla naziv="DomainObject.Predmet.ProtuStrankaListFormated_1">
      <item>KIKI URLIĆ, turistička agencija, jednostavno društvo s ograničenom odgovornošću za gospodarski ribolov</item>
    </derivirana_varijabla>
  </DomainObject.Predmet.ProtuStrankaListFormated>
  <DomainObject.Predmet.ProtuStrankaListFormatedOIB>
    <izvorni_sadrzaj>
      <item>KIKI URLIĆ, turistička agencija, jednostavno društvo s ograničenom odgovornošću za gospodarski ribolov, OIB 57908919623</item>
    </izvorni_sadrzaj>
    <derivirana_varijabla naziv="DomainObject.Predmet.ProtuStrankaListFormatedOIB_1">
      <item>KIKI URLIĆ, turistička agencija, jednostavno društvo s ograničenom odgovornošću za gospodarski ribolov, OIB 57908919623</item>
    </derivirana_varijabla>
  </DomainObject.Predmet.ProtuStrankaListFormatedOIB>
  <DomainObject.Predmet.ProtuStrankaListFormatedWithAdress>
    <izvorni_sadrzaj>
      <item>KIKI URLIĆ, turistička agencija, jednostavno društvo s ograničenom odgovornošću za gospodarski ribolov, Soline 58, 21327 Drašnice</item>
    </izvorni_sadrzaj>
    <derivirana_varijabla naziv="DomainObject.Predmet.ProtuStrankaListFormatedWithAdress_1">
      <item>KIKI URLIĆ, turistička agencija, jednostavno društvo s ograničenom odgovornošću za gospodarski ribolov, Soline 58, 21327 Drašnice</item>
    </derivirana_varijabla>
  </DomainObject.Predmet.ProtuStrankaListFormatedWithAdress>
  <DomainObject.Predmet.ProtuStrankaListFormatedWithAdressOIB>
    <izvorni_sadrzaj>
      <item>KIKI URLIĆ, turistička agencija, jednostavno društvo s ograničenom odgovornošću za gospodarski ribolov, OIB 57908919623, Soline 58, 21327 Drašnice</item>
    </izvorni_sadrzaj>
    <derivirana_varijabla naziv="DomainObject.Predmet.ProtuStrankaListFormatedWithAdressOIB_1">
      <item>KIKI URLIĆ, turistička agencija, jednostavno društvo s ograničenom odgovornošću za gospodarski ribolov, OIB 57908919623, Soline 58, 21327 Drašnice</item>
    </derivirana_varijabla>
  </DomainObject.Predmet.ProtuStrankaListFormatedWithAdressOIB>
  <DomainObject.Predmet.ProtuStrankaListNazivFormated>
    <izvorni_sadrzaj>
      <item>KIKI URLIĆ, turistička agencija, jednostavno društvo s ograničenom odgovornošću za gospodarski ribolov</item>
    </izvorni_sadrzaj>
    <derivirana_varijabla naziv="DomainObject.Predmet.ProtuStrankaListNazivFormated_1">
      <item>KIKI URLIĆ, turistička agencija, jednostavno društvo s ograničenom odgovornošću za gospodarski ribolov</item>
    </derivirana_varijabla>
  </DomainObject.Predmet.ProtuStrankaListNazivFormated>
  <DomainObject.Predmet.ProtuStrankaListNazivFormatedOIB>
    <izvorni_sadrzaj>
      <item>KIKI URLIĆ, turistička agencija, jednostavno društvo s ograničenom odgovornošću za gospodarski ribolov, OIB 57908919623</item>
    </izvorni_sadrzaj>
    <derivirana_varijabla naziv="DomainObject.Predmet.ProtuStrankaListNazivFormatedOIB_1">
      <item>KIKI URLIĆ, turistička agencija, jednostavno društvo s ograničenom odgovornošću za gospodarski ribolov, OIB 57908919623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KIKI URLIĆ, turistička agencija, jednostavno društvo s ograničenom odgovornošću za gospodarski ribolov</izvorni_sadrzaj>
    <derivirana_varijabla naziv="DomainObject.Predmet.ProtustrankaIDrugi_1">KIKI URLIĆ, turistička agencija, jednostavno društvo s ograničenom odgovornošću za gospodarski ribolov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KIKI URLIĆ, turistička agencija, jednostavno društvo s ograničenom odgovornošću za gospodarski ribolov, OIB 57908919623, Soline 58, 21327 Drašnice</izvorni_sadrzaj>
    <derivirana_varijabla naziv="DomainObject.Predmet.ProtustrankaIDrugiAdressOIB_1">KIKI URLIĆ, turistička agencija, jednostavno društvo s ograničenom odgovornošću za gospodarski ribolov, OIB 57908919623, Soline 58, 21327 Drašnice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KIKI URLIĆ, turistička agencija, jednostavno društvo s ograničenom odgovornošću za gospodarski ribolov</item>
      <item>FINANCIJSKA AGENCIJA, RC SPLIT</item>
    </izvorni_sadrzaj>
    <derivirana_varijabla naziv="DomainObject.Predmet.SudioniciListNaziv_1">
      <item>KIKI URLIĆ, turistička agencija, jednostavno društvo s ograničenom odgovornošću za gospodarski ribolov</item>
      <item>FINANCIJSKA AGENCIJA, RC SPLIT</item>
    </derivirana_varijabla>
  </DomainObject.Predmet.SudioniciListNaziv>
  <DomainObject.Predmet.SudioniciListAdressOIB>
    <izvorni_sadrzaj>
      <item>KIKI URLIĆ, turistička agencija, jednostavno društvo s ograničenom odgovornošću za gospodarski ribolov, OIB 57908919623, Soline 58,21327 Drašnice</item>
      <item>FINANCIJSKA AGENCIJA, RC SPLIT, OIB 85821130368, Mažuranićevo šetalište 24 b,21000 Split</item>
    </izvorni_sadrzaj>
    <derivirana_varijabla naziv="DomainObject.Predmet.SudioniciListAdressOIB_1">
      <item>KIKI URLIĆ, turistička agencija, jednostavno društvo s ograničenom odgovornošću za gospodarski ribolov, OIB 57908919623, Soline 58,21327 Drašnice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57908919623</item>
      <item>, OIB 85821130368</item>
    </izvorni_sadrzaj>
    <derivirana_varijabla naziv="DomainObject.Predmet.SudioniciListNazivOIB_1">
      <item>, OIB 57908919623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697</properties:Words>
  <properties:Characters>3871</properties:Characters>
  <properties:Lines>96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2016-10-06T10:07:00Z</dcterms:created>
  <dc:creator>MINISTARSTVO PRAVOSUĐA</dc:creator>
  <cp:lastModifiedBy>Goran Radanović</cp:lastModifiedBy>
  <cp:lastPrinted>2016-06-06T12:10:00Z</cp:lastPrinted>
  <dcterms:modified xmlns:xsi="http://www.w3.org/2001/XMLSchema-instance" xsi:type="dcterms:W3CDTF">2016-10-07T10:12:00Z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