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450e" w14:paraId="e03450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46</w:t>
      </w:r>
      <w:r w:rsidR="00702A6F">
        <w:rPr>
          <w:lang w:val="hr-HR"/>
        </w:rPr>
        <w:t>6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341276">
        <w:rPr>
          <w:lang w:val="hr-HR"/>
        </w:rPr>
        <w:t>FRIDRIH društvo s ograničenom odgovornošću za proizvodnju, trgovinu i usluge, Dežanovac, Dežanovac 94/B</w:t>
      </w:r>
      <w:r w:rsidR="00AB1151">
        <w:rPr>
          <w:lang w:val="hr-HR"/>
        </w:rPr>
        <w:t xml:space="preserve">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341276">
        <w:rPr>
          <w:lang w:val="hr-HR"/>
        </w:rPr>
        <w:t>78616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341276">
        <w:rPr>
          <w:lang w:val="hr-HR"/>
        </w:rPr>
        <w:t>62145972047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AB1151">
        <w:rPr>
          <w:lang w:val="hr-HR"/>
        </w:rPr>
        <w:t>6</w:t>
      </w:r>
      <w:r w:rsidR="00341276">
        <w:rPr>
          <w:lang w:val="hr-HR"/>
        </w:rPr>
        <w:t>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41276">
        <w:rPr>
          <w:lang w:val="hr-HR"/>
        </w:rPr>
        <w:t>16.240,00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341276">
        <w:rPr>
          <w:lang w:val="hr-HR"/>
        </w:rPr>
        <w:t>Goran Fridrih, Dežanovac, Dežanovac 94/B,</w:t>
      </w:r>
      <w:r w:rsidR="00B3716D">
        <w:rPr>
          <w:lang w:val="hr-HR"/>
        </w:rPr>
        <w:t xml:space="preserve"> </w:t>
      </w:r>
      <w:r w:rsidR="006612D1">
        <w:rPr>
          <w:lang w:val="hr-HR"/>
        </w:rPr>
        <w:t xml:space="preserve">OIB: </w:t>
      </w:r>
      <w:r w:rsidR="00341276">
        <w:rPr>
          <w:lang w:val="hr-HR"/>
        </w:rPr>
        <w:t>71695042073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99C" w:rsidR="00B3099C">
      <w:r>
        <w:separator/>
      </w:r>
    </w:p>
  </w:endnote>
  <w:endnote w:id="0" w:type="continuationSeparator">
    <w:p w:rsidRDefault="00B3099C" w:rsidR="00B30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99C" w:rsidR="00B3099C">
      <w:r>
        <w:separator/>
      </w:r>
    </w:p>
  </w:footnote>
  <w:footnote w:id="0" w:type="continuationSeparator">
    <w:p w:rsidRDefault="00B3099C" w:rsidR="00B30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1276"/>
    <w:rsid w:val="003419D0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4744"/>
    <w:rsid w:val="009D597D"/>
    <w:rsid w:val="009F1B25"/>
    <w:rsid w:val="009F40B3"/>
    <w:rsid w:val="00A04A5B"/>
    <w:rsid w:val="00A235C6"/>
    <w:rsid w:val="00A40034"/>
    <w:rsid w:val="00A475FF"/>
    <w:rsid w:val="00A60F10"/>
    <w:rsid w:val="00A65BD9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099C"/>
    <w:rsid w:val="00B3716D"/>
    <w:rsid w:val="00B53C1D"/>
    <w:rsid w:val="00B641C0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4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0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4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0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St-466/2015-2</izvorni_sadrzaj>
    <derivirana_varijabla naziv="DomainObject.Oznaka_1">St-466/2015-2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St-466/2015</izvorni_sadrzaj>
    <derivirana_varijabla naziv="DomainObject.Predmet.OznakaBroj_1">St-466/2015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FRIDRIH društvo s ograničenom odgovornošću za proizvodnju, trgovinu i usluge, Dežanovac</izvorni_sadrzaj>
    <derivirana_varijabla naziv="DomainObject.Predmet.ProtustrankaFormated_1">  FRIDRIH društvo s ograničenom odgovornošću za proizvodnju, trgovinu i usluge, Dežanovac</derivirana_varijabla>
  </DomainObject.Predmet.ProtustrankaFormated>
  <DomainObject.Predmet.ProtustrankaFormatedOIB>
    <izvorni_sadrzaj>  FRIDRIH društvo s ograničenom odgovornošću za proizvodnju, trgovinu i usluge, Dežanovac, OIB 62145972047</izvorni_sadrzaj>
    <derivirana_varijabla naziv="DomainObject.Predmet.ProtustrankaFormatedOIB_1">  FRIDRIH društvo s ograničenom odgovornošću za proizvodnju, trgovinu i usluge, Dežanovac, OIB 62145972047</derivirana_varijabla>
  </DomainObject.Predmet.ProtustrankaFormatedOIB>
  <DomainObject.Predmet.ProtustrankaFormatedWithAdress>
    <izvorni_sadrzaj> FRIDRIH društvo s ograničenom odgovornošću za proizvodnju, trgovinu i usluge, Dežanovac, Dežanovac 94/B, 43500 Dežanovac</izvorni_sadrzaj>
    <derivirana_varijabla naziv="DomainObject.Predmet.ProtustrankaFormatedWithAdress_1"> FRIDRIH društvo s ograničenom odgovornošću za proizvodnju, trgovinu i usluge, Dežanovac, Dežanovac 94/B, 43500 Dežanovac</derivirana_varijabla>
  </DomainObject.Predmet.ProtustrankaFormatedWithAdress>
  <DomainObject.Predmet.ProtustrankaFormatedWithAdressOIB>
    <izvorni_sadrzaj> FRIDRIH društvo s ograničenom odgovornošću za proizvodnju, trgovinu i usluge, Dežanovac, OIB 62145972047, Dežanovac 94/B, 43500 Dežanovac</izvorni_sadrzaj>
    <derivirana_varijabla naziv="DomainObject.Predmet.ProtustrankaFormatedWithAdressOIB_1"> FRIDRIH društvo s ograničenom odgovornošću za proizvodnju, trgovinu i usluge, Dežanovac, OIB 62145972047, Dežanovac 94/B, 43500 Dežanovac</derivirana_varijabla>
  </DomainObject.Predmet.ProtustrankaFormatedWithAdressOIB>
  <DomainObject.Predmet.ProtustrankaWithAdress>
    <izvorni_sadrzaj>FRIDRIH društvo s ograničenom odgovornošću za proizvodnju, trgovinu i usluge, Dežanovac Dežanovac 94/B, 43500 Dežanovac</izvorni_sadrzaj>
    <derivirana_varijabla naziv="DomainObject.Predmet.ProtustrankaWithAdress_1">FRIDRIH društvo s ograničenom odgovornošću za proizvodnju, trgovinu i usluge, Dežanovac Dežanovac 94/B, 43500 Dežanovac</derivirana_varijabla>
  </DomainObject.Predmet.ProtustrankaWithAdress>
  <DomainObject.Predmet.ProtustrankaWithAdressOIB>
    <izvorni_sadrzaj>FRIDRIH društvo s ograničenom odgovornošću za proizvodnju, trgovinu i usluge, Dežanovac, OIB 62145972047, Dežanovac 94/B, 43500 Dežanovac</izvorni_sadrzaj>
    <derivirana_varijabla naziv="DomainObject.Predmet.ProtustrankaWithAdressOIB_1">FRIDRIH društvo s ograničenom odgovornošću za proizvodnju, trgovinu i usluge, Dežanovac, OIB 62145972047, Dežanovac 94/B, 43500 Dežanovac</derivirana_varijabla>
  </DomainObject.Predmet.ProtustrankaWithAdressOIB>
  <DomainObject.Predmet.ProtustrankaNazivFormated>
    <izvorni_sadrzaj>FRIDRIH društvo s ograničenom odgovornošću za proizvodnju, trgovinu i usluge, Dežanovac</izvorni_sadrzaj>
    <derivirana_varijabla naziv="DomainObject.Predmet.ProtustrankaNazivFormated_1">FRIDRIH društvo s ograničenom odgovornošću za proizvodnju, trgovinu i usluge, Dežanovac</derivirana_varijabla>
  </DomainObject.Predmet.ProtustrankaNazivFormated>
  <DomainObject.Predmet.ProtustrankaNazivFormatedOIB>
    <izvorni_sadrzaj>FRIDRIH društvo s ograničenom odgovornošću za proizvodnju, trgovinu i usluge, Dežanovac, OIB 62145972047</izvorni_sadrzaj>
    <derivirana_varijabla naziv="DomainObject.Predmet.ProtustrankaNazivFormatedOIB_1">FRIDRIH društvo s ograničenom odgovornošću za proizvodnju, trgovinu i usluge, Dežanovac, OIB 62145972047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FRIDRIH društvo s ograničenom odgovornošću za proizvodnju, trgovinu i usluge, Dežanovac</item>
    </izvorni_sadrzaj>
    <derivirana_varijabla naziv="DomainObject.Predmet.ProtuStrankaListFormated_1">
      <item>FRIDRIH društvo s ograničenom odgovornošću za proizvodnju, trgovinu i usluge, Dežanovac</item>
    </derivirana_varijabla>
  </DomainObject.Predmet.ProtuStrankaListFormated>
  <DomainObject.Predmet.ProtuStrankaListFormatedOIB>
    <izvorni_sadrzaj>
      <item>FRIDRIH društvo s ograničenom odgovornošću za proizvodnju, trgovinu i usluge, Dežanovac, OIB 62145972047</item>
    </izvorni_sadrzaj>
    <derivirana_varijabla naziv="DomainObject.Predmet.ProtuStrankaListFormatedOIB_1">
      <item>FRIDRIH društvo s ograničenom odgovornošću za proizvodnju, trgovinu i usluge, Dežanovac, OIB 62145972047</item>
    </derivirana_varijabla>
  </DomainObject.Predmet.ProtuStrankaListFormatedOIB>
  <DomainObject.Predmet.ProtuStrankaListFormatedWithAdress>
    <izvorni_sadrzaj>
      <item>FRIDRIH društvo s ograničenom odgovornošću za proizvodnju, trgovinu i usluge, Dežanovac, Dežanovac 94/B, 43500 Dežanovac</item>
    </izvorni_sadrzaj>
    <derivirana_varijabla naziv="DomainObject.Predmet.ProtuStrankaListFormatedWithAdress_1">
      <item>FRIDRIH društvo s ograničenom odgovornošću za proizvodnju, trgovinu i usluge, Dežanovac, Dežanovac 94/B, 43500 Dežanovac</item>
    </derivirana_varijabla>
  </DomainObject.Predmet.ProtuStrankaListFormatedWithAdress>
  <DomainObject.Predmet.ProtuStrankaListFormatedWithAdressOIB>
    <izvorni_sadrzaj>
      <item>FRIDRIH društvo s ograničenom odgovornošću za proizvodnju, trgovinu i usluge, Dežanovac, OIB 62145972047, Dežanovac 94/B, 43500 Dežanovac</item>
    </izvorni_sadrzaj>
    <derivirana_varijabla naziv="DomainObject.Predmet.ProtuStrankaListFormatedWithAdressOIB_1">
      <item>FRIDRIH društvo s ograničenom odgovornošću za proizvodnju, trgovinu i usluge, Dežanovac, OIB 62145972047, Dežanovac 94/B, 43500 Dežanovac</item>
    </derivirana_varijabla>
  </DomainObject.Predmet.ProtuStrankaListFormatedWithAdressOIB>
  <DomainObject.Predmet.ProtuStrankaListNazivFormated>
    <izvorni_sadrzaj>
      <item>FRIDRIH društvo s ograničenom odgovornošću za proizvodnju, trgovinu i usluge, Dežanovac</item>
    </izvorni_sadrzaj>
    <derivirana_varijabla naziv="DomainObject.Predmet.ProtuStrankaListNazivFormated_1">
      <item>FRIDRIH društvo s ograničenom odgovornošću za proizvodnju, trgovinu i usluge, Dežanovac</item>
    </derivirana_varijabla>
  </DomainObject.Predmet.ProtuStrankaListNazivFormated>
  <DomainObject.Predmet.ProtuStrankaListNazivFormatedOIB>
    <izvorni_sadrzaj>
      <item>FRIDRIH društvo s ograničenom odgovornošću za proizvodnju, trgovinu i usluge, Dežanovac, OIB 62145972047</item>
    </izvorni_sadrzaj>
    <derivirana_varijabla naziv="DomainObject.Predmet.ProtuStrankaListNazivFormatedOIB_1">
      <item>FRIDRIH društvo s ograničenom odgovornošću za proizvodnju, trgovinu i usluge, Dežanovac, OIB 62145972047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St-466/2015-2</izvorni_sadrzaj>
    <derivirana_varijabla naziv="DomainObject.PoslovniBrojDokumenta_1">St-466/2015-2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FRIDRIH društvo s ograničenom odgovornošću za proizvodnju, trgovinu i usluge, Dežanovac</izvorni_sadrzaj>
    <derivirana_varijabla naziv="DomainObject.Predmet.ProtustrankaIDrugi_1">FRIDRIH društvo s ograničenom odgovornošću za proizvodnju, trgovinu i usluge, Dežanovac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FRIDRIH društvo s ograničenom odgovornošću za proizvodnju, trgovinu i usluge, Dežanovac, OIB 62145972047, Dežanovac 94/B, 43500 Dežanovac</izvorni_sadrzaj>
    <derivirana_varijabla naziv="DomainObject.Predmet.ProtustrankaIDrugiAdressOIB_1">FRIDRIH društvo s ograničenom odgovornošću za proizvodnju, trgovinu i usluge, Dežanovac, OIB 62145972047, Dežanovac 94/B,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FRIDRIH društvo s ograničenom odgovornošću za proizvodnju, trgovinu i usluge, Dežanovac</item>
    </izvorni_sadrzaj>
    <derivirana_varijabla naziv="DomainObject.Predmet.SudioniciListNaziv_1">
      <item>FINA, RC ZAGREB, Podružnica Bjelovar</item>
      <item>FRIDRIH društvo s ograničenom odgovornošću za proizvodnju, trgovinu i usluge, Dežanovac</item>
    </derivirana_varijabla>
  </DomainObject.Predmet.SudioniciListNaziv>
  <DomainObject.Predmet.SudioniciListAdressOIB>
    <izvorni_sadrzaj>
      <item>FINA, RC ZAGREB, Podružnica Bjelovar, OIB 85821130368, F. Supila 4,43000 Bjelovar</item>
      <item>FRIDRIH društvo s ograničenom odgovornošću za proizvodnju, trgovinu i usluge, Dežanovac, OIB 62145972047, Dežanovac 94/B,43500 Dežanovac</item>
    </izvorni_sadrzaj>
    <derivirana_varijabla naziv="DomainObject.Predmet.SudioniciListAdressOIB_1">
      <item>FINA, RC ZAGREB, Podružnica Bjelovar, OIB 85821130368, F. Supila 4,43000 Bjelovar</item>
      <item>FRIDRIH društvo s ograničenom odgovornošću za proizvodnju, trgovinu i usluge, Dežanovac, OIB 62145972047, Dežanovac 94/B,43500 Dežanovac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62145972047</item>
    </izvorni_sadrzaj>
    <derivirana_varijabla naziv="DomainObject.Predmet.SudioniciListNazivOIB_1">
      <item>, OIB 85821130368</item>
      <item>, OIB 62145972047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1750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2015-12-16T07:00:00Z</dcterms:created>
  <dc:creator>ssabljic</dc:creator>
  <cp:lastModifiedBy>Suzana Sabljić</cp:lastModifiedBy>
  <cp:lastPrinted>2015-12-16T06:53:00Z</cp:lastPrinted>
  <dcterms:modified xmlns:xsi="http://www.w3.org/2001/XMLSchema-instance" xsi:type="dcterms:W3CDTF">2015-12-16T07:04:00Z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