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4ccc8" w14:paraId="344ccc8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313003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70 St-3528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062E65">
        <w:t>stečajnog postupka nad dužnikom</w:t>
      </w:r>
      <w:r w:rsidR="00313003">
        <w:t xml:space="preserve"> </w:t>
      </w:r>
      <w:r w:rsidR="00313003" w:rsidRPr="00313003">
        <w:t>SAI TRAVEL d.o.o.</w:t>
      </w:r>
      <w:r w:rsidR="00313003">
        <w:t xml:space="preserve"> OIB: </w:t>
      </w:r>
      <w:r w:rsidR="00313003" w:rsidRPr="00313003">
        <w:t>44046847081</w:t>
      </w:r>
      <w:r w:rsidR="00313003">
        <w:t xml:space="preserve">, MBS: </w:t>
      </w:r>
      <w:r w:rsidR="00313003" w:rsidRPr="00313003">
        <w:t>080730472</w:t>
      </w:r>
      <w:r w:rsidR="00313003">
        <w:t xml:space="preserve"> iz Zagreba, Primorska 1, dana 12</w:t>
      </w:r>
      <w:r w:rsidR="00A167C6">
        <w:t>. studenog</w:t>
      </w:r>
      <w:r w:rsidR="00DF43CB">
        <w:t xml:space="preserve"> 2015.godine</w:t>
      </w:r>
    </w:p>
    <w:p w:rsidRDefault="004A729E" w:rsidP="0092290B" w:rsidR="004A72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</w:t>
      </w:r>
      <w:r w:rsidR="004A729E">
        <w:t xml:space="preserve">u roku od 8 </w:t>
      </w:r>
      <w:r w:rsidR="00EC159D">
        <w:t>dostaviti sudu pozivom na gornji broj spisa, podatke o zaposlenim osobama kod dužnika</w:t>
      </w:r>
      <w:r w:rsidR="00062E65" w:rsidRPr="00062E65">
        <w:t xml:space="preserve"> </w:t>
      </w:r>
      <w:r w:rsidR="00313003" w:rsidRPr="00313003">
        <w:t>SAI TRAVEL d.o.o. OIB: 44046847081, MBS: 080730472 iz Zagreba, Primorska 1</w:t>
      </w:r>
      <w:r w:rsidR="00313003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313003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6C1BDC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313003" w:rsidRPr="00313003">
        <w:t xml:space="preserve"> SAI TRAVEL d.o.o. OIB: 44046847081, MBS: 080730472 iz Zagreba, Primorska 1</w:t>
      </w:r>
      <w:r w:rsidR="00313003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313003" w:rsidP="00A167C6" w:rsidR="00EC159D">
      <w:pPr>
        <w:pStyle w:val="Bezproreda"/>
        <w:jc w:val="center"/>
      </w:pPr>
      <w:r>
        <w:t>U Zagrebu 12</w:t>
      </w:r>
      <w:r w:rsidR="00A167C6">
        <w:t>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547662" w:rsidP="00A167C6" w:rsidR="0092290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47662" w:rsidP="00A167C6" w:rsidR="00547662">
      <w:pPr>
        <w:pStyle w:val="Bezproreda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76CD4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313003">
          <w:t>70.St-3528</w:t>
        </w:r>
        <w:r w:rsidR="004A729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62E65"/>
    <w:rsid w:val="00144DF3"/>
    <w:rsid w:val="002308F6"/>
    <w:rsid w:val="00313003"/>
    <w:rsid w:val="003541C1"/>
    <w:rsid w:val="004A729E"/>
    <w:rsid w:val="00547662"/>
    <w:rsid w:val="00576CD4"/>
    <w:rsid w:val="006026D2"/>
    <w:rsid w:val="006C1BDC"/>
    <w:rsid w:val="006E1039"/>
    <w:rsid w:val="0092290B"/>
    <w:rsid w:val="00A167C6"/>
    <w:rsid w:val="00BA5774"/>
    <w:rsid w:val="00D574B1"/>
    <w:rsid w:val="00DF43CB"/>
    <w:rsid w:val="00EA044C"/>
    <w:rsid w:val="00EC159D"/>
    <w:rsid w:val="00ED255C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576C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C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C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C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C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576C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C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C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C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C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3528</izvorni_sadrzaj>
    <derivirana_varijabla naziv="DomainObject.Predmet.Broj_1">3528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St-3528/2015</izvorni_sadrzaj>
    <derivirana_varijabla naziv="DomainObject.Predmet.OznakaBroj_1">St-3528/2015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SAI TRAVEL d.o.o. zastupanog po punomoćniku DAVOR VUGEC</izvorni_sadrzaj>
    <derivirana_varijabla naziv="DomainObject.Predmet.ProtustrankaFormated_1">  SAI TRAVEL d.o.o. zastupanog po punomoćniku DAVOR VUGEC</derivirana_varijabla>
  </DomainObject.Predmet.ProtustrankaFormated>
  <DomainObject.Predmet.ProtustrankaFormatedOIB>
    <izvorni_sadrzaj>  SAI TRAVEL d.o.o., OIB 44046847081 zastupanog po punomoćniku DAVOR VUGEC</izvorni_sadrzaj>
    <derivirana_varijabla naziv="DomainObject.Predmet.ProtustrankaFormatedOIB_1">  SAI TRAVEL d.o.o., OIB 44046847081 zastupanog po punomoćniku DAVOR VUGEC</derivirana_varijabla>
  </DomainObject.Predmet.ProtustrankaFormatedOIB>
  <DomainObject.Predmet.ProtustrankaFormatedWithAdress>
    <izvorni_sadrzaj> SAI TRAVEL d.o.o., Primorska 1, 10000 Zagreb zastupanog po punomoćniku DAVOR VUGEC</izvorni_sadrzaj>
    <derivirana_varijabla naziv="DomainObject.Predmet.ProtustrankaFormatedWithAdress_1"> SAI TRAVEL d.o.o., Primorska 1, 10000 Zagreb zastupanog po punomoćniku DAVOR VUGEC</derivirana_varijabla>
  </DomainObject.Predmet.ProtustrankaFormatedWithAdress>
  <DomainObject.Predmet.ProtustrankaFormatedWithAdressOIB>
    <izvorni_sadrzaj> SAI TRAVEL d.o.o., OIB 44046847081, Primorska 1, 10000 Zagreb zastupanog po punomoćniku DAVOR VUGEC</izvorni_sadrzaj>
    <derivirana_varijabla naziv="DomainObject.Predmet.ProtustrankaFormatedWithAdressOIB_1"> SAI TRAVEL d.o.o., OIB 44046847081, Primorska 1, 10000 Zagreb zastupanog po punomoćniku DAVOR VUGEC</derivirana_varijabla>
  </DomainObject.Predmet.ProtustrankaFormatedWithAdressOIB>
  <DomainObject.Predmet.ProtustrankaWithAdress>
    <izvorni_sadrzaj>SAI TRAVEL d.o.o. Primorska 1, 10000 Zagreb</izvorni_sadrzaj>
    <derivirana_varijabla naziv="DomainObject.Predmet.ProtustrankaWithAdress_1">SAI TRAVEL d.o.o. Primorska 1, 10000 Zagreb</derivirana_varijabla>
  </DomainObject.Predmet.ProtustrankaWithAdress>
  <DomainObject.Predmet.ProtustrankaWithAdressOIB>
    <izvorni_sadrzaj>SAI TRAVEL d.o.o., OIB 44046847081, Primorska 1, 10000 Zagreb</izvorni_sadrzaj>
    <derivirana_varijabla naziv="DomainObject.Predmet.ProtustrankaWithAdressOIB_1">SAI TRAVEL d.o.o., OIB 44046847081, Primorska 1, 10000 Zagreb</derivirana_varijabla>
  </DomainObject.Predmet.ProtustrankaWithAdressOIB>
  <DomainObject.Predmet.ProtustrankaNazivFormated>
    <izvorni_sadrzaj>SAI TRAVEL d.o.o.</izvorni_sadrzaj>
    <derivirana_varijabla naziv="DomainObject.Predmet.ProtustrankaNazivFormated_1">SAI TRAVEL d.o.o.</derivirana_varijabla>
  </DomainObject.Predmet.ProtustrankaNazivFormated>
  <DomainObject.Predmet.ProtustrankaNazivFormatedOIB>
    <izvorni_sadrzaj>SAI TRAVEL d.o.o., OIB 44046847081</izvorni_sadrzaj>
    <derivirana_varijabla naziv="DomainObject.Predmet.ProtustrankaNazivFormatedOIB_1">SAI TRAVEL d.o.o., OIB 44046847081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SAI TRAVEL d.o.o. zastupanog po punomoćniku DAVOR VUGEC</item>
    </izvorni_sadrzaj>
    <derivirana_varijabla naziv="DomainObject.Predmet.ProtuStrankaListFormated_1">
      <item>SAI TRAVEL d.o.o. zastupanog po punomoćniku DAVOR VUGEC</item>
    </derivirana_varijabla>
  </DomainObject.Predmet.ProtuStrankaListFormated>
  <DomainObject.Predmet.ProtuStrankaListFormatedOIB>
    <izvorni_sadrzaj>
      <item>SAI TRAVEL d.o.o., OIB 44046847081 zastupanog po punomoćniku DAVOR VUGEC</item>
    </izvorni_sadrzaj>
    <derivirana_varijabla naziv="DomainObject.Predmet.ProtuStrankaListFormatedOIB_1">
      <item>SAI TRAVEL d.o.o., OIB 44046847081 zastupanog po punomoćniku DAVOR VUGEC</item>
    </derivirana_varijabla>
  </DomainObject.Predmet.ProtuStrankaListFormatedOIB>
  <DomainObject.Predmet.ProtuStrankaListFormatedWithAdress>
    <izvorni_sadrzaj>
      <item>SAI TRAVEL d.o.o., Primorska 1, 10000 Zagreb zastupanog po punomoćniku DAVOR VUGEC</item>
    </izvorni_sadrzaj>
    <derivirana_varijabla naziv="DomainObject.Predmet.ProtuStrankaListFormatedWithAdress_1">
      <item>SAI TRAVEL d.o.o., Primorska 1, 10000 Zagreb zastupanog po punomoćniku DAVOR VUGEC</item>
    </derivirana_varijabla>
  </DomainObject.Predmet.ProtuStrankaListFormatedWithAdress>
  <DomainObject.Predmet.ProtuStrankaListFormatedWithAdressOIB>
    <izvorni_sadrzaj>
      <item>SAI TRAVEL d.o.o., OIB 44046847081, Primorska 1, 10000 Zagreb zastupanog po punomoćniku DAVOR VUGEC</item>
    </izvorni_sadrzaj>
    <derivirana_varijabla naziv="DomainObject.Predmet.ProtuStrankaListFormatedWithAdressOIB_1">
      <item>SAI TRAVEL d.o.o., OIB 44046847081, Primorska 1, 10000 Zagreb zastupanog po punomoćniku DAVOR VUGEC</item>
    </derivirana_varijabla>
  </DomainObject.Predmet.ProtuStrankaListFormatedWithAdressOIB>
  <DomainObject.Predmet.ProtuStrankaListNazivFormated>
    <izvorni_sadrzaj>
      <item>SAI TRAVEL d.o.o.</item>
    </izvorni_sadrzaj>
    <derivirana_varijabla naziv="DomainObject.Predmet.ProtuStrankaListNazivFormated_1">
      <item>SAI TRAVEL d.o.o.</item>
    </derivirana_varijabla>
  </DomainObject.Predmet.ProtuStrankaListNazivFormated>
  <DomainObject.Predmet.ProtuStrankaListNazivFormatedOIB>
    <izvorni_sadrzaj>
      <item>SAI TRAVEL d.o.o., OIB 44046847081</item>
    </izvorni_sadrzaj>
    <derivirana_varijabla naziv="DomainObject.Predmet.ProtuStrankaListNazivFormatedOIB_1">
      <item>SAI TRAVEL d.o.o., OIB 44046847081</item>
    </derivirana_varijabla>
  </DomainObject.Predmet.ProtuStrankaListNazivFormatedOIB>
  <DomainObject.Predmet.OstaliListFormated>
    <izvorni_sadrzaj>
      <item>DAVOR VUGEC punomoćnik sudionika u postupku SAI TRAVEL d.o.o.</item>
    </izvorni_sadrzaj>
    <derivirana_varijabla naziv="DomainObject.Predmet.OstaliListFormated_1">
      <item>DAVOR VUGEC punomoćnik sudionika u postupku SAI TRAVEL d.o.o.</item>
    </derivirana_varijabla>
  </DomainObject.Predmet.OstaliListFormated>
  <DomainObject.Predmet.OstaliListFormatedOIB>
    <izvorni_sadrzaj>
      <item>DAVOR VUGEC, OIB 76277752384 punomoćnik sudionika u postupku SAI TRAVEL d.o.o.</item>
    </izvorni_sadrzaj>
    <derivirana_varijabla naziv="DomainObject.Predmet.OstaliListFormatedOIB_1">
      <item>DAVOR VUGEC, OIB 76277752384 punomoćnik sudionika u postupku SAI TRAVEL d.o.o.</item>
    </derivirana_varijabla>
  </DomainObject.Predmet.OstaliListFormatedOIB>
  <DomainObject.Predmet.OstaliListFormatedWithAdress>
    <izvorni_sadrzaj>
      <item>DAVOR VUGEC, Jelašićka 5, 10000 Zagreb punomoćnik sudionika u postupku SAI TRAVEL d.o.o.</item>
    </izvorni_sadrzaj>
    <derivirana_varijabla naziv="DomainObject.Predmet.OstaliListFormatedWithAdress_1">
      <item>DAVOR VUGEC, Jelašićka 5, 10000 Zagreb punomoćnik sudionika u postupku SAI TRAVEL d.o.o.</item>
    </derivirana_varijabla>
  </DomainObject.Predmet.OstaliListFormatedWithAdress>
  <DomainObject.Predmet.OstaliListFormatedWithAdressOIB>
    <izvorni_sadrzaj>
      <item>DAVOR VUGEC, OIB 76277752384, Jelašićka 5, 10000 Zagreb punomoćnik sudionika u postupku SAI TRAVEL d.o.o.</item>
    </izvorni_sadrzaj>
    <derivirana_varijabla naziv="DomainObject.Predmet.OstaliListFormatedWithAdressOIB_1">
      <item>DAVOR VUGEC, OIB 76277752384, Jelašićka 5, 10000 Zagreb punomoćnik sudionika u postupku SAI TRAVEL d.o.o.</item>
    </derivirana_varijabla>
  </DomainObject.Predmet.OstaliListFormatedWithAdressOIB>
  <DomainObject.Predmet.OstaliListNazivFormated>
    <izvorni_sadrzaj>
      <item>DAVOR VUGEC</item>
    </izvorni_sadrzaj>
    <derivirana_varijabla naziv="DomainObject.Predmet.OstaliListNazivFormated_1">
      <item>DAVOR VUGEC</item>
    </derivirana_varijabla>
  </DomainObject.Predmet.OstaliListNazivFormated>
  <DomainObject.Predmet.OstaliListNazivFormatedOIB>
    <izvorni_sadrzaj>
      <item>DAVOR VUGEC, OIB 76277752384</item>
    </izvorni_sadrzaj>
    <derivirana_varijabla naziv="DomainObject.Predmet.OstaliListNazivFormatedOIB_1">
      <item>DAVOR VUGEC, OIB 76277752384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SAI TRAVEL d.o.o.</izvorni_sadrzaj>
    <derivirana_varijabla naziv="DomainObject.Predmet.ProtustrankaIDrugi_1">SAI TRAVEL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SAI TRAVEL d.o.o., OIB 44046847081, Primorska 1, 10000 Zagreb</izvorni_sadrzaj>
    <derivirana_varijabla naziv="DomainObject.Predmet.ProtustrankaIDrugiAdressOIB_1">SAI TRAVEL d.o.o., OIB 44046847081, Primorska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SAI TRAVEL d.o.o.</item>
      <item>DAVOR VUGEC</item>
    </izvorni_sadrzaj>
    <derivirana_varijabla naziv="DomainObject.Predmet.SudioniciListNaziv_1">
      <item>FINA Regionalni centar Zagreb</item>
      <item>SAI TRAVEL d.o.o.</item>
      <item>DAVOR VUGEC</item>
    </derivirana_varijabla>
  </DomainObject.Predmet.SudioniciListNaziv>
  <DomainObject.Predmet.SudioniciListAdressOIB>
    <izvorni_sadrzaj>
      <item>FINA Regionalni centar Zagreb, OIB 85821130368, Trg svibanjskih žrtava 1995. 1,10000 Zagreb</item>
      <item>SAI TRAVEL d.o.o., OIB 44046847081, Primorska 1,10000 Zagreb</item>
      <item>DAVOR VUGEC, OIB 76277752384, Jelašićka 5,10000 Zagreb</item>
    </izvorni_sadrzaj>
    <derivirana_varijabla naziv="DomainObject.Predmet.SudioniciListAdressOIB_1">
      <item>FINA Regionalni centar Zagreb, OIB 85821130368, Trg svibanjskih žrtava 1995. 1,10000 Zagreb</item>
      <item>SAI TRAVEL d.o.o., OIB 44046847081, Primorska 1,10000 Zagreb</item>
      <item>DAVOR VUGEC, OIB 76277752384, Jelašićka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44046847081</item>
      <item>, OIB 76277752384</item>
    </izvorni_sadrzaj>
    <derivirana_varijabla naziv="DomainObject.Predmet.SudioniciListNazivOIB_1">
      <item>, OIB 85821130368</item>
      <item>, OIB 44046847081</item>
      <item>, OIB 76277752384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1720</properties:Characters>
  <properties:Lines>54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2015-11-12T05:54:00Z</dcterms:created>
  <dc:creator>Maja Jurovicki</dc:creator>
  <cp:lastModifiedBy>Zlatka Plivelić</cp:lastModifiedBy>
  <cp:lastPrinted>2015-11-12T05:54:00Z</cp:lastPrinted>
  <dcterms:modified xmlns:xsi="http://www.w3.org/2001/XMLSchema-instance" xsi:type="dcterms:W3CDTF">2015-11-12T12:30:00Z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