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0681" w14:paraId="5720681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A01C97">
        <w:t>St-1087</w:t>
      </w:r>
      <w:r w:rsidR="000B3948">
        <w:t>/</w:t>
      </w:r>
      <w:r w:rsidR="00A01C97">
        <w:t>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C92ACD" w:rsidP="00912715" w:rsidR="00912715">
      <w:pPr>
        <w:jc w:val="both"/>
      </w:pPr>
      <w:r w:rsidRPr="00C92ACD">
        <w:t>Trgovački sud u Zagrebu, po sucu Maji Jurovicki, u stečajnom postupku u povodu prijedloga predlagatelja FINANCIJSKE AGENCIJE, Zagreb, Zagreb, Trg svibanjskih žrtava 1995. 1, OIB: 85821130368, za otvaranje s</w:t>
      </w:r>
      <w:r w:rsidR="004D2FBD">
        <w:t xml:space="preserve">tečajnog postupka nad dužnikom </w:t>
      </w:r>
      <w:r w:rsidRPr="00C92ACD">
        <w:t>OMNES DISTRIBUCIJA j.d.o.o., OIB: 21165395214</w:t>
      </w:r>
      <w:r w:rsidR="004D2FBD">
        <w:t xml:space="preserve">, </w:t>
      </w:r>
      <w:r w:rsidRPr="00C92ACD">
        <w:t>Zagreb, Ehrlichov</w:t>
      </w:r>
      <w:r>
        <w:t>a 11, 08. studenog</w:t>
      </w:r>
      <w:r w:rsidRPr="00C92ACD">
        <w:t xml:space="preserve"> 2018.</w:t>
      </w:r>
    </w:p>
    <w:p w:rsidRDefault="00C92ACD" w:rsidP="00912715" w:rsidR="00C92ACD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4D2FBD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4D2FBD" w:rsidRPr="004D2FBD">
        <w:t>OMNES DISTRIBUCIJA j.d.o.o., OIB: 211</w:t>
      </w:r>
      <w:r w:rsidR="004D2FBD">
        <w:t>65395214, Zagreb, Ehrlichova 11.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7E4724">
        <w:t xml:space="preserve">08. studenog </w:t>
      </w:r>
      <w:r w:rsidR="00404C66">
        <w:t xml:space="preserve">2018. u </w:t>
      </w:r>
      <w:r w:rsidR="007E4724">
        <w:t xml:space="preserve">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E25C6C" w:rsidRPr="00F46E8E">
      <w:pPr>
        <w:jc w:val="both"/>
        <w:rPr>
          <w:b/>
        </w:rPr>
      </w:pPr>
      <w:r>
        <w:t xml:space="preserve">II. </w:t>
      </w:r>
      <w:r w:rsidR="00AA78A7">
        <w:t xml:space="preserve">  </w:t>
      </w:r>
      <w:r w:rsidR="00DC7D8E" w:rsidRPr="00DC7D8E">
        <w:t>Za stečajnog upravitelja imenuje se Marijana Sabljić OIB: 67071032106 iz Zagreba,Ulica grada Chicaga 18.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EF5E0C">
      <w:pPr>
        <w:jc w:val="both"/>
      </w:pPr>
      <w:r>
        <w:t>III. Zaključuje se stečajni postupak nad dužnikom</w:t>
      </w:r>
      <w:r w:rsidR="004D2FBD">
        <w:t xml:space="preserve"> </w:t>
      </w:r>
      <w:r w:rsidR="004D2FBD" w:rsidRPr="004D2FBD">
        <w:t>OMNES DISTRIBUCIJA j.d.o.o., OIB: 211</w:t>
      </w:r>
      <w:r w:rsidR="00A01C97">
        <w:t>65395214, Zagreb, Ehrlichova 11</w:t>
      </w:r>
      <w:r w:rsidR="007C743A">
        <w:t>.</w:t>
      </w:r>
    </w:p>
    <w:p w:rsidRDefault="007C743A" w:rsidP="00152F9B" w:rsidR="007C743A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A01C97" w:rsidRPr="00A01C97">
        <w:t>OMNES DISTRIBUCIJA j.d.o.o., OIB: 211</w:t>
      </w:r>
      <w:r w:rsidR="00A01C97">
        <w:t xml:space="preserve">65395214, Zagreb, Ehrlichova 11.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A01C97">
      <w:pPr>
        <w:jc w:val="both"/>
      </w:pPr>
      <w:r>
        <w:t xml:space="preserve">          </w:t>
      </w:r>
      <w:r w:rsidR="007C743A">
        <w:t xml:space="preserve"> </w:t>
      </w:r>
      <w:r w:rsidR="00A01C97" w:rsidRPr="00A01C97">
        <w:t>Financijska agencija, kao predlagatelj, navela je u prijedlogu za otvaranje stečajno</w:t>
      </w:r>
      <w:r w:rsidR="00201C18">
        <w:t>g postupka kako</w:t>
      </w:r>
      <w:r w:rsidR="00841778">
        <w:t xml:space="preserve"> dužnik na dan 16</w:t>
      </w:r>
      <w:r w:rsidR="00A01C97" w:rsidRPr="00A01C97">
        <w:t xml:space="preserve">.04.2018. u Očevidniku redoslijeda osnova za plaćanje ima evidentirane neizvršene osnove za plaćanje u neprekinutom razdoblju od 120 dana, u ukupnom iznosu od 55.434,17 kn, kao i da dužnik ima 1 zaposlenika. S obzirom na to da predlagatelj vodi Očevidnik redoslijeda osnova za plaćanje, sud je prihvatio predlagateljeve </w:t>
      </w:r>
      <w:r w:rsidR="00A01C97" w:rsidRPr="00A01C97">
        <w:lastRenderedPageBreak/>
        <w:t xml:space="preserve">tvrdnje o neprekinutom razdoblju evidentiranih neizvršenih osnova za plaćanje koji su zavedeni u Očevidniku  redoslijeda osnova za plaćanje. </w:t>
      </w:r>
    </w:p>
    <w:p w:rsidRDefault="007C743A" w:rsidP="000E4567" w:rsidR="000E4567">
      <w:pPr>
        <w:jc w:val="both"/>
      </w:pPr>
      <w:r>
        <w:t xml:space="preserve">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94944">
      <w:pPr>
        <w:jc w:val="both"/>
      </w:pPr>
      <w:r>
        <w:t xml:space="preserve">           Sud je rješenjem </w:t>
      </w:r>
      <w:r w:rsidR="000609E2">
        <w:t xml:space="preserve">od </w:t>
      </w:r>
      <w:r w:rsidR="00C04441">
        <w:t>22.05</w:t>
      </w:r>
      <w:r w:rsidR="00421052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C04441">
        <w:t xml:space="preserve"> dana 04.10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>nije postupio po rješenju od</w:t>
      </w:r>
      <w:r w:rsidR="007B16D6">
        <w:t xml:space="preserve"> </w:t>
      </w:r>
      <w:r w:rsidR="007B16D6" w:rsidRPr="007B16D6">
        <w:t>05.2018</w:t>
      </w:r>
      <w:r w:rsidR="00944150" w:rsidRPr="00944150">
        <w:t>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841778">
        <w:t>24.05</w:t>
      </w:r>
      <w:r w:rsidR="00040529">
        <w:t>.2018</w:t>
      </w:r>
      <w:r>
        <w:t xml:space="preserve">. sud je </w:t>
      </w:r>
      <w:r w:rsidR="00FC4751">
        <w:t>utvrdio kako je dužnik na dan</w:t>
      </w:r>
      <w:r w:rsidR="007B16D6">
        <w:t xml:space="preserve"> </w:t>
      </w:r>
      <w:r w:rsidR="007B16D6" w:rsidRPr="007B16D6">
        <w:t>16.04.2018</w:t>
      </w:r>
      <w:r>
        <w:t xml:space="preserve">. u Očevidniku redoslijeda osnova za plaćanje imao neizvršene osnove za plaćanje u neprekinutom razdoblju od 120 dana u ukupnom iznosu od  </w:t>
      </w:r>
      <w:r w:rsidR="00BB1CC2" w:rsidRPr="00BB1CC2">
        <w:t xml:space="preserve">55.434,17 </w:t>
      </w:r>
      <w:r w:rsidR="00F46E8E" w:rsidRPr="00F46E8E">
        <w:t>kn</w:t>
      </w:r>
      <w:r w:rsidR="00F46E8E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BD1793">
        <w:t xml:space="preserve"> </w:t>
      </w:r>
      <w:r w:rsidR="00BD1793" w:rsidRPr="00BD1793">
        <w:t>04.10.2018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BD1793">
        <w:t xml:space="preserve"> </w:t>
      </w:r>
      <w:r w:rsidR="00BD1793" w:rsidRPr="00BD1793">
        <w:t>04.10.2018</w:t>
      </w:r>
      <w:r w:rsidR="002261F5" w:rsidRPr="002261F5">
        <w:t>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BD1793" w:rsidRPr="00BD1793">
        <w:t>08. studenog 2018.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D77375">
        <w:t xml:space="preserve">, v.r. </w:t>
      </w:r>
    </w:p>
    <w:p w:rsidRDefault="00A82154" w:rsidP="000E4567" w:rsidR="00A82154">
      <w:pPr>
        <w:jc w:val="both"/>
      </w:pPr>
    </w:p>
    <w:p w:rsidRDefault="001F393B" w:rsidP="000E4567" w:rsidR="001F393B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 xml:space="preserve">dužnika pravne osobe do dana nastupanja pravnih posljedica otvaranja stečajnog postupka. </w:t>
      </w: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D77375" w:rsidP="000E4567" w:rsidR="00D77375">
      <w:pPr>
        <w:jc w:val="both"/>
      </w:pPr>
    </w:p>
    <w:p w:rsidRDefault="00D77375" w:rsidP="000E4567" w:rsidR="00D77375">
      <w:pPr>
        <w:jc w:val="both"/>
      </w:pPr>
    </w:p>
    <w:p w:rsidRDefault="000E4567" w:rsidP="000E4567" w:rsidR="000E4567">
      <w:pPr>
        <w:jc w:val="both"/>
      </w:pPr>
    </w:p>
    <w:p w:rsidRDefault="00D77375" w:rsidP="004F5146" w:rsidR="00D77375">
      <w:pPr>
        <w:jc w:val="right"/>
      </w:pPr>
      <w:r>
        <w:t>za točnost otpravka-ovlašteni službenik</w:t>
      </w:r>
    </w:p>
    <w:p w:rsidRDefault="00D77375" w:rsidP="004F5146" w:rsidR="00D77375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D77375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A01C97">
          <w:t>1087</w:t>
        </w:r>
        <w:r w:rsidR="003D592F">
          <w:t>/</w:t>
        </w:r>
        <w:r w:rsidR="00A01C97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736D"/>
    <w:rsid w:val="000326E1"/>
    <w:rsid w:val="00040529"/>
    <w:rsid w:val="000534FF"/>
    <w:rsid w:val="000609E2"/>
    <w:rsid w:val="00081B41"/>
    <w:rsid w:val="00087CA3"/>
    <w:rsid w:val="00096BBD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1F17EC"/>
    <w:rsid w:val="001F393B"/>
    <w:rsid w:val="00201C18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666DE"/>
    <w:rsid w:val="0037773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04C66"/>
    <w:rsid w:val="00410190"/>
    <w:rsid w:val="004113CE"/>
    <w:rsid w:val="00411459"/>
    <w:rsid w:val="004150C9"/>
    <w:rsid w:val="004200BD"/>
    <w:rsid w:val="00420D80"/>
    <w:rsid w:val="00421052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2FBD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B16D6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E4724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41778"/>
    <w:rsid w:val="008527B2"/>
    <w:rsid w:val="00873E5D"/>
    <w:rsid w:val="00876DE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44150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1C97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1CC2"/>
    <w:rsid w:val="00BB2CC0"/>
    <w:rsid w:val="00BB6854"/>
    <w:rsid w:val="00BC2DA8"/>
    <w:rsid w:val="00BD1793"/>
    <w:rsid w:val="00BD17D3"/>
    <w:rsid w:val="00BD7D99"/>
    <w:rsid w:val="00BE07A7"/>
    <w:rsid w:val="00BE19F1"/>
    <w:rsid w:val="00BF1D4D"/>
    <w:rsid w:val="00BF7D5F"/>
    <w:rsid w:val="00C04441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2ACD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09E5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77375"/>
    <w:rsid w:val="00D85CC6"/>
    <w:rsid w:val="00DA687B"/>
    <w:rsid w:val="00DA6DB6"/>
    <w:rsid w:val="00DB1188"/>
    <w:rsid w:val="00DB441F"/>
    <w:rsid w:val="00DC7D8E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8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St-1087/2018</izvorni_sadrzaj>
    <derivirana_varijabla naziv="DomainObject.Predmet.OznakaBroj_1">St-1087/2018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OMNES DISTRIBUCIJA j.d.o.o. za distribuciju knjiga i ostalih tiskovina</izvorni_sadrzaj>
    <derivirana_varijabla naziv="DomainObject.Predmet.ProtustrankaFormated_1">  OMNES DISTRIBUCIJA j.d.o.o. za distribuciju knjiga i ostalih tiskovina</derivirana_varijabla>
  </DomainObject.Predmet.ProtustrankaFormated>
  <DomainObject.Predmet.ProtustrankaFormatedOIB>
    <izvorni_sadrzaj>  OMNES DISTRIBUCIJA j.d.o.o. za distribuciju knjiga i ostalih tiskovina, OIB 21165395214</izvorni_sadrzaj>
    <derivirana_varijabla naziv="DomainObject.Predmet.ProtustrankaFormatedOIB_1">  OMNES DISTRIBUCIJA j.d.o.o. za distribuciju knjiga i ostalih tiskovina, OIB 21165395214</derivirana_varijabla>
  </DomainObject.Predmet.ProtustrankaFormatedOIB>
  <DomainObject.Predmet.ProtustrankaFormatedWithAdress>
    <izvorni_sadrzaj> OMNES DISTRIBUCIJA j.d.o.o. za distribuciju knjiga i ostalih tiskovina, Ehrlichova 11, 10000 Zagreb</izvorni_sadrzaj>
    <derivirana_varijabla naziv="DomainObject.Predmet.ProtustrankaFormatedWithAdress_1"> OMNES DISTRIBUCIJA j.d.o.o. za distribuciju knjiga i ostalih tiskovina, Ehrlichova 11, 10000 Zagreb</derivirana_varijabla>
  </DomainObject.Predmet.ProtustrankaFormatedWithAdress>
  <DomainObject.Predmet.ProtustrankaFormatedWithAdressOIB>
    <izvorni_sadrzaj> OMNES DISTRIBUCIJA j.d.o.o. za distribuciju knjiga i ostalih tiskovina, OIB 21165395214, Ehrlichova 11, 10000 Zagreb</izvorni_sadrzaj>
    <derivirana_varijabla naziv="DomainObject.Predmet.ProtustrankaFormatedWithAdressOIB_1"> OMNES DISTRIBUCIJA j.d.o.o. za distribuciju knjiga i ostalih tiskovina, OIB 21165395214, Ehrlichova 11, 10000 Zagreb</derivirana_varijabla>
  </DomainObject.Predmet.ProtustrankaFormatedWithAdressOIB>
  <DomainObject.Predmet.ProtustrankaWithAdress>
    <izvorni_sadrzaj>OMNES DISTRIBUCIJA j.d.o.o. za distribuciju knjiga i ostalih tiskovina Ehrlichova 11, 10000 Zagreb</izvorni_sadrzaj>
    <derivirana_varijabla naziv="DomainObject.Predmet.ProtustrankaWithAdress_1">OMNES DISTRIBUCIJA j.d.o.o. za distribuciju knjiga i ostalih tiskovina Ehrlichova 11, 10000 Zagreb</derivirana_varijabla>
  </DomainObject.Predmet.ProtustrankaWithAdress>
  <DomainObject.Predmet.ProtustrankaWithAdressOIB>
    <izvorni_sadrzaj>OMNES DISTRIBUCIJA j.d.o.o. za distribuciju knjiga i ostalih tiskovina, OIB 21165395214, Ehrlichova 11, 10000 Zagreb</izvorni_sadrzaj>
    <derivirana_varijabla naziv="DomainObject.Predmet.ProtustrankaWithAdressOIB_1">OMNES DISTRIBUCIJA j.d.o.o. za distribuciju knjiga i ostalih tiskovina, OIB 21165395214, Ehrlichova 11, 10000 Zagreb</derivirana_varijabla>
  </DomainObject.Predmet.ProtustrankaWithAdressOIB>
  <DomainObject.Predmet.ProtustrankaNazivFormated>
    <izvorni_sadrzaj>OMNES DISTRIBUCIJA j.d.o.o. za distribuciju knjiga i ostalih tiskovina</izvorni_sadrzaj>
    <derivirana_varijabla naziv="DomainObject.Predmet.ProtustrankaNazivFormated_1">OMNES DISTRIBUCIJA j.d.o.o. za distribuciju knjiga i ostalih tiskovina</derivirana_varijabla>
  </DomainObject.Predmet.ProtustrankaNazivFormated>
  <DomainObject.Predmet.ProtustrankaNazivFormatedOIB>
    <izvorni_sadrzaj>OMNES DISTRIBUCIJA j.d.o.o. za distribuciju knjiga i ostalih tiskovina, OIB 21165395214</izvorni_sadrzaj>
    <derivirana_varijabla naziv="DomainObject.Predmet.ProtustrankaNazivFormatedOIB_1">OMNES DISTRIBUCIJA j.d.o.o. za distribuciju knjiga i ostalih tiskovina, OIB 21165395214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Grbić</izvorni_sadrzaj>
    <derivirana_varijabla naziv="DomainObject.Predmet.StrankaFormated_1">  FINA Regionalni centar Zagreb; Gordan Grbić</derivirana_varijabla>
  </DomainObject.Predmet.StrankaFormated>
  <DomainObject.Predmet.StrankaFormatedOIB>
    <izvorni_sadrzaj>  FINA Regionalni centar Zagreb, OIB 85821130368; Gordan Grbić, OIB 21731880760</izvorni_sadrzaj>
    <derivirana_varijabla naziv="DomainObject.Predmet.StrankaFormatedOIB_1">  FINA Regionalni centar Zagreb, OIB 85821130368; Gordan Grbić, OIB 21731880760</derivirana_varijabla>
  </DomainObject.Predmet.StrankaFormatedOIB>
  <DomainObject.Predmet.StrankaFormatedWithAdress>
    <izvorni_sadrzaj> FINA Regionalni centar Zagreb, Trg svibanjskih žrtava 1995. 1, 10000 Zagreb; Gordan Grbić, Pantovčak 137a, 10000 Zagreb</izvorni_sadrzaj>
    <derivirana_varijabla naziv="DomainObject.Predmet.StrankaFormatedWithAdress_1"> FINA Regionalni centar Zagreb, Trg svibanjskih žrtava 1995. 1, 10000 Zagreb; Gordan Grbić, Pantovčak 137a, 10000 Zagreb</derivirana_varijabla>
  </DomainObject.Predmet.StrankaFormatedWithAdress>
  <DomainObject.Predmet.StrankaFormatedWithAdressOIB>
    <izvorni_sadrzaj> FINA Regionalni centar Zagreb, OIB 85821130368, Trg svibanjskih žrtava 1995. 1, 10000 Zagreb; Gordan Grbić, OIB 21731880760, Pantovčak 137a, 10000 Zagreb</izvorni_sadrzaj>
    <derivirana_varijabla naziv="DomainObject.Predmet.StrankaFormatedWithAdressOIB_1"> FINA Regionalni centar Zagreb, OIB 85821130368, Trg svibanjskih žrtava 1995. 1, 10000 Zagreb; Gordan Grbić, OIB 21731880760, Pantovčak 137a, 10000 Zagreb</derivirana_varijabla>
  </DomainObject.Predmet.StrankaFormatedWithAdressOIB>
  <DomainObject.Predmet.StrankaWithAdress>
    <izvorni_sadrzaj>FINA Regionalni centar Zagreb Trg svibanjskih žrtava 1995. 1,10000 Zagreb,Gordan Grbić Pantovčak 137a,10000 Zagreb</izvorni_sadrzaj>
    <derivirana_varijabla naziv="DomainObject.Predmet.StrankaWithAdress_1">FINA Regionalni centar Zagreb Trg svibanjskih žrtava 1995. 1,10000 Zagreb,Gordan Grbić Pantovčak 137a,10000 Zagreb</derivirana_varijabla>
  </DomainObject.Predmet.StrankaWithAdress>
  <DomainObject.Predmet.StrankaWithAdressOIB>
    <izvorni_sadrzaj>FINA Regionalni centar Zagreb, OIB 85821130368, Trg svibanjskih žrtava 1995. 1,10000 Zagreb,Gordan Grbić, OIB 21731880760, Pantovčak 137a,10000 Zagreb</izvorni_sadrzaj>
    <derivirana_varijabla naziv="DomainObject.Predmet.StrankaWithAdressOIB_1">FINA Regionalni centar Zagreb, OIB 85821130368, Trg svibanjskih žrtava 1995. 1,10000 Zagreb,Gordan Grbić, OIB 21731880760, Pantovčak 137a,10000 Zagreb</derivirana_varijabla>
  </DomainObject.Predmet.StrankaWithAdressOIB>
  <DomainObject.Predmet.StrankaNazivFormated>
    <izvorni_sadrzaj>FINA Regionalni centar Zagreb,Gordan Grbić</izvorni_sadrzaj>
    <derivirana_varijabla naziv="DomainObject.Predmet.StrankaNazivFormated_1">FINA Regionalni centar Zagreb,Gordan Grbić</derivirana_varijabla>
  </DomainObject.Predmet.StrankaNazivFormated>
  <DomainObject.Predmet.StrankaNazivFormatedOIB>
    <izvorni_sadrzaj>FINA Regionalni centar Zagreb, OIB 85821130368,Gordan Grbić, OIB 21731880760</izvorni_sadrzaj>
    <derivirana_varijabla naziv="DomainObject.Predmet.StrankaNazivFormatedOIB_1">FINA Regionalni centar Zagreb, OIB 85821130368,Gordan Grbić, OIB 21731880760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Gordan Grbić</item>
    </izvorni_sadrzaj>
    <derivirana_varijabla naziv="DomainObject.Predmet.StrankaListFormated_1">
      <item>FINA Regionalni centar Zagreb</item>
      <item>Gordan Grbić</item>
    </derivirana_varijabla>
  </DomainObject.Predmet.StrankaListFormated>
  <DomainObject.Predmet.StrankaListFormatedOIB>
    <izvorni_sadrzaj>
      <item>FINA Regionalni centar Zagreb, OIB 85821130368</item>
      <item>Gordan Grbić, OIB 21731880760</item>
    </izvorni_sadrzaj>
    <derivirana_varijabla naziv="DomainObject.Predmet.StrankaListFormatedOIB_1">
      <item>FINA Regionalni centar Zagreb, OIB 85821130368</item>
      <item>Gordan Grbić, OIB 21731880760</item>
    </derivirana_varijabla>
  </DomainObject.Predmet.StrankaListFormatedOIB>
  <DomainObject.Predmet.StrankaListFormatedWithAdress>
    <izvorni_sadrzaj>
      <item>FINA Regionalni centar Zagreb, Trg svibanjskih žrtava 1995. 1, 10000 Zagreb</item>
      <item>Gordan Grbić, Pantovčak 137a, 10000 Zagreb</item>
    </izvorni_sadrzaj>
    <derivirana_varijabla naziv="DomainObject.Predmet.StrankaListFormatedWithAdress_1">
      <item>FINA Regionalni centar Zagreb, Trg svibanjskih žrtava 1995. 1, 10000 Zagreb</item>
      <item>Gordan Grbić, Pantovčak 137a,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 Grbić, OIB 21731880760, Pantovčak 137a, 10000 Zagreb</item>
    </izvorni_sadrzaj>
    <derivirana_varijabla naziv="DomainObject.Predmet.StrankaListFormatedWithAdressOIB_1">
      <item>FINA Regionalni centar Zagreb, OIB 85821130368, Trg svibanjskih žrtava 1995. 1, 10000 Zagreb</item>
      <item>Gordan Grbić, OIB 21731880760, Pantovčak 137a, 10000 Zagreb</item>
    </derivirana_varijabla>
  </DomainObject.Predmet.StrankaListFormatedWithAdressOIB>
  <DomainObject.Predmet.StrankaListNazivFormated>
    <izvorni_sadrzaj>
      <item>FINA Regionalni centar Zagreb</item>
      <item>Gordan Grbić</item>
    </izvorni_sadrzaj>
    <derivirana_varijabla naziv="DomainObject.Predmet.StrankaListNazivFormated_1">
      <item>FINA Regionalni centar Zagreb</item>
      <item>Gordan Grbić</item>
    </derivirana_varijabla>
  </DomainObject.Predmet.StrankaListNazivFormated>
  <DomainObject.Predmet.StrankaListNazivFormatedOIB>
    <izvorni_sadrzaj>
      <item>FINA Regionalni centar Zagreb, OIB 85821130368</item>
      <item>Gordan Grbić, OIB 21731880760</item>
    </izvorni_sadrzaj>
    <derivirana_varijabla naziv="DomainObject.Predmet.StrankaListNazivFormatedOIB_1">
      <item>FINA Regionalni centar Zagreb, OIB 85821130368</item>
      <item>Gordan Grbić, OIB 21731880760</item>
    </derivirana_varijabla>
  </DomainObject.Predmet.StrankaListNazivFormatedOIB>
  <DomainObject.Predmet.ProtuStrankaListFormated>
    <izvorni_sadrzaj>
      <item>OMNES DISTRIBUCIJA j.d.o.o. za distribuciju knjiga i ostalih tiskovina</item>
    </izvorni_sadrzaj>
    <derivirana_varijabla naziv="DomainObject.Predmet.ProtuStrankaListFormated_1">
      <item>OMNES DISTRIBUCIJA j.d.o.o. za distribuciju knjiga i ostalih tiskovina</item>
    </derivirana_varijabla>
  </DomainObject.Predmet.ProtuStrankaListFormated>
  <DomainObject.Predmet.ProtuStrankaListFormatedOIB>
    <izvorni_sadrzaj>
      <item>OMNES DISTRIBUCIJA j.d.o.o. za distribuciju knjiga i ostalih tiskovina, OIB 21165395214</item>
    </izvorni_sadrzaj>
    <derivirana_varijabla naziv="DomainObject.Predmet.ProtuStrankaListFormatedOIB_1">
      <item>OMNES DISTRIBUCIJA j.d.o.o. za distribuciju knjiga i ostalih tiskovina, OIB 21165395214</item>
    </derivirana_varijabla>
  </DomainObject.Predmet.ProtuStrankaListFormatedOIB>
  <DomainObject.Predmet.ProtuStrankaListFormatedWithAdress>
    <izvorni_sadrzaj>
      <item>OMNES DISTRIBUCIJA j.d.o.o. za distribuciju knjiga i ostalih tiskovina, Ehrlichova 11, 10000 Zagreb</item>
    </izvorni_sadrzaj>
    <derivirana_varijabla naziv="DomainObject.Predmet.ProtuStrankaListFormatedWithAdress_1">
      <item>OMNES DISTRIBUCIJA j.d.o.o. za distribuciju knjiga i ostalih tiskovina, Ehrlichova 11, 10000 Zagreb</item>
    </derivirana_varijabla>
  </DomainObject.Predmet.ProtuStrankaListFormatedWithAdress>
  <DomainObject.Predmet.ProtuStrankaListFormatedWithAdressOIB>
    <izvorni_sadrzaj>
      <item>OMNES DISTRIBUCIJA j.d.o.o. za distribuciju knjiga i ostalih tiskovina, OIB 21165395214, Ehrlichova 11, 10000 Zagreb</item>
    </izvorni_sadrzaj>
    <derivirana_varijabla naziv="DomainObject.Predmet.ProtuStrankaListFormatedWithAdressOIB_1">
      <item>OMNES DISTRIBUCIJA j.d.o.o. za distribuciju knjiga i ostalih tiskovina, OIB 21165395214, Ehrlichova 11, 10000 Zagreb</item>
    </derivirana_varijabla>
  </DomainObject.Predmet.ProtuStrankaListFormatedWithAdressOIB>
  <DomainObject.Predmet.ProtuStrankaListNazivFormated>
    <izvorni_sadrzaj>
      <item>OMNES DISTRIBUCIJA j.d.o.o. za distribuciju knjiga i ostalih tiskovina</item>
    </izvorni_sadrzaj>
    <derivirana_varijabla naziv="DomainObject.Predmet.ProtuStrankaListNazivFormated_1">
      <item>OMNES DISTRIBUCIJA j.d.o.o. za distribuciju knjiga i ostalih tiskovina</item>
    </derivirana_varijabla>
  </DomainObject.Predmet.ProtuStrankaListNazivFormated>
  <DomainObject.Predmet.ProtuStrankaListNazivFormatedOIB>
    <izvorni_sadrzaj>
      <item>OMNES DISTRIBUCIJA j.d.o.o. za distribuciju knjiga i ostalih tiskovina, OIB 21165395214</item>
    </izvorni_sadrzaj>
    <derivirana_varijabla naziv="DomainObject.Predmet.ProtuStrankaListNazivFormatedOIB_1">
      <item>OMNES DISTRIBUCIJA j.d.o.o. za distribuciju knjiga i ostalih tiskovina, OIB 21165395214</item>
    </derivirana_varijabla>
  </DomainObject.Predmet.ProtuStrankaListNazivFormatedOIB>
  <DomainObject.Predmet.OstaliListFormated>
    <izvorni_sadrzaj>
      <item>Gordan Grbić</item>
    </izvorni_sadrzaj>
    <derivirana_varijabla naziv="DomainObject.Predmet.OstaliListFormated_1">
      <item>Gordan Grbić</item>
    </derivirana_varijabla>
  </DomainObject.Predmet.OstaliListFormated>
  <DomainObject.Predmet.OstaliListFormatedOIB>
    <izvorni_sadrzaj>
      <item>Gordan Grbić, OIB 21731880760</item>
    </izvorni_sadrzaj>
    <derivirana_varijabla naziv="DomainObject.Predmet.OstaliListFormatedOIB_1">
      <item>Gordan Grbić, OIB 21731880760</item>
    </derivirana_varijabla>
  </DomainObject.Predmet.OstaliListFormatedOIB>
  <DomainObject.Predmet.OstaliListFormatedWithAdress>
    <izvorni_sadrzaj>
      <item>Gordan Grbić, Pantovčak 137a, 10000 Zagreb</item>
    </izvorni_sadrzaj>
    <derivirana_varijabla naziv="DomainObject.Predmet.OstaliListFormatedWithAdress_1">
      <item>Gordan Grbić, Pantovčak 137a, 10000 Zagreb</item>
    </derivirana_varijabla>
  </DomainObject.Predmet.OstaliListFormatedWithAdress>
  <DomainObject.Predmet.OstaliListFormatedWithAdressOIB>
    <izvorni_sadrzaj>
      <item>Gordan Grbić, OIB 21731880760, Pantovčak 137a, 10000 Zagreb</item>
    </izvorni_sadrzaj>
    <derivirana_varijabla naziv="DomainObject.Predmet.OstaliListFormatedWithAdressOIB_1">
      <item>Gordan Grbić, OIB 21731880760, Pantovčak 137a, 10000 Zagreb</item>
    </derivirana_varijabla>
  </DomainObject.Predmet.OstaliListFormatedWithAdressOIB>
  <DomainObject.Predmet.OstaliListNazivFormated>
    <izvorni_sadrzaj>
      <item>Gordan Grbić</item>
    </izvorni_sadrzaj>
    <derivirana_varijabla naziv="DomainObject.Predmet.OstaliListNazivFormated_1">
      <item>Gordan Grbić</item>
    </derivirana_varijabla>
  </DomainObject.Predmet.OstaliListNazivFormated>
  <DomainObject.Predmet.OstaliListNazivFormatedOIB>
    <izvorni_sadrzaj>
      <item>Gordan Grbić, OIB 21731880760</item>
    </izvorni_sadrzaj>
    <derivirana_varijabla naziv="DomainObject.Predmet.OstaliListNazivFormatedOIB_1">
      <item>Gordan Grbić, OIB 21731880760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OMNES DISTRIBUCIJA j.d.o.o. za distribuciju knjiga i ostalih tiskovina</izvorni_sadrzaj>
    <derivirana_varijabla naziv="DomainObject.Predmet.ProtustrankaIDrugi_1">OMNES DISTRIBUCIJA j.d.o.o. za distribuciju knjiga i ostalih tiskovina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OMNES DISTRIBUCIJA j.d.o.o. za distribuciju knjiga i ostalih tiskovina, OIB 21165395214, Ehrlichova 11, 10000 Zagreb</izvorni_sadrzaj>
    <derivirana_varijabla naziv="DomainObject.Predmet.ProtustrankaIDrugiAdressOIB_1">OMNES DISTRIBUCIJA j.d.o.o. za distribuciju knjiga i ostalih tiskovina, OIB 21165395214, Ehrlichova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OMNES DISTRIBUCIJA j.d.o.o. za distribuciju knjiga i ostalih tiskovina</item>
      <item>FINA Regionalni centar Zagreb</item>
      <item>Gordan Grbić</item>
      <item>Gordan Grbić</item>
    </izvorni_sadrzaj>
    <derivirana_varijabla naziv="DomainObject.Predmet.SudioniciListNaziv_1">
      <item>OMNES DISTRIBUCIJA j.d.o.o. za distribuciju knjiga i ostalih tiskovina</item>
      <item>FINA Regionalni centar Zagreb</item>
      <item>Gordan Grbić</item>
      <item>Gordan Grbić</item>
    </derivirana_varijabla>
  </DomainObject.Predmet.SudioniciListNaziv>
  <DomainObject.Predmet.SudioniciListAdressOIB>
    <izvorni_sadrzaj>
      <item>OMNES DISTRIBUCIJA j.d.o.o. za distribuciju knjiga i ostalih tiskovina, OIB 21165395214, Ehrlichova 11,10000 Zagreb</item>
      <item>FINA Regionalni centar Zagreb, OIB 85821130368, Trg svibanjskih žrtava 1995. 1,10000 Zagreb</item>
      <item>Gordan Grbić, OIB 21731880760, Pantovčak 137a,10000 Zagreb</item>
      <item>Gordan Grbić, OIB 21731880760, Pantovčak 137a,10000 Zagreb</item>
    </izvorni_sadrzaj>
    <derivirana_varijabla naziv="DomainObject.Predmet.SudioniciListAdressOIB_1">
      <item>OMNES DISTRIBUCIJA j.d.o.o. za distribuciju knjiga i ostalih tiskovina, OIB 21165395214, Ehrlichova 11,10000 Zagreb</item>
      <item>FINA Regionalni centar Zagreb, OIB 85821130368, Trg svibanjskih žrtava 1995. 1,10000 Zagreb</item>
      <item>Gordan Grbić, OIB 21731880760, Pantovčak 137a,10000 Zagreb</item>
      <item>Gordan Grbić, OIB 21731880760, Pantovčak 137a,10000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21165395214</item>
      <item>, OIB 85821130368</item>
      <item>, OIB 21731880760</item>
      <item>, OIB 21731880760</item>
    </izvorni_sadrzaj>
    <derivirana_varijabla naziv="DomainObject.Predmet.SudioniciListNazivOIB_1">
      <item>, OIB 21165395214</item>
      <item>, OIB 85821130368</item>
      <item>, OIB 21731880760</item>
      <item>, OIB 21731880760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B6B77-29DF-49AF-A730-09710FE10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819</properties:Words>
  <properties:Characters>4630</properties:Characters>
  <properties:Lines>105</properties:Lines>
  <properties:Paragraphs>35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2018-11-08T08:37:00Z</dcterms:created>
  <dc:creator>gzubak</dc:creator>
  <cp:lastModifiedBy>Mirjana Gašparić</cp:lastModifiedBy>
  <cp:lastPrinted>2018-11-08T09:08:00Z</cp:lastPrinted>
  <dcterms:modified xmlns:xsi="http://www.w3.org/2001/XMLSchema-instance" xsi:type="dcterms:W3CDTF">2018-11-08T09:09:00Z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(St-1087-18 OTVORI  ZAKLJUČI - čl. 110. SABLJIĆ.docx)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