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6af9" w14:paraId="4456af9" w:rsidRDefault="002D49EC" w:rsidP="003F6C53" w:rsidR="002D49EC" w:rsidRPr="00F60CD9">
      <w:pPr>
        <w15:collapsed w:val="false"/>
      </w:pPr>
      <w:bookmarkStart w:name="_GoBack" w:id="0"/>
      <w:bookmarkEnd w:id="0"/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3C76A3">
      <w:pPr>
        <w:rPr>
          <w:b/>
          <w:bCs/>
        </w:rPr>
      </w:pPr>
      <w:r w:rsidRPr="003C76A3">
        <w:rPr>
          <w:b/>
          <w:bCs/>
        </w:rPr>
        <w:t>REPUBLIKA HRVATSKA</w:t>
      </w:r>
    </w:p>
    <w:p w:rsidRDefault="00721F79" w:rsidP="00721F79" w:rsidR="002B5525">
      <w:r w:rsidRPr="003C76A3">
        <w:rPr>
          <w:b/>
          <w:bCs/>
        </w:rPr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2B5525" w:rsidP="00EF138B" w:rsidR="002B5525" w:rsidRPr="00F60CD9"/>
    <w:p w:rsidRDefault="00AA1AD1" w:rsidP="00AA1AD1" w:rsidR="00AA1AD1" w:rsidRPr="003C76A3">
      <w:pPr>
        <w:jc w:val="center"/>
        <w:rPr>
          <w:b/>
          <w:bCs/>
        </w:rPr>
      </w:pPr>
      <w:r w:rsidRPr="003C76A3">
        <w:rPr>
          <w:b/>
          <w:bCs/>
        </w:rPr>
        <w:t xml:space="preserve">R E P U B L I K A  H R V A T S KA </w:t>
      </w:r>
    </w:p>
    <w:p w:rsidRDefault="005A3991" w:rsidP="00721F79" w:rsidR="005A3991" w:rsidRPr="003C76A3">
      <w:pPr>
        <w:rPr>
          <w:b/>
          <w:bCs/>
        </w:rPr>
      </w:pPr>
    </w:p>
    <w:p w:rsidRDefault="00DC59A2" w:rsidP="00721F79" w:rsidR="00721F79" w:rsidRPr="003C76A3">
      <w:pPr>
        <w:jc w:val="center"/>
        <w:rPr>
          <w:b/>
          <w:bCs/>
        </w:rPr>
      </w:pPr>
      <w:r w:rsidRPr="003C76A3">
        <w:rPr>
          <w:b/>
          <w:bCs/>
        </w:rPr>
        <w:t>Z A K L J U Č A K</w:t>
      </w:r>
    </w:p>
    <w:p w:rsidRDefault="002B5525" w:rsidP="00721F79" w:rsidR="002B5525" w:rsidRPr="00F60CD9">
      <w:pPr>
        <w:jc w:val="both"/>
      </w:pPr>
    </w:p>
    <w:p w:rsidRDefault="003C76A3" w:rsidP="00EF138B" w:rsidR="004270AE" w:rsidRPr="00EF138B">
      <w:pPr>
        <w:pStyle w:val="Tijeloteksta"/>
        <w:ind w:firstLine="708"/>
        <w:rPr>
          <w:szCs w:val="24"/>
        </w:rPr>
      </w:pPr>
      <w:r>
        <w:t xml:space="preserve">Trgovački sud u Zadru, </w:t>
      </w:r>
      <w:r w:rsidR="008372C5">
        <w:t xml:space="preserve">po sutkinji Ani Markač </w:t>
      </w:r>
      <w:r>
        <w:t xml:space="preserve">u stečajnom </w:t>
      </w:r>
      <w:r w:rsidR="00721F79" w:rsidRPr="00F60CD9">
        <w:t>postupk</w:t>
      </w:r>
      <w:r w:rsidR="00DC59A2">
        <w:t>u</w:t>
      </w:r>
      <w:r w:rsidR="00721F79" w:rsidRPr="00F60CD9">
        <w:t xml:space="preserve">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EF138B">
        <w:t xml:space="preserve">CONTROL HOME MANAGMENT d.o.o., Benkovac, Ulica Kotarskih Serdara 10,  OIB:21878197085, kojeg zastupa stečajni upravitelj Ivica Matas iz Šibenika, </w:t>
      </w:r>
      <w:r w:rsidR="008372C5" w:rsidRPr="00A57832">
        <w:rPr>
          <w:szCs w:val="24"/>
        </w:rPr>
        <w:t xml:space="preserve">dana </w:t>
      </w:r>
      <w:r w:rsidR="00EF138B">
        <w:rPr>
          <w:szCs w:val="24"/>
        </w:rPr>
        <w:t xml:space="preserve">10. listopada 2017. </w:t>
      </w:r>
      <w:r w:rsidR="008372C5" w:rsidRPr="00A57832">
        <w:rPr>
          <w:szCs w:val="24"/>
        </w:rPr>
        <w:t xml:space="preserve"> </w:t>
      </w:r>
    </w:p>
    <w:p w:rsidRDefault="00DC59A2" w:rsidP="00721F79" w:rsidR="00721F79" w:rsidRPr="00F60CD9">
      <w:pPr>
        <w:jc w:val="center"/>
      </w:pPr>
      <w:r>
        <w:t xml:space="preserve">z a k l j u č i o </w:t>
      </w:r>
      <w:r w:rsidR="00721F79" w:rsidRPr="00F60CD9">
        <w:t xml:space="preserve">  j e</w:t>
      </w:r>
    </w:p>
    <w:p w:rsidRDefault="00EF138B" w:rsidP="00EF138B" w:rsidR="00EF138B">
      <w:pPr>
        <w:jc w:val="both"/>
      </w:pPr>
    </w:p>
    <w:p w:rsidRDefault="002A74FB" w:rsidP="00BF4386" w:rsidR="005A3991">
      <w:pPr>
        <w:ind w:firstLine="708"/>
        <w:jc w:val="both"/>
      </w:pPr>
      <w:r>
        <w:t xml:space="preserve">Nalaže se Financijskoj agenciji da </w:t>
      </w:r>
      <w:r w:rsidR="00EF138B">
        <w:t xml:space="preserve">se u roku 8 (osam) dana od dana zaprimanja prijepisa ovog zaključka očituje u odnosu na činjenicu zaplijene predujma za namirenje </w:t>
      </w:r>
      <w:r w:rsidR="00BF4386">
        <w:t>troškova stečajnog postupka u odnosu na uvod</w:t>
      </w:r>
      <w:r w:rsidR="004C7970">
        <w:t>no</w:t>
      </w:r>
      <w:r w:rsidR="00BF4386">
        <w:t xml:space="preserve"> označenog dužnika obzirom </w:t>
      </w:r>
      <w:r w:rsidR="004C7970">
        <w:t xml:space="preserve">da postoji kontradiktornost jer </w:t>
      </w:r>
      <w:r w:rsidR="00BF4386">
        <w:t xml:space="preserve">iz Zahtjeva za provedbu skraćenog stečajnog postupka Financijske agencije, Klasa:110-07/16-01/04, </w:t>
      </w:r>
      <w:proofErr w:type="spellStart"/>
      <w:r w:rsidR="00BF4386">
        <w:t>Ur.broj</w:t>
      </w:r>
      <w:proofErr w:type="spellEnd"/>
      <w:r w:rsidR="00BF4386">
        <w:t xml:space="preserve">:04-06-16-11788 od 14. rujna 2016. proizlazi da </w:t>
      </w:r>
      <w:r w:rsidR="004C7970">
        <w:t>je</w:t>
      </w:r>
      <w:r w:rsidR="00BF4386">
        <w:t xml:space="preserve"> zaplijenjen iznos od 5.000,00 kn na ime predmetno</w:t>
      </w:r>
      <w:r w:rsidR="004C7970">
        <w:t>g predujma, a iz p</w:t>
      </w:r>
      <w:r w:rsidR="00BF4386">
        <w:t xml:space="preserve">odnesak Financijske agencije, Klasa:110-07/17-02/90, </w:t>
      </w:r>
      <w:proofErr w:type="spellStart"/>
      <w:r w:rsidR="00BF4386">
        <w:t>Ur.broj</w:t>
      </w:r>
      <w:proofErr w:type="spellEnd"/>
      <w:r w:rsidR="00BF4386">
        <w:t xml:space="preserve">:08-4062-17-171 od 25. rujna 2017. proizlazi da Agencija nije u mogućnosti postupiti po nalogu suda iz rješenja St-30/17-27 od 20. rujna 2017. jer da ovršenik nema zaplijenjena sredstva.  </w:t>
      </w:r>
    </w:p>
    <w:p w:rsidRDefault="004C7970" w:rsidP="00BF4386" w:rsidR="004C7970" w:rsidRPr="00BF4386">
      <w:pPr>
        <w:ind w:firstLine="708"/>
        <w:jc w:val="both"/>
        <w:rPr>
          <w:u w:val="single"/>
        </w:rPr>
      </w:pPr>
    </w:p>
    <w:p w:rsidRDefault="00721F79" w:rsidP="008372C5" w:rsidR="00C443B6">
      <w:pPr>
        <w:jc w:val="center"/>
      </w:pPr>
      <w:r w:rsidRPr="00F60CD9">
        <w:t>U Zadru</w:t>
      </w:r>
      <w:r w:rsidR="00BF4386">
        <w:t xml:space="preserve"> 10. listopada 2017. 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563DFA" w:rsidP="00CF6703" w:rsidR="00794DBD">
      <w:pPr>
        <w:jc w:val="right"/>
      </w:pPr>
      <w:r>
        <w:tab/>
      </w:r>
      <w:r>
        <w:tab/>
      </w:r>
      <w:r>
        <w:tab/>
      </w:r>
      <w:r>
        <w:tab/>
        <w:t xml:space="preserve">                              </w:t>
      </w:r>
      <w:r w:rsidR="00794DBD" w:rsidRPr="002C500F">
        <w:t>S</w:t>
      </w:r>
      <w:r w:rsidR="008372C5">
        <w:t>utkinja</w:t>
      </w:r>
    </w:p>
    <w:p w:rsidRDefault="008372C5" w:rsidP="00CF6703" w:rsidR="00794DBD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280C18">
        <w:t xml:space="preserve">            </w:t>
      </w:r>
      <w:r w:rsidR="00563DFA">
        <w:t xml:space="preserve">                       </w:t>
      </w:r>
      <w:r w:rsidR="00A70A5D">
        <w:t>A</w:t>
      </w:r>
      <w:r>
        <w:t>na Markač</w:t>
      </w:r>
    </w:p>
    <w:p w:rsidRDefault="003C5ED2" w:rsidP="00CF6703" w:rsidR="003C5ED2" w:rsidRPr="00F60CD9">
      <w:pPr>
        <w:jc w:val="right"/>
      </w:pPr>
    </w:p>
    <w:p w:rsidRDefault="00563DFA" w:rsidP="00721F79" w:rsidR="00563DFA"/>
    <w:p w:rsidRDefault="00563DFA" w:rsidP="00721F79" w:rsidR="00563DFA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 xml:space="preserve">Protiv ovog </w:t>
      </w:r>
      <w:r w:rsidR="00DC59A2">
        <w:t>zaključka</w:t>
      </w:r>
      <w:r w:rsidRPr="00F60CD9">
        <w:t xml:space="preserve"> nije dopuštena žalba.</w:t>
      </w:r>
    </w:p>
    <w:p w:rsidRDefault="00280C18" w:rsidP="00280C18" w:rsidR="00280C18" w:rsidRPr="00F60CD9"/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20610B" w:rsidP="003E74EE" w:rsidR="008372C5">
      <w:pPr>
        <w:numPr>
          <w:ilvl w:val="0"/>
          <w:numId w:val="3"/>
        </w:numPr>
      </w:pPr>
      <w:r w:rsidRPr="00F60CD9">
        <w:t>FINA</w:t>
      </w:r>
      <w:r w:rsidR="00F835AE">
        <w:t xml:space="preserve"> </w:t>
      </w:r>
    </w:p>
    <w:p w:rsidRDefault="00BF4386" w:rsidP="003E74EE" w:rsidR="00BF4386">
      <w:pPr>
        <w:numPr>
          <w:ilvl w:val="0"/>
          <w:numId w:val="3"/>
        </w:numPr>
      </w:pPr>
      <w:r>
        <w:t>e-Oglasna ploča sud</w:t>
      </w:r>
      <w:r w:rsidR="004C7970">
        <w:t>o</w:t>
      </w:r>
      <w:r>
        <w:t>va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80C18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proofErr w:type="spellStart"/>
    <w:r w:rsidR="003C6ABB">
      <w:t>Posl</w:t>
    </w:r>
    <w:proofErr w:type="spellEnd"/>
    <w:r w:rsidR="003C6ABB">
      <w:t>. br.: 1 St-653/15-14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6A3" w:rsidP="003E74EE" w:rsidR="003C76A3" w:rsidRPr="00F60CD9">
    <w:pPr>
      <w:jc w:val="right"/>
    </w:pPr>
    <w:proofErr w:type="spellStart"/>
    <w:r>
      <w:t>P</w:t>
    </w:r>
    <w:r w:rsidR="00280C18">
      <w:t>osl</w:t>
    </w:r>
    <w:proofErr w:type="spellEnd"/>
    <w:r w:rsidR="00280C18">
      <w:t xml:space="preserve">. </w:t>
    </w:r>
    <w:r w:rsidR="00EF138B">
      <w:t>br. 2 St-30/17-33</w:t>
    </w:r>
  </w:p>
  <w:p w:rsidRDefault="003C76A3" w:rsidP="003C76A3" w:rsidR="003C76A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1F3A204E"/>
    <w:multiLevelType w:val="hybridMultilevel"/>
    <w:tmpl w:val="6E147C52"/>
    <w:lvl w:tplc="9946955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D3E0922"/>
    <w:multiLevelType w:val="hybridMultilevel"/>
    <w:tmpl w:val="579A2240"/>
    <w:lvl w:tplc="26A860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511D7"/>
    <w:rsid w:val="0025294D"/>
    <w:rsid w:val="002535AA"/>
    <w:rsid w:val="00255016"/>
    <w:rsid w:val="00256564"/>
    <w:rsid w:val="00280133"/>
    <w:rsid w:val="00280C18"/>
    <w:rsid w:val="0028521F"/>
    <w:rsid w:val="00285EF8"/>
    <w:rsid w:val="00296976"/>
    <w:rsid w:val="002A16C9"/>
    <w:rsid w:val="002A1E48"/>
    <w:rsid w:val="002A2216"/>
    <w:rsid w:val="002A72E9"/>
    <w:rsid w:val="002A74FB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C76A3"/>
    <w:rsid w:val="003D3F43"/>
    <w:rsid w:val="003E39C3"/>
    <w:rsid w:val="003E42F9"/>
    <w:rsid w:val="003E74EE"/>
    <w:rsid w:val="003F3D1A"/>
    <w:rsid w:val="003F6C53"/>
    <w:rsid w:val="00407508"/>
    <w:rsid w:val="00420931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C7970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3DF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372C5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4386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6703"/>
    <w:rsid w:val="00D04475"/>
    <w:rsid w:val="00D221FC"/>
    <w:rsid w:val="00D344BB"/>
    <w:rsid w:val="00D41552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59A2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138B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F67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7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7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7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7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F67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7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7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7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7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rujna 2017.</izvorni_sadrzaj>
    <derivirana_varijabla naziv="DomainObject.Predmet.DatumRjesavanja_1">25.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St-30/2017</izvorni_sadrzaj>
    <derivirana_varijabla naziv="DomainObject.Predmet.OznakaBroj_1">St-30/2017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CONTROL HOME MANAGMENT društvo s ograničenom odgovornošću za usluge i trgovinu</izvorni_sadrzaj>
    <derivirana_varijabla naziv="DomainObject.Predmet.ProtustrankaFormated_1">  CONTROL HOME MANAGMENT društvo s ograničenom odgovornošću za usluge i trgovinu</derivirana_varijabla>
  </DomainObject.Predmet.ProtustrankaFormated>
  <DomainObject.Predmet.ProtustrankaFormatedOIB>
    <izvorni_sadrzaj>  CONTROL HOME MANAGMENT društvo s ograničenom odgovornošću za usluge i trgovinu, OIB 21878197085</izvorni_sadrzaj>
    <derivirana_varijabla naziv="DomainObject.Predmet.ProtustrankaFormatedOIB_1">  CONTROL HOME MANAGMENT društvo s ograničenom odgovornošću za usluge i trgovinu, OIB 21878197085</derivirana_varijabla>
  </DomainObject.Predmet.ProtustrankaFormatedOIB>
  <DomainObject.Predmet.ProtustrankaFormatedWithAdress>
    <izvorni_sadrzaj> CONTROL HOME MANAGMENT društvo s ograničenom odgovornošću za usluge i trgovinu, Ulica Kotarskih Serdara 10, 23420 Benkovac</izvorni_sadrzaj>
    <derivirana_varijabla naziv="DomainObject.Predmet.ProtustrankaFormatedWithAdress_1"> CONTROL HOME MANAGMENT društvo s ograničenom odgovornošću za usluge i trgovinu, Ulica Kotarskih Serdara 10, 23420 Benkovac</derivirana_varijabla>
  </DomainObject.Predmet.ProtustrankaFormatedWithAdress>
  <DomainObject.Predmet.ProtustrankaFormatedWithAdressOIB>
    <izvorni_sadrzaj> CONTROL HOME MANAGMENT društvo s ograničenom odgovornošću za usluge i trgovinu, OIB 21878197085, Ulica Kotarskih Serdara 10, 23420 Benkovac</izvorni_sadrzaj>
    <derivirana_varijabla naziv="DomainObject.Predmet.ProtustrankaFormatedWithAdressOIB_1"> CONTROL HOME MANAGMENT društvo s ograničenom odgovornošću za usluge i trgovinu, OIB 21878197085, Ulica Kotarskih Serdara 10, 23420 Benkovac</derivirana_varijabla>
  </DomainObject.Predmet.ProtustrankaFormatedWithAdressOIB>
  <DomainObject.Predmet.ProtustrankaWithAdress>
    <izvorni_sadrzaj>CONTROL HOME MANAGMENT društvo s ograničenom odgovornošću za usluge i trgovinu Ulica Kotarskih Serdara 10, 23420 Benkovac</izvorni_sadrzaj>
    <derivirana_varijabla naziv="DomainObject.Predmet.ProtustrankaWithAdress_1">CONTROL HOME MANAGMENT društvo s ograničenom odgovornošću za usluge i trgovinu Ulica Kotarskih Serdara 10, 23420 Benkovac</derivirana_varijabla>
  </DomainObject.Predmet.ProtustrankaWithAdress>
  <DomainObject.Predmet.ProtustrankaWithAdressOIB>
    <izvorni_sadrzaj>CONTROL HOME MANAGMENT društvo s ograničenom odgovornošću za usluge i trgovinu, OIB 21878197085, Ulica Kotarskih Serdara 10, 23420 Benkovac</izvorni_sadrzaj>
    <derivirana_varijabla naziv="DomainObject.Predmet.ProtustrankaWithAdressOIB_1">CONTROL HOME MANAGMENT društvo s ograničenom odgovornošću za usluge i trgovinu, OIB 21878197085, Ulica Kotarskih Serdara 10, 23420 Benkovac</derivirana_varijabla>
  </DomainObject.Predmet.ProtustrankaWithAdressOIB>
  <DomainObject.Predmet.ProtustrankaNazivFormated>
    <izvorni_sadrzaj>CONTROL HOME MANAGMENT društvo s ograničenom odgovornošću za usluge i trgovinu</izvorni_sadrzaj>
    <derivirana_varijabla naziv="DomainObject.Predmet.ProtustrankaNazivFormated_1">CONTROL HOME MANAGMENT društvo s ograničenom odgovornošću za usluge i trgovinu</derivirana_varijabla>
  </DomainObject.Predmet.ProtustrankaNazivFormated>
  <DomainObject.Predmet.ProtustrankaNazivFormatedOIB>
    <izvorni_sadrzaj>CONTROL HOME MANAGMENT društvo s ograničenom odgovornošću za usluge i trgovinu, OIB 21878197085</izvorni_sadrzaj>
    <derivirana_varijabla naziv="DomainObject.Predmet.ProtustrankaNazivFormatedOIB_1">CONTROL HOME MANAGMENT društvo s ograničenom odgovornošću za usluge i trgovinu, OIB 21878197085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CONTROL HOME MANAGMENT društvo s ograničenom odgovornošću za usluge i trgovinu</item>
    </izvorni_sadrzaj>
    <derivirana_varijabla naziv="DomainObject.Predmet.ProtuStrankaListFormated_1">
      <item>CONTROL HOME MANAGMENT društvo s ograničenom odgovornošću za usluge i trgovinu</item>
    </derivirana_varijabla>
  </DomainObject.Predmet.ProtuStrankaListFormated>
  <DomainObject.Predmet.ProtuStrankaListFormatedOIB>
    <izvorni_sadrzaj>
      <item>CONTROL HOME MANAGMENT društvo s ograničenom odgovornošću za usluge i trgovinu, OIB 21878197085</item>
    </izvorni_sadrzaj>
    <derivirana_varijabla naziv="DomainObject.Predmet.ProtuStrankaListFormatedOIB_1">
      <item>CONTROL HOME MANAGMENT društvo s ograničenom odgovornošću za usluge i trgovinu, OIB 21878197085</item>
    </derivirana_varijabla>
  </DomainObject.Predmet.ProtuStrankaListFormatedOIB>
  <DomainObject.Predmet.ProtuStrankaListFormatedWithAdress>
    <izvorni_sadrzaj>
      <item>CONTROL HOME MANAGMENT društvo s ograničenom odgovornošću za usluge i trgovinu, Ulica Kotarskih Serdara 10, 23420 Benkovac</item>
    </izvorni_sadrzaj>
    <derivirana_varijabla naziv="DomainObject.Predmet.ProtuStrankaListFormatedWithAdress_1">
      <item>CONTROL HOME MANAGMENT društvo s ograničenom odgovornošću za usluge i trgovinu, Ulica Kotarskih Serdara 10, 23420 Benkovac</item>
    </derivirana_varijabla>
  </DomainObject.Predmet.ProtuStrankaListFormatedWithAdress>
  <DomainObject.Predmet.ProtuStrankaListFormatedWithAdressOIB>
    <izvorni_sadrzaj>
      <item>CONTROL HOME MANAGMENT društvo s ograničenom odgovornošću za usluge i trgovinu, OIB 21878197085, Ulica Kotarskih Serdara 10, 23420 Benkovac</item>
    </izvorni_sadrzaj>
    <derivirana_varijabla naziv="DomainObject.Predmet.ProtuStrankaListFormatedWithAdressOIB_1">
      <item>CONTROL HOME MANAGMENT društvo s ograničenom odgovornošću za usluge i trgovinu, OIB 21878197085, Ulica Kotarskih Serdara 10, 23420 Benkovac</item>
    </derivirana_varijabla>
  </DomainObject.Predmet.ProtuStrankaListFormatedWithAdressOIB>
  <DomainObject.Predmet.ProtuStrankaListNazivFormated>
    <izvorni_sadrzaj>
      <item>CONTROL HOME MANAGMENT društvo s ograničenom odgovornošću za usluge i trgovinu</item>
    </izvorni_sadrzaj>
    <derivirana_varijabla naziv="DomainObject.Predmet.ProtuStrankaListNazivFormated_1">
      <item>CONTROL HOME MANAGMENT društvo s ograničenom odgovornošću za usluge i trgovinu</item>
    </derivirana_varijabla>
  </DomainObject.Predmet.ProtuStrankaListNazivFormated>
  <DomainObject.Predmet.ProtuStrankaListNazivFormatedOIB>
    <izvorni_sadrzaj>
      <item>CONTROL HOME MANAGMENT društvo s ograničenom odgovornošću za usluge i trgovinu, OIB 21878197085</item>
    </izvorni_sadrzaj>
    <derivirana_varijabla naziv="DomainObject.Predmet.ProtuStrankaListNazivFormatedOIB_1">
      <item>CONTROL HOME MANAGMENT društvo s ograničenom odgovornošću za usluge i trgovinu, OIB 21878197085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CONTROL HOME MANAGMENT društvo s ograničenom odgovornošću za usluge i trgovinu</izvorni_sadrzaj>
    <derivirana_varijabla naziv="DomainObject.Predmet.ProtustrankaIDrugi_1">CONTROL HOME MANAGMENT društvo s ograničenom odgovornošću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CONTROL HOME MANAGMENT društvo s ograničenom odgovornošću za usluge i trgovinu, OIB 21878197085, Ulica Kotarskih Serdara 10, 23420 Benkovac</izvorni_sadrzaj>
    <derivirana_varijabla naziv="DomainObject.Predmet.ProtustrankaIDrugiAdressOIB_1">CONTROL HOME MANAGMENT društvo s ograničenom odgovornošću za usluge i trgovinu, OIB 21878197085, Ulica Kotarskih Serdara 10,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rujna 2017.</izvorni_sadrzaj>
    <derivirana_varijabla naziv="DomainObject.Predmet.OdlukaRjesenje.DatumDonosenjaOdluke_1">20.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St-30/2017-18</izvorni_sadrzaj>
    <derivirana_varijabla naziv="DomainObject.Predmet.OdlukaRjesenje.Oznaka_1">St-30/2017-18</derivirana_varijabla>
  </DomainObject.Predmet.OdlukaRjesenje.Oznaka>
  <DomainObject.Predmet.SudioniciListNaziv>
    <izvorni_sadrzaj>
      <item>FINA</item>
      <item>CONTROL HOME MANAGMENT društvo s ograničenom odgovornošću za usluge i trgovinu</item>
    </izvorni_sadrzaj>
    <derivirana_varijabla naziv="DomainObject.Predmet.SudioniciListNaziv_1">
      <item>FINA</item>
      <item>CONTROL HOME MANAGMENT društvo s ograničenom odgovornošću za usluge i trgovinu</item>
    </derivirana_varijabla>
  </DomainObject.Predmet.SudioniciListNaziv>
  <DomainObject.Predmet.SudioniciListAdressOIB>
    <izvorni_sadrzaj>
      <item>FINA, OIB 85821130368</item>
      <item>CONTROL HOME MANAGMENT društvo s ograničenom odgovornošću za usluge i trgovinu, OIB 21878197085, Ulica Kotarskih Serdara 10,23420 Benkovac</item>
    </izvorni_sadrzaj>
    <derivirana_varijabla naziv="DomainObject.Predmet.SudioniciListAdressOIB_1">
      <item>FINA, OIB 85821130368</item>
      <item>CONTROL HOME MANAGMENT društvo s ograničenom odgovornošću za usluge i trgovinu, OIB 21878197085, Ulica Kotarskih Serdara 10,23420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21878197085</item>
    </izvorni_sadrzaj>
    <derivirana_varijabla naziv="DomainObject.Predmet.SudioniciListNazivOIB_1">
      <item>, OIB 85821130368</item>
      <item>, OIB 21878197085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34F4DA-EC0F-4D31-9B38-6A5562D2FB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211</properties:Words>
  <properties:Characters>1093</properties:Characters>
  <properties:Lines>46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2017-10-10T14:42:00Z</dcterms:created>
  <dc:creator>Administrator</dc:creator>
  <cp:lastModifiedBy>Marijana Žuža</cp:lastModifiedBy>
  <cp:lastPrinted>2017-10-10T14:51:00Z</cp:lastPrinted>
  <dcterms:modified xmlns:xsi="http://www.w3.org/2001/XMLSchema-instance" xsi:type="dcterms:W3CDTF">2017-10-12T09:19:00Z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