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fc89" w14:paraId="f95fc8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6-St.2211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166031">
        <w:rPr>
          <w:b/>
        </w:rPr>
        <w:t>MASP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r w:rsidR="00166031">
        <w:t>Dubravka</w:t>
      </w:r>
      <w:r>
        <w:t xml:space="preserve">, OIB: </w:t>
      </w:r>
      <w:r w:rsidR="00166031">
        <w:t>38548826948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166031" w:rsidRPr="00166031">
        <w:rPr>
          <w:b/>
        </w:rPr>
        <w:t xml:space="preserve"> </w:t>
      </w:r>
      <w:r w:rsidR="00166031">
        <w:rPr>
          <w:b/>
        </w:rPr>
        <w:t>MASP</w:t>
      </w:r>
      <w:r w:rsidR="00166031" w:rsidRPr="004E2A1F">
        <w:rPr>
          <w:b/>
        </w:rPr>
        <w:t xml:space="preserve"> d.o.o</w:t>
      </w:r>
      <w:r w:rsidR="00166031">
        <w:t>., Dubravka, OIB: 38548826948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1. rujna 2015. godine dužniku u očevidniku redoslijeda osnova za plaćanje ima evidentirane neizvršene osnove za plaćanje u ukupnom iznosu od </w:t>
      </w:r>
      <w:r w:rsidR="00166031">
        <w:rPr>
          <w:sz w:val="22"/>
          <w:szCs w:val="22"/>
        </w:rPr>
        <w:t>254.579,58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4E2A1F"/>
    <w:rsid w:val="00A1036C"/>
    <w:rsid w:val="00B7684E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84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84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84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84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84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84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84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84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St-2211/2015</izvorni_sadrzaj>
    <derivirana_varijabla naziv="DomainObject.Predmet.OznakaBroj_1">St-2211/2015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MASP d.o.o. za trgovinu, ugostiteljstvo, turizam i usluge</izvorni_sadrzaj>
    <derivirana_varijabla naziv="DomainObject.Predmet.ProtustrankaFormated_1">  MASP d.o.o. za trgovinu, ugostiteljstvo, turizam i usluge</derivirana_varijabla>
  </DomainObject.Predmet.ProtustrankaFormated>
  <DomainObject.Predmet.ProtustrankaFormatedOIB>
    <izvorni_sadrzaj>  MASP d.o.o. za trgovinu, ugostiteljstvo, turizam i usluge, OIB 38548826948</izvorni_sadrzaj>
    <derivirana_varijabla naziv="DomainObject.Predmet.ProtustrankaFormatedOIB_1">  MASP d.o.o. za trgovinu, ugostiteljstvo, turizam i usluge, OIB 38548826948</derivirana_varijabla>
  </DomainObject.Predmet.ProtustrankaFormatedOIB>
  <DomainObject.Predmet.ProtustrankaFormatedWithAdress>
    <izvorni_sadrzaj> MASP d.o.o. za trgovinu, ugostiteljstvo, turizam i usluge, Dunave 11, 20216 Dubravka</izvorni_sadrzaj>
    <derivirana_varijabla naziv="DomainObject.Predmet.ProtustrankaFormatedWithAdress_1"> MASP d.o.o. za trgovinu, ugostiteljstvo, turizam i usluge, Dunave 11, 20216 Dubravka</derivirana_varijabla>
  </DomainObject.Predmet.ProtustrankaFormatedWithAdress>
  <DomainObject.Predmet.ProtustrankaFormatedWithAdressOIB>
    <izvorni_sadrzaj> MASP d.o.o. za trgovinu, ugostiteljstvo, turizam i usluge, OIB 38548826948, Dunave 11, 20216 Dubravka</izvorni_sadrzaj>
    <derivirana_varijabla naziv="DomainObject.Predmet.ProtustrankaFormatedWithAdressOIB_1"> MASP d.o.o. za trgovinu, ugostiteljstvo, turizam i usluge, OIB 38548826948, Dunave 11, 20216 Dubravka</derivirana_varijabla>
  </DomainObject.Predmet.ProtustrankaFormatedWithAdressOIB>
  <DomainObject.Predmet.ProtustrankaWithAdress>
    <izvorni_sadrzaj>MASP d.o.o. za trgovinu, ugostiteljstvo, turizam i usluge Dunave 11, 20216 Dubravka</izvorni_sadrzaj>
    <derivirana_varijabla naziv="DomainObject.Predmet.ProtustrankaWithAdress_1">MASP d.o.o. za trgovinu, ugostiteljstvo, turizam i usluge Dunave 11, 20216 Dubravka</derivirana_varijabla>
  </DomainObject.Predmet.ProtustrankaWithAdress>
  <DomainObject.Predmet.ProtustrankaWithAdressOIB>
    <izvorni_sadrzaj>MASP d.o.o. za trgovinu, ugostiteljstvo, turizam i usluge, OIB 38548826948, Dunave 11, 20216 Dubravka</izvorni_sadrzaj>
    <derivirana_varijabla naziv="DomainObject.Predmet.ProtustrankaWithAdressOIB_1">MASP d.o.o. za trgovinu, ugostiteljstvo, turizam i usluge, OIB 38548826948, Dunave 11, 20216 Dubravka</derivirana_varijabla>
  </DomainObject.Predmet.ProtustrankaWithAdressOIB>
  <DomainObject.Predmet.ProtustrankaNazivFormated>
    <izvorni_sadrzaj>MASP d.o.o. za trgovinu, ugostiteljstvo, turizam i usluge</izvorni_sadrzaj>
    <derivirana_varijabla naziv="DomainObject.Predmet.ProtustrankaNazivFormated_1">MASP d.o.o. za trgovinu, ugostiteljstvo, turizam i usluge</derivirana_varijabla>
  </DomainObject.Predmet.ProtustrankaNazivFormated>
  <DomainObject.Predmet.ProtustrankaNazivFormatedOIB>
    <izvorni_sadrzaj>MASP d.o.o. za trgovinu, ugostiteljstvo, turizam i usluge, OIB 38548826948</izvorni_sadrzaj>
    <derivirana_varijabla naziv="DomainObject.Predmet.ProtustrankaNazivFormatedOIB_1">MASP d.o.o. za trgovinu, ugostiteljstvo, turizam i usluge, OIB 38548826948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254579.58</izvorni_sadrzaj>
    <derivirana_varijabla naziv="DomainObject.Predmet.TrenutnaVrijednost_1">254579.58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MASP d.o.o. za trgovinu, ugostiteljstvo, turizam i usluge</item>
    </izvorni_sadrzaj>
    <derivirana_varijabla naziv="DomainObject.Predmet.ProtuStrankaListFormated_1">
      <item>MASP d.o.o. za trgovinu, ugostiteljstvo, turizam i usluge</item>
    </derivirana_varijabla>
  </DomainObject.Predmet.ProtuStrankaListFormated>
  <DomainObject.Predmet.ProtuStrankaListFormatedOIB>
    <izvorni_sadrzaj>
      <item>MASP d.o.o. za trgovinu, ugostiteljstvo, turizam i usluge, OIB 38548826948</item>
    </izvorni_sadrzaj>
    <derivirana_varijabla naziv="DomainObject.Predmet.ProtuStrankaListFormatedOIB_1">
      <item>MASP d.o.o. za trgovinu, ugostiteljstvo, turizam i usluge, OIB 38548826948</item>
    </derivirana_varijabla>
  </DomainObject.Predmet.ProtuStrankaListFormatedOIB>
  <DomainObject.Predmet.ProtuStrankaListFormatedWithAdress>
    <izvorni_sadrzaj>
      <item>MASP d.o.o. za trgovinu, ugostiteljstvo, turizam i usluge, Dunave 11, 20216 Dubravka</item>
    </izvorni_sadrzaj>
    <derivirana_varijabla naziv="DomainObject.Predmet.ProtuStrankaListFormatedWithAdress_1">
      <item>MASP d.o.o. za trgovinu, ugostiteljstvo, turizam i usluge, Dunave 11, 20216 Dubravka</item>
    </derivirana_varijabla>
  </DomainObject.Predmet.ProtuStrankaListFormatedWithAdress>
  <DomainObject.Predmet.ProtuStrankaListFormatedWithAdressOIB>
    <izvorni_sadrzaj>
      <item>MASP d.o.o. za trgovinu, ugostiteljstvo, turizam i usluge, OIB 38548826948, Dunave 11, 20216 Dubravka</item>
    </izvorni_sadrzaj>
    <derivirana_varijabla naziv="DomainObject.Predmet.ProtuStrankaListFormatedWithAdressOIB_1">
      <item>MASP d.o.o. za trgovinu, ugostiteljstvo, turizam i usluge, OIB 38548826948, Dunave 11, 20216 Dubravka</item>
    </derivirana_varijabla>
  </DomainObject.Predmet.ProtuStrankaListFormatedWithAdressOIB>
  <DomainObject.Predmet.ProtuStrankaListNazivFormated>
    <izvorni_sadrzaj>
      <item>MASP d.o.o. za trgovinu, ugostiteljstvo, turizam i usluge</item>
    </izvorni_sadrzaj>
    <derivirana_varijabla naziv="DomainObject.Predmet.ProtuStrankaListNazivFormated_1">
      <item>MASP d.o.o. za trgovinu, ugostiteljstvo, turizam i usluge</item>
    </derivirana_varijabla>
  </DomainObject.Predmet.ProtuStrankaListNazivFormated>
  <DomainObject.Predmet.ProtuStrankaListNazivFormatedOIB>
    <izvorni_sadrzaj>
      <item>MASP d.o.o. za trgovinu, ugostiteljstvo, turizam i usluge, OIB 38548826948</item>
    </izvorni_sadrzaj>
    <derivirana_varijabla naziv="DomainObject.Predmet.ProtuStrankaListNazivFormatedOIB_1">
      <item>MASP d.o.o. za trgovinu, ugostiteljstvo, turizam i usluge, OIB 38548826948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MASP d.o.o. za trgovinu, ugostiteljstvo, turizam i usluge</izvorni_sadrzaj>
    <derivirana_varijabla naziv="DomainObject.Predmet.ProtustrankaIDrugi_1">MASP d.o.o. za trgovinu,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MASP d.o.o. za trgovinu, ugostiteljstvo, turizam i usluge, OIB 38548826948, Dunave 11, 20216 Dubravka</izvorni_sadrzaj>
    <derivirana_varijabla naziv="DomainObject.Predmet.ProtustrankaIDrugiAdressOIB_1">MASP d.o.o. za trgovinu, ugostiteljstvo, turizam i usluge, OIB 38548826948, Dunave 11, 20216 Dubravka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MASP d.o.o. za trgovinu, ugostiteljstvo, turizam i usluge</item>
    </izvorni_sadrzaj>
    <derivirana_varijabla naziv="DomainObject.Predmet.SudioniciListNaziv_1">
      <item>FINA, RC Split, Podružnica Dubrovnik</item>
      <item>MASP d.o.o. za trgovinu,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MASP d.o.o. za trgovinu, ugostiteljstvo, turizam i usluge, OIB 38548826948, Dunave 11,20216 Dubravka</item>
    </izvorni_sadrzaj>
    <derivirana_varijabla naziv="DomainObject.Predmet.SudioniciListAdressOIB_1">
      <item>FINA, RC Split, Podružnica Dubrovnik, OIB 85821130368, Vukovarska 2,20000 Dubrovnik</item>
      <item>MASP d.o.o. za trgovinu, ugostiteljstvo, turizam i usluge, OIB 38548826948, Dunave 11,20216 Dubravka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38548826948</item>
    </izvorni_sadrzaj>
    <derivirana_varijabla naziv="DomainObject.Predmet.SudioniciListNazivOIB_1">
      <item>, OIB 85821130368</item>
      <item>, OIB 38548826948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1581</properties:Characters>
  <properties:Lines>48</properties:Lines>
  <properties:Paragraphs>18</properties:Paragraphs>
  <properties:TotalTime>3</properties:TotalTime>
  <properties:ScaleCrop>false</properties:ScaleCrop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Mirjana Mihović</cp:lastModifiedBy>
  <cp:lastPrinted>2015-12-03T12:20:00Z</cp:lastPrinted>
  <dcterms:modified xmlns:xsi="http://www.w3.org/2001/XMLSchema-instance" xsi:type="dcterms:W3CDTF">2015-12-07T07:59:00Z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