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0dafa" w14:paraId="4b0dafa" w:rsidRDefault="00CC00F1" w:rsidP="00CC00F1" w:rsidR="000A7106" w:rsidRPr="00FA3260">
      <w:pPr>
        <w:jc w:val="right"/>
        <w15:collapsed w:val="false"/>
        <w:rPr>
          <w:b/>
        </w:rPr>
      </w:pPr>
      <w:bookmarkStart w:name="_GoBack" w:id="0"/>
      <w:bookmarkEnd w:id="0"/>
      <w:r w:rsidRPr="001C5505">
        <w:t>1 St-</w:t>
      </w:r>
      <w:r w:rsidR="00B32CDF">
        <w:t>769</w:t>
      </w:r>
      <w:r w:rsidR="00947006">
        <w:t>/16-</w:t>
      </w:r>
      <w:r w:rsidR="00D0726C">
        <w:t>18</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B32CDF">
        <w:t>RIZMAN</w:t>
      </w:r>
      <w:r w:rsidR="003013DB">
        <w:t xml:space="preserve"> d.o.o., </w:t>
      </w:r>
      <w:r w:rsidR="00B32CDF">
        <w:t>Biograd na Moru, Stanka Vraza 30</w:t>
      </w:r>
      <w:r w:rsidR="003013DB">
        <w:t>,</w:t>
      </w:r>
      <w:r w:rsidR="003013DB" w:rsidRPr="007A679F">
        <w:t xml:space="preserve"> OIB: </w:t>
      </w:r>
      <w:r w:rsidR="00B32CDF">
        <w:t>40797886180</w:t>
      </w:r>
      <w:r w:rsidR="00F37EDE">
        <w:t>,</w:t>
      </w:r>
      <w:r w:rsidR="00EA47D6">
        <w:t xml:space="preserve"> </w:t>
      </w:r>
      <w:r w:rsidR="00CC47CA">
        <w:t xml:space="preserve"> </w:t>
      </w:r>
      <w:r w:rsidR="003D6555">
        <w:t xml:space="preserve">5. </w:t>
      </w:r>
      <w:r w:rsidR="00D754AC">
        <w:t xml:space="preserve"> </w:t>
      </w:r>
      <w:r w:rsidR="00D0726C">
        <w:t>lipnja 2017</w:t>
      </w:r>
      <w:r w:rsidR="00CC47CA">
        <w:t>.</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5351F7">
        <w:t xml:space="preserve">stečajnim dužnikom </w:t>
      </w:r>
      <w:r w:rsidR="00B32CDF">
        <w:t>RIZMAN d.o.o., Biograd na Moru, Stanka Vraza 30,</w:t>
      </w:r>
      <w:r w:rsidR="00B32CDF" w:rsidRPr="007A679F">
        <w:t xml:space="preserve"> OIB: </w:t>
      </w:r>
      <w:r w:rsidR="00B32CDF">
        <w:t>40797886180</w:t>
      </w:r>
      <w:r w:rsidR="003013DB">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3D6555">
        <w:t>13</w:t>
      </w:r>
      <w:r w:rsidR="00D0726C" w:rsidRPr="00D0726C">
        <w:t>.020,00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B32CDF">
        <w:t>769</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B32CDF" w:rsidP="00F37EDE" w:rsidR="00C07369" w:rsidRPr="00C07369">
      <w:pPr>
        <w:ind w:firstLine="708"/>
        <w:jc w:val="both"/>
      </w:pPr>
      <w:r>
        <w:t>Privremena</w:t>
      </w:r>
      <w:r w:rsidR="00C07369" w:rsidRPr="00C07369">
        <w:t xml:space="preserve"> stečajn</w:t>
      </w:r>
      <w:r>
        <w:t>a</w:t>
      </w:r>
      <w:r w:rsidR="00C07369" w:rsidRPr="00C07369">
        <w:t xml:space="preserve"> upravitelj</w:t>
      </w:r>
      <w:r>
        <w:t>ica</w:t>
      </w:r>
      <w:r w:rsidR="00C07369" w:rsidRPr="00C07369">
        <w:t xml:space="preserve"> koj</w:t>
      </w:r>
      <w:r>
        <w:t>a</w:t>
      </w:r>
      <w:r w:rsidR="00C07369" w:rsidRPr="00C07369">
        <w:t xml:space="preserve"> je imenovan</w:t>
      </w:r>
      <w:r>
        <w:t>a u ovom postupku utvrdila</w:t>
      </w:r>
      <w:r w:rsidR="00C07369" w:rsidRPr="00C07369">
        <w:t xml:space="preserve"> je da je    stečajni dužnik prezadužen i nesposoban za plaćanje, a da nema unovčive materijalne niti financijske imovine, da dugova ima u iznosu od </w:t>
      </w:r>
      <w:r w:rsidR="003D6555">
        <w:t>115.021,77</w:t>
      </w:r>
      <w:r w:rsidR="005351F7" w:rsidRPr="00D754AC">
        <w:t xml:space="preserve"> kuna</w:t>
      </w:r>
      <w:r w:rsidR="00C07369" w:rsidRPr="00C07369">
        <w:t xml:space="preserve">. </w:t>
      </w:r>
      <w:r>
        <w:t>Privremena</w:t>
      </w:r>
      <w:r w:rsidRPr="00C07369">
        <w:t xml:space="preserve"> stečajn</w:t>
      </w:r>
      <w:r>
        <w:t>a</w:t>
      </w:r>
      <w:r w:rsidRPr="00C07369">
        <w:t xml:space="preserve"> upravitelj</w:t>
      </w:r>
      <w:r>
        <w:t>ica</w:t>
      </w:r>
      <w:r w:rsidRPr="00C07369">
        <w:t xml:space="preserve"> </w:t>
      </w:r>
      <w:r w:rsidR="00C07369" w:rsidRPr="00C07369">
        <w:t>je zaključi</w:t>
      </w:r>
      <w:r>
        <w:t>la</w:t>
      </w:r>
      <w:r w:rsidR="00C07369" w:rsidRPr="00C07369">
        <w:t xml:space="preserve"> da nema imovine čijim unovčenjem bi se mogla priskrbiti sredstva za vođenj</w:t>
      </w:r>
      <w:r>
        <w:t>e ovog postupka, pa je predložila</w:t>
      </w:r>
      <w:r w:rsidR="00C07369" w:rsidRPr="00C07369">
        <w:t xml:space="preserve"> da sud pozove osobe koje imaju pravni interes za provedbom stečajnog postupka na predujmljivanje potrebnog iznosa novca. </w:t>
      </w:r>
    </w:p>
    <w:p w:rsidRDefault="00C07369" w:rsidP="00495B7C" w:rsidR="00DE720C" w:rsidRPr="00D0726C">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3D6555">
        <w:t>13</w:t>
      </w:r>
      <w:r w:rsidR="00D0726C" w:rsidRPr="00D0726C">
        <w:t>.020,00</w:t>
      </w:r>
      <w:r w:rsidR="003438A3">
        <w:t xml:space="preserve"> kuna</w:t>
      </w:r>
      <w:r w:rsidRPr="00C07369">
        <w:t>, a koji se sastoji od</w:t>
      </w:r>
      <w:r w:rsidR="00DE720C">
        <w:t xml:space="preserve"> </w:t>
      </w:r>
      <w:r w:rsidR="00D0726C">
        <w:t>nagrade stečajnoj upraviteljici u iznosu od 6.000,00 kuna, materijalnih troškova, uredski materija u iznosu od 600,00 kuna, bankarske naknade u iznosu od 120,00 kuna, knjigovodstvene usl</w:t>
      </w:r>
      <w:r w:rsidR="003D6555">
        <w:t>uge u iznosu od 6.000,00 kuna</w:t>
      </w:r>
      <w:r w:rsidR="00D0726C">
        <w:t>, troška telefona u iznosu od 300,00 kuna.</w:t>
      </w:r>
    </w:p>
    <w:p w:rsidRDefault="00495B7C" w:rsidP="00495B7C" w:rsidR="00C07369" w:rsidRPr="00C07369">
      <w:pPr>
        <w:jc w:val="both"/>
      </w:pPr>
      <w:r>
        <w:lastRenderedPageBreak/>
        <w:t xml:space="preserve">        </w:t>
      </w:r>
      <w:r w:rsidR="003438A3">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3D6555">
        <w:t>5.</w:t>
      </w:r>
      <w:r w:rsidR="00D754AC">
        <w:t xml:space="preserve"> </w:t>
      </w:r>
      <w:r w:rsidR="00D0726C">
        <w:t>lipnja 2017.</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Ardena Bajlo</w:t>
      </w:r>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–e-mailom</w:t>
      </w:r>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2CDF" w:rsidP="00FC3541" w:rsidR="00B32CDF">
      <w:r>
        <w:separator/>
      </w:r>
    </w:p>
  </w:endnote>
  <w:endnote w:id="0" w:type="continuationSeparator">
    <w:p w:rsidRDefault="00B32CDF" w:rsidP="00FC3541" w:rsidR="00B32C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2CDF" w:rsidP="00FC3541" w:rsidR="00B32CDF">
      <w:r>
        <w:separator/>
      </w:r>
    </w:p>
  </w:footnote>
  <w:footnote w:id="0" w:type="continuationSeparator">
    <w:p w:rsidRDefault="00B32CDF" w:rsidP="00FC3541" w:rsidR="00B32C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2CDF" w:rsidP="00FC3541" w:rsidR="00B32CDF">
    <w:pPr>
      <w:pStyle w:val="Zaglavlje"/>
      <w:jc w:val="right"/>
    </w:pPr>
    <w:r>
      <w:t>1 St-</w:t>
    </w:r>
    <w:r w:rsidR="00C474DB">
      <w:t>769</w:t>
    </w:r>
    <w:r>
      <w:t>/16-</w:t>
    </w:r>
    <w:r w:rsidR="00D0726C">
      <w:t>18</w:t>
    </w:r>
  </w:p>
  <w:p w:rsidRDefault="00B32CDF" w:rsidR="00B32CDF"/>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37E7D"/>
    <w:rsid w:val="00085275"/>
    <w:rsid w:val="000A7106"/>
    <w:rsid w:val="000A7A8A"/>
    <w:rsid w:val="000E69CA"/>
    <w:rsid w:val="00146A4A"/>
    <w:rsid w:val="0017620F"/>
    <w:rsid w:val="0017733B"/>
    <w:rsid w:val="001C5505"/>
    <w:rsid w:val="00211C51"/>
    <w:rsid w:val="00221349"/>
    <w:rsid w:val="00242BE7"/>
    <w:rsid w:val="00247B37"/>
    <w:rsid w:val="00261139"/>
    <w:rsid w:val="002F6FEB"/>
    <w:rsid w:val="003013DB"/>
    <w:rsid w:val="0031036A"/>
    <w:rsid w:val="003202BD"/>
    <w:rsid w:val="0033015E"/>
    <w:rsid w:val="003438A3"/>
    <w:rsid w:val="00343BF6"/>
    <w:rsid w:val="003526E1"/>
    <w:rsid w:val="003628BB"/>
    <w:rsid w:val="00371287"/>
    <w:rsid w:val="00387347"/>
    <w:rsid w:val="003A0A6A"/>
    <w:rsid w:val="003C5E0B"/>
    <w:rsid w:val="003D6555"/>
    <w:rsid w:val="004040C9"/>
    <w:rsid w:val="00420A4E"/>
    <w:rsid w:val="004611ED"/>
    <w:rsid w:val="00464650"/>
    <w:rsid w:val="00487C2D"/>
    <w:rsid w:val="00495B7C"/>
    <w:rsid w:val="004C7D6E"/>
    <w:rsid w:val="005023C1"/>
    <w:rsid w:val="005221CF"/>
    <w:rsid w:val="0053031E"/>
    <w:rsid w:val="005351F7"/>
    <w:rsid w:val="00541309"/>
    <w:rsid w:val="005817E2"/>
    <w:rsid w:val="0058362B"/>
    <w:rsid w:val="005838C3"/>
    <w:rsid w:val="00586417"/>
    <w:rsid w:val="00591DA9"/>
    <w:rsid w:val="005B17E9"/>
    <w:rsid w:val="00604C29"/>
    <w:rsid w:val="00607124"/>
    <w:rsid w:val="0066349B"/>
    <w:rsid w:val="00682E82"/>
    <w:rsid w:val="00695F0B"/>
    <w:rsid w:val="006C058A"/>
    <w:rsid w:val="006D5987"/>
    <w:rsid w:val="006D5B7A"/>
    <w:rsid w:val="006E1CA5"/>
    <w:rsid w:val="006F0213"/>
    <w:rsid w:val="006F46A1"/>
    <w:rsid w:val="006F5BDE"/>
    <w:rsid w:val="006F75A9"/>
    <w:rsid w:val="00774D7C"/>
    <w:rsid w:val="00792CCB"/>
    <w:rsid w:val="007B312D"/>
    <w:rsid w:val="007C5ABC"/>
    <w:rsid w:val="00816F81"/>
    <w:rsid w:val="0087017E"/>
    <w:rsid w:val="008B2D83"/>
    <w:rsid w:val="008C2399"/>
    <w:rsid w:val="008E1367"/>
    <w:rsid w:val="00905179"/>
    <w:rsid w:val="00914580"/>
    <w:rsid w:val="00933E53"/>
    <w:rsid w:val="00947006"/>
    <w:rsid w:val="009800A2"/>
    <w:rsid w:val="009965B7"/>
    <w:rsid w:val="009B7DAC"/>
    <w:rsid w:val="009D0A14"/>
    <w:rsid w:val="00A2677E"/>
    <w:rsid w:val="00A448CA"/>
    <w:rsid w:val="00A81D61"/>
    <w:rsid w:val="00A9387E"/>
    <w:rsid w:val="00A94666"/>
    <w:rsid w:val="00A96B54"/>
    <w:rsid w:val="00AE278D"/>
    <w:rsid w:val="00AE41C1"/>
    <w:rsid w:val="00B225CC"/>
    <w:rsid w:val="00B32CC5"/>
    <w:rsid w:val="00B32CDF"/>
    <w:rsid w:val="00B711FC"/>
    <w:rsid w:val="00B72E7D"/>
    <w:rsid w:val="00B92800"/>
    <w:rsid w:val="00BE0D66"/>
    <w:rsid w:val="00BE2A54"/>
    <w:rsid w:val="00BE6C59"/>
    <w:rsid w:val="00C07369"/>
    <w:rsid w:val="00C16042"/>
    <w:rsid w:val="00C474DB"/>
    <w:rsid w:val="00C90A82"/>
    <w:rsid w:val="00C94214"/>
    <w:rsid w:val="00CB76D4"/>
    <w:rsid w:val="00CC00F1"/>
    <w:rsid w:val="00CC47CA"/>
    <w:rsid w:val="00CE40D2"/>
    <w:rsid w:val="00CE483C"/>
    <w:rsid w:val="00D0726C"/>
    <w:rsid w:val="00D754AC"/>
    <w:rsid w:val="00DA5DD4"/>
    <w:rsid w:val="00DE6466"/>
    <w:rsid w:val="00DE720C"/>
    <w:rsid w:val="00E24AC3"/>
    <w:rsid w:val="00E70963"/>
    <w:rsid w:val="00EA47D6"/>
    <w:rsid w:val="00EB1AEF"/>
    <w:rsid w:val="00F37EDE"/>
    <w:rsid w:val="00F711C7"/>
    <w:rsid w:val="00F81A36"/>
    <w:rsid w:val="00F9554E"/>
    <w:rsid w:val="00FA3260"/>
    <w:rsid w:val="00FC3541"/>
    <w:rsid w:val="00FE354A"/>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3526E1"/>
    <w:rPr>
      <w:color w:val="808080"/>
      <w:bdr w:space="0" w:sz="0" w:color="auto" w:val="none"/>
      <w:shd w:fill="auto" w:color="auto" w:val="clear"/>
    </w:rPr>
  </w:style>
  <w:style w:customStyle="true" w:styleId="eSPISCCParagraphDefaultFont" w:type="character">
    <w:name w:val="eSPIS_CC_Paragraph Default Font"/>
    <w:basedOn w:val="Zadanifontodlomka"/>
    <w:rsid w:val="003526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26E1"/>
    <w:rPr>
      <w:bdr w:space="0" w:sz="0" w:color="auto" w:val="none"/>
      <w:shd w:fill="FFFFCC" w:color="auto" w:val="clear"/>
      <w:lang w:val="hr-HR"/>
    </w:rPr>
  </w:style>
  <w:style w:customStyle="true" w:styleId="PozadinaSvijetloCrvena" w:type="character">
    <w:name w:val="Pozadina_SvijetloCrvena"/>
    <w:basedOn w:val="eSPISCCParagraphDefaultFont"/>
    <w:rsid w:val="003526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26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3526E1"/>
    <w:rPr>
      <w:color w:val="808080"/>
      <w:bdr w:color="auto" w:space="0" w:sz="0" w:val="none"/>
      <w:shd w:color="auto" w:fill="auto" w:val="clear"/>
    </w:rPr>
  </w:style>
  <w:style w:customStyle="1" w:styleId="eSPISCCParagraphDefaultFont" w:type="character">
    <w:name w:val="eSPIS_CC_Paragraph Default Font"/>
    <w:basedOn w:val="Zadanifontodlomka"/>
    <w:rsid w:val="003526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26E1"/>
    <w:rPr>
      <w:bdr w:color="auto" w:space="0" w:sz="0" w:val="none"/>
      <w:shd w:color="auto" w:fill="FFFFCC" w:val="clear"/>
      <w:lang w:val="hr-HR"/>
    </w:rPr>
  </w:style>
  <w:style w:customStyle="1" w:styleId="PozadinaSvijetloCrvena" w:type="character">
    <w:name w:val="Pozadina_SvijetloCrvena"/>
    <w:basedOn w:val="eSPISCCParagraphDefaultFont"/>
    <w:rsid w:val="003526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26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2017.</izvorni_sadrzaj>
    <derivirana_varijabla naziv="DomainObject.DatumDonosenjaOdluke_1">5.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769</izvorni_sadrzaj>
    <derivirana_varijabla naziv="DomainObject.Predmet.Broj_1">769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St-769/2016</izvorni_sadrzaj>
    <derivirana_varijabla naziv="DomainObject.Predmet.OznakaBroj_1">St-769/2016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RIZMAN društvo s ograničenom odgovornošću za trgovinu</izvorni_sadrzaj>
    <derivirana_varijabla naziv="DomainObject.Predmet.ProtustrankaFormated_1">  RIZMAN društvo s ograničenom odgovornošću za trgovinu</derivirana_varijabla>
  </DomainObject.Predmet.ProtustrankaFormated>
  <DomainObject.Predmet.ProtustrankaFormatedOIB>
    <izvorni_sadrzaj>  RIZMAN društvo s ograničenom odgovornošću za trgovinu, OIB 40797886180</izvorni_sadrzaj>
    <derivirana_varijabla naziv="DomainObject.Predmet.ProtustrankaFormatedOIB_1">  RIZMAN društvo s ograničenom odgovornošću za trgovinu, OIB 40797886180</derivirana_varijabla>
  </DomainObject.Predmet.ProtustrankaFormatedOIB>
  <DomainObject.Predmet.ProtustrankaFormatedWithAdress>
    <izvorni_sadrzaj> RIZMAN društvo s ograničenom odgovornošću za trgovinu, Stanka Vraza 30, 23210 Biograd Na Moru</izvorni_sadrzaj>
    <derivirana_varijabla naziv="DomainObject.Predmet.ProtustrankaFormatedWithAdress_1"> RIZMAN društvo s ograničenom odgovornošću za trgovinu, Stanka Vraza 30, 23210 Biograd Na Moru</derivirana_varijabla>
  </DomainObject.Predmet.ProtustrankaFormatedWithAdress>
  <DomainObject.Predmet.ProtustrankaFormatedWithAdressOIB>
    <izvorni_sadrzaj> RIZMAN društvo s ograničenom odgovornošću za trgovinu, OIB 40797886180, Stanka Vraza 30, 23210 Biograd Na Moru</izvorni_sadrzaj>
    <derivirana_varijabla naziv="DomainObject.Predmet.ProtustrankaFormatedWithAdressOIB_1"> RIZMAN društvo s ograničenom odgovornošću za trgovinu, OIB 40797886180, Stanka Vraza 30, 23210 Biograd Na Moru</derivirana_varijabla>
  </DomainObject.Predmet.ProtustrankaFormatedWithAdressOIB>
  <DomainObject.Predmet.ProtustrankaWithAdress>
    <izvorni_sadrzaj>RIZMAN društvo s ograničenom odgovornošću za trgovinu Stanka Vraza 30, 23210 Biograd Na Moru</izvorni_sadrzaj>
    <derivirana_varijabla naziv="DomainObject.Predmet.ProtustrankaWithAdress_1">RIZMAN društvo s ograničenom odgovornošću za trgovinu Stanka Vraza 30, 23210 Biograd Na Moru</derivirana_varijabla>
  </DomainObject.Predmet.ProtustrankaWithAdress>
  <DomainObject.Predmet.ProtustrankaWithAdressOIB>
    <izvorni_sadrzaj>RIZMAN društvo s ograničenom odgovornošću za trgovinu, OIB 40797886180, Stanka Vraza 30, 23210 Biograd Na Moru</izvorni_sadrzaj>
    <derivirana_varijabla naziv="DomainObject.Predmet.ProtustrankaWithAdressOIB_1">RIZMAN društvo s ograničenom odgovornošću za trgovinu, OIB 40797886180, Stanka Vraza 30, 23210 Biograd Na Moru</derivirana_varijabla>
  </DomainObject.Predmet.ProtustrankaWithAdressOIB>
  <DomainObject.Predmet.ProtustrankaNazivFormated>
    <izvorni_sadrzaj>RIZMAN društvo s ograničenom odgovornošću za trgovinu</izvorni_sadrzaj>
    <derivirana_varijabla naziv="DomainObject.Predmet.ProtustrankaNazivFormated_1">RIZMAN društvo s ograničenom odgovornošću za trgovinu</derivirana_varijabla>
  </DomainObject.Predmet.ProtustrankaNazivFormated>
  <DomainObject.Predmet.ProtustrankaNazivFormatedOIB>
    <izvorni_sadrzaj>RIZMAN društvo s ograničenom odgovornošću za trgovinu, OIB 40797886180</izvorni_sadrzaj>
    <derivirana_varijabla naziv="DomainObject.Predmet.ProtustrankaNazivFormatedOIB_1">RIZMAN društvo s ograničenom odgovornošću za trgovinu, OIB 40797886180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115021.77</izvorni_sadrzaj>
    <derivirana_varijabla naziv="DomainObject.Predmet.TrenutnaVrijednost_1">115021.77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RIZMAN društvo s ograničenom odgovornošću za trgovinu</item>
    </izvorni_sadrzaj>
    <derivirana_varijabla naziv="DomainObject.Predmet.ProtuStrankaListFormated_1">
      <item>RIZMAN društvo s ograničenom odgovornošću za trgovinu</item>
    </derivirana_varijabla>
  </DomainObject.Predmet.ProtuStrankaListFormated>
  <DomainObject.Predmet.ProtuStrankaListFormatedOIB>
    <izvorni_sadrzaj>
      <item>RIZMAN društvo s ograničenom odgovornošću za trgovinu, OIB 40797886180</item>
    </izvorni_sadrzaj>
    <derivirana_varijabla naziv="DomainObject.Predmet.ProtuStrankaListFormatedOIB_1">
      <item>RIZMAN društvo s ograničenom odgovornošću za trgovinu, OIB 40797886180</item>
    </derivirana_varijabla>
  </DomainObject.Predmet.ProtuStrankaListFormatedOIB>
  <DomainObject.Predmet.ProtuStrankaListFormatedWithAdress>
    <izvorni_sadrzaj>
      <item>RIZMAN društvo s ograničenom odgovornošću za trgovinu, Stanka Vraza 30, 23210 Biograd Na Moru</item>
    </izvorni_sadrzaj>
    <derivirana_varijabla naziv="DomainObject.Predmet.ProtuStrankaListFormatedWithAdress_1">
      <item>RIZMAN društvo s ograničenom odgovornošću za trgovinu, Stanka Vraza 30, 23210 Biograd Na Moru</item>
    </derivirana_varijabla>
  </DomainObject.Predmet.ProtuStrankaListFormatedWithAdress>
  <DomainObject.Predmet.ProtuStrankaListFormatedWithAdressOIB>
    <izvorni_sadrzaj>
      <item>RIZMAN društvo s ograničenom odgovornošću za trgovinu, OIB 40797886180, Stanka Vraza 30, 23210 Biograd Na Moru</item>
    </izvorni_sadrzaj>
    <derivirana_varijabla naziv="DomainObject.Predmet.ProtuStrankaListFormatedWithAdressOIB_1">
      <item>RIZMAN društvo s ograničenom odgovornošću za trgovinu, OIB 40797886180, Stanka Vraza 30, 23210 Biograd Na Moru</item>
    </derivirana_varijabla>
  </DomainObject.Predmet.ProtuStrankaListFormatedWithAdressOIB>
  <DomainObject.Predmet.ProtuStrankaListNazivFormated>
    <izvorni_sadrzaj>
      <item>RIZMAN društvo s ograničenom odgovornošću za trgovinu</item>
    </izvorni_sadrzaj>
    <derivirana_varijabla naziv="DomainObject.Predmet.ProtuStrankaListNazivFormated_1">
      <item>RIZMAN društvo s ograničenom odgovornošću za trgovinu</item>
    </derivirana_varijabla>
  </DomainObject.Predmet.ProtuStrankaListNazivFormated>
  <DomainObject.Predmet.ProtuStrankaListNazivFormatedOIB>
    <izvorni_sadrzaj>
      <item>RIZMAN društvo s ograničenom odgovornošću za trgovinu, OIB 40797886180</item>
    </izvorni_sadrzaj>
    <derivirana_varijabla naziv="DomainObject.Predmet.ProtuStrankaListNazivFormatedOIB_1">
      <item>RIZMAN društvo s ograničenom odgovornošću za trgovinu, OIB 40797886180</item>
    </derivirana_varijabla>
  </DomainObject.Predmet.ProtuStrankaListNazivFormatedOIB>
  <DomainObject.Predmet.OstaliListFormated>
    <izvorni_sadrzaj>
      <item>Tamara Rizman</item>
      <item>Robert Rizman</item>
    </izvorni_sadrzaj>
    <derivirana_varijabla naziv="DomainObject.Predmet.OstaliListFormated_1">
      <item>Tamara Rizman</item>
      <item>Robert Rizman</item>
    </derivirana_varijabla>
  </DomainObject.Predmet.OstaliListFormated>
  <DomainObject.Predmet.OstaliListFormatedOIB>
    <izvorni_sadrzaj>
      <item>Tamara Rizman, OIB 34075388971</item>
      <item>Robert Rizman, OIB 95505732295</item>
    </izvorni_sadrzaj>
    <derivirana_varijabla naziv="DomainObject.Predmet.OstaliListFormatedOIB_1">
      <item>Tamara Rizman, OIB 34075388971</item>
      <item>Robert Rizman, OIB 95505732295</item>
    </derivirana_varijabla>
  </DomainObject.Predmet.OstaliListFormatedOIB>
  <DomainObject.Predmet.OstaliListFormatedWithAdress>
    <izvorni_sadrzaj>
      <item>Tamara Rizman, Stanka Vraza 6, 23210 Biograd Na Moru</item>
      <item>Robert Rizman, Stanka Vraza 6, 23210 Biograd Na Moru</item>
    </izvorni_sadrzaj>
    <derivirana_varijabla naziv="DomainObject.Predmet.OstaliListFormatedWithAdress_1">
      <item>Tamara Rizman, Stanka Vraza 6, 23210 Biograd Na Moru</item>
      <item>Robert Rizman, Stanka Vraza 6, 23210 Biograd Na Moru</item>
    </derivirana_varijabla>
  </DomainObject.Predmet.OstaliListFormatedWithAdress>
  <DomainObject.Predmet.OstaliListFormatedWithAdressOIB>
    <izvorni_sadrzaj>
      <item>Tamara Rizman, OIB 34075388971, Stanka Vraza 6, 23210 Biograd Na Moru</item>
      <item>Robert Rizman, OIB 95505732295, Stanka Vraza 6, 23210 Biograd Na Moru</item>
    </izvorni_sadrzaj>
    <derivirana_varijabla naziv="DomainObject.Predmet.OstaliListFormatedWithAdressOIB_1">
      <item>Tamara Rizman, OIB 34075388971, Stanka Vraza 6, 23210 Biograd Na Moru</item>
      <item>Robert Rizman, OIB 95505732295, Stanka Vraza 6, 23210 Biograd Na Moru</item>
    </derivirana_varijabla>
  </DomainObject.Predmet.OstaliListFormatedWithAdressOIB>
  <DomainObject.Predmet.OstaliListNazivFormated>
    <izvorni_sadrzaj>
      <item>Tamara Rizman</item>
      <item>Robert Rizman</item>
    </izvorni_sadrzaj>
    <derivirana_varijabla naziv="DomainObject.Predmet.OstaliListNazivFormated_1">
      <item>Tamara Rizman</item>
      <item>Robert Rizman</item>
    </derivirana_varijabla>
  </DomainObject.Predmet.OstaliListNazivFormated>
  <DomainObject.Predmet.OstaliListNazivFormatedOIB>
    <izvorni_sadrzaj>
      <item>Tamara Rizman, OIB 34075388971</item>
      <item>Robert Rizman, OIB 95505732295</item>
    </izvorni_sadrzaj>
    <derivirana_varijabla naziv="DomainObject.Predmet.OstaliListNazivFormatedOIB_1">
      <item>Tamara Rizman, OIB 34075388971</item>
      <item>Robert Rizman, OIB 95505732295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2017.</izvorni_sadrzaj>
    <derivirana_varijabla naziv="DomainObject.Datum_1">5. lipnja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RIZMAN društvo s ograničenom odgovornošću za trgovinu</izvorni_sadrzaj>
    <derivirana_varijabla naziv="DomainObject.Predmet.ProtustrankaIDrugi_1">RIZMAN društvo s ograničenom odgovornošću za trgovinu</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RIZMAN društvo s ograničenom odgovornošću za trgovinu, OIB 40797886180, Stanka Vraza 30, 23210 Biograd Na Moru</izvorni_sadrzaj>
    <derivirana_varijabla naziv="DomainObject.Predmet.ProtustrankaIDrugiAdressOIB_1">RIZMAN društvo s ograničenom odgovornošću za trgovinu, OIB 40797886180, Stanka Vraza 30,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RIZMAN društvo s ograničenom odgovornošću za trgovinu</item>
      <item>Tamara Rizman</item>
      <item>Robert Rizman</item>
    </izvorni_sadrzaj>
    <derivirana_varijabla naziv="DomainObject.Predmet.SudioniciListNaziv_1">
      <item>Financijska agencija</item>
      <item>RIZMAN društvo s ograničenom odgovornošću za trgovinu</item>
      <item>Tamara Rizman</item>
      <item>Robert Rizman</item>
    </derivirana_varijabla>
  </DomainObject.Predmet.SudioniciListNaziv>
  <DomainObject.Predmet.SudioniciListAdressOIB>
    <izvorni_sadrzaj>
      <item>Financijska agencija, OIB 85821130368, Ivana Danila 4,23000 Zadar</item>
      <item>RIZMAN društvo s ograničenom odgovornošću za trgovinu, OIB 40797886180, Stanka Vraza 30,23210 Biograd Na Moru</item>
      <item>Tamara Rizman, OIB 34075388971, Stanka Vraza 6,23210 Biograd Na Moru</item>
      <item>Robert Rizman, OIB 95505732295, Stanka Vraza 6,23210 Biograd Na Moru</item>
    </izvorni_sadrzaj>
    <derivirana_varijabla naziv="DomainObject.Predmet.SudioniciListAdressOIB_1">
      <item>Financijska agencija, OIB 85821130368, Ivana Danila 4,23000 Zadar</item>
      <item>RIZMAN društvo s ograničenom odgovornošću za trgovinu, OIB 40797886180, Stanka Vraza 30,23210 Biograd Na Moru</item>
      <item>Tamara Rizman, OIB 34075388971, Stanka Vraza 6,23210 Biograd Na Moru</item>
      <item>Robert Rizman, OIB 95505732295, Stanka Vraza 6,23210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40797886180</item>
      <item>, OIB 34075388971</item>
      <item>, OIB 95505732295</item>
    </izvorni_sadrzaj>
    <derivirana_varijabla naziv="DomainObject.Predmet.SudioniciListNazivOIB_1">
      <item>, OIB 85821130368</item>
      <item>, OIB 40797886180</item>
      <item>, OIB 34075388971</item>
      <item>, OIB 95505732295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C35BA4-3A27-4059-8A31-A237533180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439</properties:Words>
  <properties:Characters>2266</properties:Characters>
  <properties:Lines>83</properties:Lines>
  <properties:Paragraphs>24</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2016-12-20T11:59:00Z</dcterms:created>
  <dc:creator>Ardena Bajlo</dc:creator>
  <cp:lastModifiedBy>Nena Mužanović</cp:lastModifiedBy>
  <cp:lastPrinted>2014-11-21T08:47:00Z</cp:lastPrinted>
  <dcterms:modified xmlns:xsi="http://www.w3.org/2001/XMLSchema-instance" xsi:type="dcterms:W3CDTF">2017-06-05T09:14:00Z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