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4d6f" w14:paraId="2bc4d6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30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3206D5">
        <w:t>ANTONIA PRATEŽINA j.</w:t>
      </w:r>
      <w:r w:rsidR="00D623E6">
        <w:t>d.o.o.</w:t>
      </w:r>
      <w:r w:rsidR="00B33D85" w:rsidRPr="00B33D85">
        <w:t xml:space="preserve"> </w:t>
      </w:r>
      <w:r w:rsidR="000A7026">
        <w:t>usluge</w:t>
      </w:r>
      <w:r w:rsidR="00B33D85" w:rsidRPr="00B33D85">
        <w:t xml:space="preserve">, Zagreb, </w:t>
      </w:r>
      <w:r w:rsidR="000A7026">
        <w:t>Vinka Jeđuta1</w:t>
      </w:r>
      <w:r w:rsidR="00B33D85" w:rsidRPr="00B33D85">
        <w:t>, MBS 080</w:t>
      </w:r>
      <w:r w:rsidR="000A7026">
        <w:t>895043</w:t>
      </w:r>
      <w:r w:rsidR="00B33D85" w:rsidRPr="00B33D85">
        <w:t xml:space="preserve"> OIB </w:t>
      </w:r>
      <w:r w:rsidR="000A7026">
        <w:t>68729784906</w:t>
      </w:r>
      <w:r w:rsidRPr="0041082E">
        <w:t xml:space="preserve">, dana </w:t>
      </w:r>
      <w:r w:rsidR="000A7026">
        <w:t>3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6C3608">
        <w:t>Antonia Pratežina</w:t>
      </w:r>
      <w:r w:rsidR="002D75EC">
        <w:t xml:space="preserve">, Zagreb, </w:t>
      </w:r>
      <w:r w:rsidR="006C3608">
        <w:t>Jordanovac 54</w:t>
      </w:r>
      <w:r w:rsidR="00DC2C70">
        <w:t xml:space="preserve">, OIB </w:t>
      </w:r>
      <w:r w:rsidR="006C3608">
        <w:t>65606671854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30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6C3608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6C3608" w:rsidRPr="006C3608">
        <w:t>Antonia Pratežina, Zagreb, Jordanovac 54, OIB 65606671854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C51161" w:rsidP="00E42FA6" w:rsidR="00C51161">
      <w:pPr>
        <w:jc w:val="center"/>
      </w:pPr>
    </w:p>
    <w:p w:rsidRDefault="005D06AF" w:rsidP="00E42FA6" w:rsidR="005D06AF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303910">
        <w:t>16</w:t>
      </w:r>
      <w:r>
        <w:t>.</w:t>
      </w:r>
      <w:r w:rsidR="00595F77">
        <w:t>0</w:t>
      </w:r>
      <w:r w:rsidR="00303910">
        <w:t>1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303910">
        <w:t>2</w:t>
      </w:r>
      <w:r w:rsidR="00021AB0">
        <w:t>23</w:t>
      </w:r>
      <w:r>
        <w:t xml:space="preserve"> od </w:t>
      </w:r>
      <w:r w:rsidR="00303910">
        <w:t>16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A81578">
        <w:t>otvaranje</w:t>
      </w:r>
      <w:r w:rsidR="00A15CA0">
        <w:t xml:space="preserve"> stečajnog postupka nad dužnikom </w:t>
      </w:r>
      <w:r w:rsidR="00300BDA" w:rsidRPr="00300BDA">
        <w:t>ANTONIA PRATEŽINA j.d.o.o. usluge, Zagreb, Vinka Jeđuta1, MBS 080895043 OIB 68729784906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4360D2">
        <w:t>1</w:t>
      </w:r>
      <w:r w:rsidR="00300BDA">
        <w:t>3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300BDA">
        <w:t>17.536,80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300BDA">
        <w:t xml:space="preserve">1 </w:t>
      </w:r>
      <w:r w:rsidR="003A3C5D">
        <w:t>zaposlen</w:t>
      </w:r>
      <w:r w:rsidR="00300BDA">
        <w:t>og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>Dostavlja popis računa i oročenih novčanih sredstava dužnika na dan 13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5D06AF">
        <w:t>ne</w:t>
      </w:r>
      <w:r>
        <w:t xml:space="preserve">ma zaplijenjena novčana sredstva na dan </w:t>
      </w:r>
      <w:r w:rsidR="005D06AF">
        <w:t>13</w:t>
      </w:r>
      <w:r w:rsidRPr="007B5BFB">
        <w:t>.01.2017</w:t>
      </w:r>
      <w:r w:rsidR="00A81578">
        <w:t>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D06AF">
        <w:rPr>
          <w:b w:val="false"/>
        </w:rPr>
        <w:t>3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lastRenderedPageBreak/>
        <w:t>D N A:</w:t>
      </w:r>
    </w:p>
    <w:p w:rsidRDefault="005D06AF" w:rsidP="005D06AF" w:rsidR="005D06AF">
      <w:pPr>
        <w:numPr>
          <w:ilvl w:val="0"/>
          <w:numId w:val="8"/>
        </w:numPr>
        <w:jc w:val="both"/>
      </w:pPr>
      <w:r w:rsidRPr="005D06AF">
        <w:t>Antonia Pratežina, Zagreb, Jordanovac 54</w:t>
      </w:r>
    </w:p>
    <w:p w:rsidRDefault="00E42FA6" w:rsidP="005D06AF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3C66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30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5F3"/>
    <w:rsid w:val="003206D5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C3C66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81578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St-1230/2017</izvorni_sadrzaj>
    <derivirana_varijabla naziv="DomainObject.Predmet.OznakaBroj_1">St-1230/2017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ANTONIA PRATEŽINA j.d.o.o.</izvorni_sadrzaj>
    <derivirana_varijabla naziv="DomainObject.Predmet.ProtustrankaFormated_1">  ANTONIA PRATEŽINA j.d.o.o.</derivirana_varijabla>
  </DomainObject.Predmet.ProtustrankaFormated>
  <DomainObject.Predmet.ProtustrankaFormatedOIB>
    <izvorni_sadrzaj>  ANTONIA PRATEŽINA j.d.o.o., OIB 68729784906</izvorni_sadrzaj>
    <derivirana_varijabla naziv="DomainObject.Predmet.ProtustrankaFormatedOIB_1">  ANTONIA PRATEŽINA j.d.o.o., OIB 68729784906</derivirana_varijabla>
  </DomainObject.Predmet.ProtustrankaFormatedOIB>
  <DomainObject.Predmet.ProtustrankaFormatedWithAdress>
    <izvorni_sadrzaj> ANTONIA PRATEŽINA j.d.o.o., Vinka Jeđuta 1, 10000 Zagreb</izvorni_sadrzaj>
    <derivirana_varijabla naziv="DomainObject.Predmet.ProtustrankaFormatedWithAdress_1"> ANTONIA PRATEŽINA j.d.o.o., Vinka Jeđuta 1, 10000 Zagreb</derivirana_varijabla>
  </DomainObject.Predmet.ProtustrankaFormatedWithAdress>
  <DomainObject.Predmet.ProtustrankaFormatedWithAdressOIB>
    <izvorni_sadrzaj> ANTONIA PRATEŽINA j.d.o.o., OIB 68729784906, Vinka Jeđuta 1, 10000 Zagreb</izvorni_sadrzaj>
    <derivirana_varijabla naziv="DomainObject.Predmet.ProtustrankaFormatedWithAdressOIB_1"> ANTONIA PRATEŽINA j.d.o.o., OIB 68729784906, Vinka Jeđuta 1, 10000 Zagreb</derivirana_varijabla>
  </DomainObject.Predmet.ProtustrankaFormatedWithAdressOIB>
  <DomainObject.Predmet.ProtustrankaWithAdress>
    <izvorni_sadrzaj>ANTONIA PRATEŽINA j.d.o.o. Vinka Jeđuta 1, 10000 Zagreb</izvorni_sadrzaj>
    <derivirana_varijabla naziv="DomainObject.Predmet.ProtustrankaWithAdress_1">ANTONIA PRATEŽINA j.d.o.o. Vinka Jeđuta 1, 10000 Zagreb</derivirana_varijabla>
  </DomainObject.Predmet.ProtustrankaWithAdress>
  <DomainObject.Predmet.ProtustrankaWithAdressOIB>
    <izvorni_sadrzaj>ANTONIA PRATEŽINA j.d.o.o., OIB 68729784906, Vinka Jeđuta 1, 10000 Zagreb</izvorni_sadrzaj>
    <derivirana_varijabla naziv="DomainObject.Predmet.ProtustrankaWithAdressOIB_1">ANTONIA PRATEŽINA j.d.o.o., OIB 68729784906, Vinka Jeđuta 1, 10000 Zagreb</derivirana_varijabla>
  </DomainObject.Predmet.ProtustrankaWithAdressOIB>
  <DomainObject.Predmet.ProtustrankaNazivFormated>
    <izvorni_sadrzaj>ANTONIA PRATEŽINA j.d.o.o.</izvorni_sadrzaj>
    <derivirana_varijabla naziv="DomainObject.Predmet.ProtustrankaNazivFormated_1">ANTONIA PRATEŽINA j.d.o.o.</derivirana_varijabla>
  </DomainObject.Predmet.ProtustrankaNazivFormated>
  <DomainObject.Predmet.ProtustrankaNazivFormatedOIB>
    <izvorni_sadrzaj>ANTONIA PRATEŽINA j.d.o.o., OIB 68729784906</izvorni_sadrzaj>
    <derivirana_varijabla naziv="DomainObject.Predmet.ProtustrankaNazivFormatedOIB_1">ANTONIA PRATEŽINA j.d.o.o., OIB 68729784906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ANTONIA PRATEŽINA j.d.o.o.</item>
    </izvorni_sadrzaj>
    <derivirana_varijabla naziv="DomainObject.Predmet.ProtuStrankaListFormated_1">
      <item>ANTONIA PRATEŽINA j.d.o.o.</item>
    </derivirana_varijabla>
  </DomainObject.Predmet.ProtuStrankaListFormated>
  <DomainObject.Predmet.ProtuStrankaListFormatedOIB>
    <izvorni_sadrzaj>
      <item>ANTONIA PRATEŽINA j.d.o.o., OIB 68729784906</item>
    </izvorni_sadrzaj>
    <derivirana_varijabla naziv="DomainObject.Predmet.ProtuStrankaListFormatedOIB_1">
      <item>ANTONIA PRATEŽINA j.d.o.o., OIB 68729784906</item>
    </derivirana_varijabla>
  </DomainObject.Predmet.ProtuStrankaListFormatedOIB>
  <DomainObject.Predmet.ProtuStrankaListFormatedWithAdress>
    <izvorni_sadrzaj>
      <item>ANTONIA PRATEŽINA j.d.o.o., Vinka Jeđuta 1, 10000 Zagreb</item>
    </izvorni_sadrzaj>
    <derivirana_varijabla naziv="DomainObject.Predmet.ProtuStrankaListFormatedWithAdress_1">
      <item>ANTONIA PRATEŽINA j.d.o.o., Vinka Jeđuta 1, 10000 Zagreb</item>
    </derivirana_varijabla>
  </DomainObject.Predmet.ProtuStrankaListFormatedWithAdress>
  <DomainObject.Predmet.ProtuStrankaListFormatedWithAdressOIB>
    <izvorni_sadrzaj>
      <item>ANTONIA PRATEŽINA j.d.o.o., OIB 68729784906, Vinka Jeđuta 1, 10000 Zagreb</item>
    </izvorni_sadrzaj>
    <derivirana_varijabla naziv="DomainObject.Predmet.ProtuStrankaListFormatedWithAdressOIB_1">
      <item>ANTONIA PRATEŽINA j.d.o.o., OIB 68729784906, Vinka Jeđuta 1, 10000 Zagreb</item>
    </derivirana_varijabla>
  </DomainObject.Predmet.ProtuStrankaListFormatedWithAdressOIB>
  <DomainObject.Predmet.ProtuStrankaListNazivFormated>
    <izvorni_sadrzaj>
      <item>ANTONIA PRATEŽINA j.d.o.o.</item>
    </izvorni_sadrzaj>
    <derivirana_varijabla naziv="DomainObject.Predmet.ProtuStrankaListNazivFormated_1">
      <item>ANTONIA PRATEŽINA j.d.o.o.</item>
    </derivirana_varijabla>
  </DomainObject.Predmet.ProtuStrankaListNazivFormated>
  <DomainObject.Predmet.ProtuStrankaListNazivFormatedOIB>
    <izvorni_sadrzaj>
      <item>ANTONIA PRATEŽINA j.d.o.o., OIB 68729784906</item>
    </izvorni_sadrzaj>
    <derivirana_varijabla naziv="DomainObject.Predmet.ProtuStrankaListNazivFormatedOIB_1">
      <item>ANTONIA PRATEŽINA j.d.o.o., OIB 68729784906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ANTONIA PRATEŽINA j.d.o.o.</izvorni_sadrzaj>
    <derivirana_varijabla naziv="DomainObject.Predmet.ProtustrankaIDrugi_1">ANTONIA PRATEŽINA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ANTONIA PRATEŽINA j.d.o.o., OIB 68729784906, Vinka Jeđuta 1, 10000 Zagreb</izvorni_sadrzaj>
    <derivirana_varijabla naziv="DomainObject.Predmet.ProtustrankaIDrugiAdressOIB_1">ANTONIA PRATEŽINA j.d.o.o., OIB 68729784906, Vinka Jeđuta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PRATEŽINA j.d.o.o.</item>
      <item>FINA Regionalni centar Zagreb</item>
    </izvorni_sadrzaj>
    <derivirana_varijabla naziv="DomainObject.Predmet.SudioniciListNaziv_1">
      <item>ANTONIA PRATEŽINA j.d.o.o.</item>
      <item>FINA Regionalni centar Zagreb</item>
    </derivirana_varijabla>
  </DomainObject.Predmet.SudioniciListNaziv>
  <DomainObject.Predmet.SudioniciListAdressOIB>
    <izvorni_sadrzaj>
      <item>ANTONIA PRATEŽINA j.d.o.o., OIB 68729784906, Vinka Jeđuta 1,10000 Zagreb</item>
      <item>FINA Regionalni centar Zagreb, OIB 85821130368, Trg svibanjskih žrtava 1995.1,10000 Zagreb</item>
    </izvorni_sadrzaj>
    <derivirana_varijabla naziv="DomainObject.Predmet.SudioniciListAdressOIB_1">
      <item>ANTONIA PRATEŽINA j.d.o.o., OIB 68729784906, Vinka Jeđuta 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68729784906</item>
      <item>, OIB 85821130368</item>
    </izvorni_sadrzaj>
    <derivirana_varijabla naziv="DomainObject.Predmet.SudioniciListNazivOIB_1">
      <item>, OIB 68729784906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C29A8-76C2-4E07-9FEA-14C2059AB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581</properties:Words>
  <properties:Characters>3250</properties:Characters>
  <properties:Lines>92</properties:Lines>
  <properties:Paragraphs>27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2018-01-03T08:57:00Z</dcterms:modified>
  <cp:revision>49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