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f403" w14:paraId="356f403" w:rsidRDefault="00AA00B3" w:rsidP="00AA00B3" w:rsidR="00AA00B3">
      <w:pPr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>BADU KONZALTING d.o.o.-u stečaju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St – 1684/2017</w:t>
      </w:r>
    </w:p>
    <w:p w:rsidRDefault="00AA00B3" w:rsidP="00AA00B3" w:rsidR="00AA00B3">
      <w:pPr>
        <w:spacing w:after="120" w:before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TABLICA T</w:t>
      </w:r>
      <w:r>
        <w:rPr>
          <w:rFonts w:hAnsi="Times New Roman" w:ascii="Times New Roman"/>
          <w:b/>
          <w:sz w:val="24"/>
          <w:szCs w:val="24"/>
        </w:rPr>
        <w:t>RAŽBINA DRUGOG  ( II )  VIŠEG ISPLATNOG REDA</w:t>
      </w:r>
    </w:p>
    <w:p w:rsidRDefault="00AA00B3" w:rsidP="00AA00B3" w:rsidR="00AA00B3">
      <w:pPr>
        <w:spacing w:after="120" w:before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STEČAJNOG UPRAVITELJA ZA ISPITNO ROČIŠTE  28. studenog 2018.godine</w:t>
      </w:r>
    </w:p>
    <w:p w:rsidRDefault="00AA00B3" w:rsidP="00AA00B3" w:rsidR="00AA00B3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47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04"/>
        <w:gridCol w:w="2274"/>
        <w:gridCol w:w="1621"/>
        <w:gridCol w:w="1839"/>
        <w:gridCol w:w="1845"/>
        <w:gridCol w:w="2502"/>
        <w:gridCol w:w="2054"/>
        <w:gridCol w:w="2418"/>
      </w:tblGrid>
      <w:tr w:rsidTr="00AA00B3" w:rsidR="00AA00B3">
        <w:tc>
          <w:tcPr>
            <w:tcW w:type="pct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A00B3" w:rsidP="00260700" w:rsidR="00AA00B3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 br. prijavlj. tražbine</w:t>
            </w:r>
          </w:p>
        </w:tc>
        <w:tc>
          <w:tcPr>
            <w:tcW w:type="pct" w:w="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A00B3" w:rsidP="00260700" w:rsidR="00AA00B3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ili naziv vjerovnika</w:t>
            </w:r>
          </w:p>
        </w:tc>
        <w:tc>
          <w:tcPr>
            <w:tcW w:type="pct" w:w="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A00B3" w:rsidP="00260700" w:rsidR="00AA00B3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A00B3" w:rsidP="00260700" w:rsidR="00AA00B3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A00B3" w:rsidP="00260700" w:rsidR="00AA00B3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pct" w:w="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A00B3" w:rsidP="00260700" w:rsidR="00AA00B3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A00B3" w:rsidP="00260700" w:rsidR="00AA00B3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  <w:tc>
          <w:tcPr>
            <w:tcW w:type="pct" w:w="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A00B3" w:rsidP="00260700" w:rsidR="00AA00B3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AA00B3" w:rsidR="00AA00B3">
        <w:tc>
          <w:tcPr>
            <w:tcW w:type="pct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00B3" w:rsidP="00260700" w:rsidR="00AA00B3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00B3" w:rsidP="00260700" w:rsidR="00AA00B3" w:rsidRPr="00875A0C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875A0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HRVATSKI TELEKOM d.d.</w:t>
            </w:r>
          </w:p>
          <w:p w:rsidRDefault="00AA00B3" w:rsidP="00260700" w:rsidR="00AA00B3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00B3" w:rsidP="00260700" w:rsidR="00AA00B3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28DE">
              <w:rPr>
                <w:rFonts w:cstheme="majorBidi" w:hAnsiTheme="majorBidi" w:asciiTheme="majorBidi"/>
                <w:sz w:val="24"/>
                <w:szCs w:val="24"/>
              </w:rPr>
              <w:t>OIB 81793146560</w:t>
            </w:r>
          </w:p>
        </w:tc>
        <w:tc>
          <w:tcPr>
            <w:tcW w:type="pct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00B3" w:rsidP="00260700" w:rsidR="00AA00B3" w:rsidRPr="001D28DE">
            <w:pPr>
              <w:spacing w:after="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1D28DE">
              <w:rPr>
                <w:rFonts w:cstheme="majorBidi" w:hAnsiTheme="majorBidi" w:asciiTheme="majorBidi"/>
                <w:sz w:val="24"/>
                <w:szCs w:val="24"/>
              </w:rPr>
              <w:t>Roberta F. Mihanovića  9,</w:t>
            </w:r>
          </w:p>
          <w:p w:rsidRDefault="00AA00B3" w:rsidP="00260700" w:rsidR="00AA00B3">
            <w:pPr>
              <w:pStyle w:val="Bezproreda"/>
              <w:spacing w:after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28DE">
              <w:rPr>
                <w:rFonts w:cstheme="majorBidi" w:hAnsiTheme="majorBidi" w:asciiTheme="majorBidi"/>
                <w:sz w:val="24"/>
                <w:szCs w:val="24"/>
              </w:rPr>
              <w:t>10 110  ZAGREB</w:t>
            </w:r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00B3" w:rsidP="00260700" w:rsidR="00AA00B3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10.080,24 kn</w:t>
            </w:r>
          </w:p>
        </w:tc>
        <w:tc>
          <w:tcPr>
            <w:tcW w:type="pct" w:w="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00B3" w:rsidP="00260700" w:rsidR="00AA00B3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166CA">
              <w:rPr>
                <w:rFonts w:hAnsi="Times New Roman" w:ascii="Times New Roman"/>
              </w:rPr>
              <w:t>Ovrv-15592/17, J.</w:t>
            </w:r>
            <w:r>
              <w:rPr>
                <w:rFonts w:hAnsi="Times New Roman" w:ascii="Times New Roman"/>
              </w:rPr>
              <w:t xml:space="preserve"> </w:t>
            </w:r>
            <w:r w:rsidRPr="00B166CA">
              <w:rPr>
                <w:rFonts w:hAnsi="Times New Roman" w:ascii="Times New Roman"/>
              </w:rPr>
              <w:t>b. Mladen Ježek, Rj. od 20.01.2017.g.</w:t>
            </w:r>
          </w:p>
          <w:p w:rsidRDefault="00AA00B3" w:rsidP="00260700" w:rsidR="00AA00B3" w:rsidRPr="000A516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0A5164">
              <w:rPr>
                <w:rFonts w:hAnsi="Times New Roman" w:ascii="Times New Roman"/>
              </w:rPr>
              <w:t>Ovrv-29585/17, J. b.</w:t>
            </w:r>
          </w:p>
          <w:p w:rsidRDefault="00AA00B3" w:rsidP="00260700" w:rsidR="00AA00B3" w:rsidRPr="000A516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0A5164">
              <w:rPr>
                <w:rFonts w:hAnsi="Times New Roman" w:ascii="Times New Roman"/>
              </w:rPr>
              <w:t>Mladen Ježek, Rj. od</w:t>
            </w:r>
          </w:p>
          <w:p w:rsidRDefault="00AA00B3" w:rsidP="00260700" w:rsidR="00AA00B3" w:rsidRPr="003B69A0">
            <w:pPr>
              <w:pStyle w:val="Bezproreda"/>
              <w:spacing w:after="120"/>
              <w:jc w:val="center"/>
              <w:rPr>
                <w:rFonts w:hAnsi="Times New Roman" w:ascii="Times New Roman"/>
              </w:rPr>
            </w:pPr>
            <w:r w:rsidRPr="000A5164">
              <w:rPr>
                <w:rFonts w:hAnsi="Times New Roman" w:ascii="Times New Roman"/>
              </w:rPr>
              <w:t>13.</w:t>
            </w:r>
            <w:r>
              <w:rPr>
                <w:rFonts w:hAnsi="Times New Roman" w:ascii="Times New Roman"/>
              </w:rPr>
              <w:t>8</w:t>
            </w:r>
            <w:r w:rsidRPr="000A5164">
              <w:rPr>
                <w:rFonts w:hAnsi="Times New Roman" w:ascii="Times New Roman"/>
              </w:rPr>
              <w:t>.2017.g.</w:t>
            </w:r>
          </w:p>
        </w:tc>
        <w:tc>
          <w:tcPr>
            <w:tcW w:type="pct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00B3" w:rsidP="00260700" w:rsidR="00AA00B3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10.080,24 kn</w:t>
            </w:r>
          </w:p>
        </w:tc>
        <w:tc>
          <w:tcPr>
            <w:tcW w:type="pct" w:w="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00B3" w:rsidP="00260700" w:rsidR="00AA00B3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166CA">
              <w:rPr>
                <w:rFonts w:hAnsi="Times New Roman" w:ascii="Times New Roman"/>
              </w:rPr>
              <w:t>Ovrv-15592/17, J.</w:t>
            </w:r>
            <w:r>
              <w:rPr>
                <w:rFonts w:hAnsi="Times New Roman" w:ascii="Times New Roman"/>
              </w:rPr>
              <w:t xml:space="preserve"> </w:t>
            </w:r>
            <w:r w:rsidRPr="00B166CA">
              <w:rPr>
                <w:rFonts w:hAnsi="Times New Roman" w:ascii="Times New Roman"/>
              </w:rPr>
              <w:t>b. Mladen Ježek, Rj. od 20.01.2017.g.</w:t>
            </w:r>
          </w:p>
          <w:p w:rsidRDefault="00AA00B3" w:rsidP="00260700" w:rsidR="00AA00B3" w:rsidRPr="000A516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0A5164">
              <w:rPr>
                <w:rFonts w:hAnsi="Times New Roman" w:ascii="Times New Roman"/>
              </w:rPr>
              <w:t>Ovrv-29585/17, J. b.</w:t>
            </w:r>
          </w:p>
          <w:p w:rsidRDefault="00AA00B3" w:rsidP="00260700" w:rsidR="00AA00B3" w:rsidRPr="000A516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0A5164">
              <w:rPr>
                <w:rFonts w:hAnsi="Times New Roman" w:ascii="Times New Roman"/>
              </w:rPr>
              <w:t>Mladen Ježek, Rj. od</w:t>
            </w:r>
          </w:p>
          <w:p w:rsidRDefault="00AA00B3" w:rsidP="00260700" w:rsidR="00AA00B3">
            <w:pPr>
              <w:pStyle w:val="Bezproreda"/>
              <w:spacing w:lineRule="auto" w:line="257" w:after="0"/>
              <w:jc w:val="center"/>
              <w:rPr>
                <w:rFonts w:cstheme="majorBidi" w:hAnsiTheme="majorBidi" w:asciiTheme="majorBidi"/>
                <w:sz w:val="18"/>
                <w:szCs w:val="18"/>
              </w:rPr>
            </w:pPr>
            <w:r w:rsidRPr="000A5164">
              <w:rPr>
                <w:rFonts w:hAnsi="Times New Roman" w:ascii="Times New Roman"/>
              </w:rPr>
              <w:t>13.</w:t>
            </w:r>
            <w:r>
              <w:rPr>
                <w:rFonts w:hAnsi="Times New Roman" w:ascii="Times New Roman"/>
              </w:rPr>
              <w:t>8</w:t>
            </w:r>
            <w:r w:rsidRPr="000A5164">
              <w:rPr>
                <w:rFonts w:hAnsi="Times New Roman" w:ascii="Times New Roman"/>
              </w:rPr>
              <w:t>.2017.g.</w:t>
            </w:r>
          </w:p>
        </w:tc>
      </w:tr>
      <w:tr w:rsidTr="00AA00B3" w:rsidR="00AA00B3">
        <w:tc>
          <w:tcPr>
            <w:tcW w:type="pct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00B3" w:rsidP="00260700" w:rsidR="00AA00B3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00B3" w:rsidP="00260700" w:rsidR="00AA00B3">
            <w:pPr>
              <w:pStyle w:val="Bezproreda"/>
              <w:spacing w:lineRule="auto" w:line="257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R.H., MIN. FINAN., Porezna uprava, Područni ured Zagreb, </w:t>
            </w:r>
          </w:p>
          <w:p w:rsidRDefault="00AA00B3" w:rsidP="00260700" w:rsidR="00AA00B3">
            <w:pPr>
              <w:pStyle w:val="Bezproreda"/>
              <w:spacing w:lineRule="auto" w:line="256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Zastupana po Županijsko. državno. odvjetništvu u Zagrebu</w:t>
            </w:r>
          </w:p>
        </w:tc>
        <w:tc>
          <w:tcPr>
            <w:tcW w:type="pct" w:w="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00B3" w:rsidP="00AA00B3" w:rsidR="00AA00B3">
            <w:pPr>
              <w:pStyle w:val="Bezproreda"/>
              <w:spacing w:lineRule="auto" w:line="256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A1D13">
              <w:rPr>
                <w:rFonts w:hAnsi="Times New Roman" w:ascii="Times New Roman"/>
                <w:sz w:val="20"/>
                <w:szCs w:val="20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00B3" w:rsidP="00260700" w:rsidR="00AA00B3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c. 41,</w:t>
            </w:r>
          </w:p>
          <w:p w:rsidRDefault="00AA00B3" w:rsidP="00260700" w:rsidR="00AA00B3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00B3" w:rsidP="00260700" w:rsidR="00AA00B3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11.495.163,77 kuna</w:t>
            </w:r>
          </w:p>
        </w:tc>
        <w:tc>
          <w:tcPr>
            <w:tcW w:type="pct" w:w="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00B3" w:rsidP="00260700" w:rsidR="00AA00B3">
            <w:pPr>
              <w:pStyle w:val="Bezproreda"/>
              <w:spacing w:lineRule="auto" w:line="257" w:after="0" w:before="120"/>
              <w:rPr>
                <w:rFonts w:hAnsi="Times New Roman" w:ascii="Times New Roman"/>
                <w:sz w:val="20"/>
                <w:szCs w:val="20"/>
              </w:rPr>
            </w:pPr>
            <w:r w:rsidRPr="000A5164">
              <w:rPr>
                <w:rFonts w:hAnsi="Times New Roman" w:ascii="Times New Roman"/>
                <w:sz w:val="20"/>
                <w:szCs w:val="20"/>
              </w:rPr>
              <w:t>1. P</w:t>
            </w:r>
            <w:r>
              <w:rPr>
                <w:rFonts w:hAnsi="Times New Roman" w:ascii="Times New Roman"/>
                <w:sz w:val="20"/>
                <w:szCs w:val="20"/>
              </w:rPr>
              <w:t>orezno rješenje  Klasa : UP/I-471-02/16-01/261, Urbroj: 513-07-24-01-17-10, od 25. 01. 2017.g.</w:t>
            </w:r>
          </w:p>
          <w:p w:rsidRDefault="00AA00B3" w:rsidP="00260700" w:rsidR="00AA00B3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 Izvješće o novoutvrđenim obavezama u poslovima poreznog nadzora,</w:t>
            </w:r>
          </w:p>
          <w:p w:rsidRDefault="00AA00B3" w:rsidP="00260700" w:rsidR="00AA00B3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 Prijava poreza na dobit za 2015.g.</w:t>
            </w:r>
          </w:p>
          <w:p w:rsidRDefault="00AA00B3" w:rsidP="00260700" w:rsidR="00AA00B3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 Prijava turističke članarine za 2015.g.</w:t>
            </w:r>
          </w:p>
          <w:p w:rsidRDefault="00AA00B3" w:rsidP="00260700" w:rsidR="00AA00B3" w:rsidRPr="000A5164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 Ovjereni izlist stanja računa 5262 i 4251</w:t>
            </w:r>
          </w:p>
          <w:p w:rsidRDefault="00AA00B3" w:rsidP="00260700" w:rsidR="00AA00B3">
            <w:pPr>
              <w:pStyle w:val="Bezproreda"/>
              <w:spacing w:lineRule="auto" w:line="256" w:after="12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VJEROVNIK RASPOLAŽE SA OVRŠNOM ISPRAVOM ZA </w:t>
            </w:r>
            <w:r w:rsidRPr="005F6BDA">
              <w:rPr>
                <w:rFonts w:hAnsi="Times New Roman" w:ascii="Times New Roman"/>
                <w:sz w:val="20"/>
                <w:szCs w:val="20"/>
              </w:rPr>
              <w:t>11.493.735,20 kuna.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pct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00B3" w:rsidP="00260700" w:rsidR="00AA00B3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11.495.163,77 kuna</w:t>
            </w:r>
          </w:p>
        </w:tc>
        <w:tc>
          <w:tcPr>
            <w:tcW w:type="pct" w:w="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00B3" w:rsidP="00260700" w:rsidR="00AA00B3">
            <w:pPr>
              <w:pStyle w:val="Bezproreda"/>
              <w:spacing w:lineRule="auto" w:line="257" w:after="0" w:before="120"/>
              <w:rPr>
                <w:rFonts w:hAnsi="Times New Roman" w:ascii="Times New Roman"/>
                <w:sz w:val="20"/>
                <w:szCs w:val="20"/>
              </w:rPr>
            </w:pPr>
            <w:r w:rsidRPr="000A5164">
              <w:rPr>
                <w:rFonts w:hAnsi="Times New Roman" w:ascii="Times New Roman"/>
                <w:sz w:val="20"/>
                <w:szCs w:val="20"/>
              </w:rPr>
              <w:t>1. P</w:t>
            </w:r>
            <w:r>
              <w:rPr>
                <w:rFonts w:hAnsi="Times New Roman" w:ascii="Times New Roman"/>
                <w:sz w:val="20"/>
                <w:szCs w:val="20"/>
              </w:rPr>
              <w:t>orezno rješenje  Klasa : UP/I-471-02/16-01/261, Urbroj: 513-07-24-01-17-10, od 25. 01. 2017.g.</w:t>
            </w:r>
          </w:p>
          <w:p w:rsidRDefault="00AA00B3" w:rsidP="00260700" w:rsidR="00AA00B3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 Izvješće o novoutvrđenim obavezama u poslovima poreznog nadzora,</w:t>
            </w:r>
          </w:p>
          <w:p w:rsidRDefault="00AA00B3" w:rsidP="00260700" w:rsidR="00AA00B3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 Prijava poreza na dobit za 2015.g.</w:t>
            </w:r>
          </w:p>
          <w:p w:rsidRDefault="00AA00B3" w:rsidP="00260700" w:rsidR="00AA00B3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 Prijava turističke članarine za 2015.g.</w:t>
            </w:r>
          </w:p>
          <w:p w:rsidRDefault="00AA00B3" w:rsidP="00260700" w:rsidR="00AA00B3" w:rsidRPr="000A5164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5. Ovjereni izlist stanja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računa 5262 i 4251</w:t>
            </w:r>
          </w:p>
          <w:p w:rsidRDefault="00AA00B3" w:rsidP="00260700" w:rsidR="00AA00B3">
            <w:pPr>
              <w:pStyle w:val="Bezproreda"/>
              <w:spacing w:lineRule="auto" w:line="256" w:after="12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VJEROVNIK RASPOLAŽE SA OVRŠNOM ISPRAVOM ZA </w:t>
            </w:r>
            <w:r w:rsidRPr="005F6BDA">
              <w:rPr>
                <w:rFonts w:hAnsi="Times New Roman" w:ascii="Times New Roman"/>
                <w:sz w:val="20"/>
                <w:szCs w:val="20"/>
              </w:rPr>
              <w:t>11.493.735,20 kuna.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</w:t>
            </w:r>
          </w:p>
        </w:tc>
      </w:tr>
      <w:tr w:rsidTr="00AA00B3" w:rsidR="00AA00B3">
        <w:tc>
          <w:tcPr>
            <w:tcW w:type="pct" w:w="2166"/>
            <w:gridSpan w:val="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AA00B3" w:rsidP="00260700" w:rsidR="00AA00B3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S V E U K U P N O</w:t>
            </w:r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00B3" w:rsidP="00260700" w:rsidR="00AA00B3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PRIJAVLJENO</w:t>
            </w:r>
          </w:p>
          <w:p w:rsidRDefault="00AA00B3" w:rsidP="00AA00B3" w:rsidR="00AA00B3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11.505.244,01</w:t>
            </w:r>
          </w:p>
          <w:p w:rsidRDefault="00AA00B3" w:rsidP="00AA00B3" w:rsidR="00AA00B3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</w:rPr>
              <w:t>k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una</w:t>
            </w:r>
          </w:p>
        </w:tc>
        <w:tc>
          <w:tcPr>
            <w:tcW w:type="pct" w:w="80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</w:tcPr>
          <w:p w:rsidRDefault="00AA00B3" w:rsidP="00260700" w:rsidR="00AA00B3">
            <w:pPr>
              <w:pStyle w:val="Bezproreda"/>
              <w:spacing w:lineRule="auto" w:line="252" w:after="120" w:before="12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00B3" w:rsidP="00260700" w:rsidR="00AA00B3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PRIZNATO</w:t>
            </w:r>
          </w:p>
          <w:p w:rsidRDefault="00AA00B3" w:rsidP="00AA00B3" w:rsidR="00AA00B3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11.505.244,01</w:t>
            </w:r>
          </w:p>
          <w:p w:rsidRDefault="00AA00B3" w:rsidP="00AA00B3" w:rsidR="00AA00B3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</w:rPr>
              <w:t>k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una</w:t>
            </w:r>
          </w:p>
        </w:tc>
        <w:tc>
          <w:tcPr>
            <w:tcW w:type="pct" w:w="777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</w:tcPr>
          <w:p w:rsidRDefault="00AA00B3" w:rsidP="00260700" w:rsidR="00AA00B3">
            <w:pPr>
              <w:pStyle w:val="Bezproreda"/>
              <w:spacing w:lineRule="auto" w:line="252" w:after="120" w:before="12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A00B3" w:rsidP="00AA00B3" w:rsidR="00AA00B3">
      <w:pPr>
        <w:pStyle w:val="Podnaslov"/>
        <w:rPr>
          <w:rFonts w:cs="Times New Roman" w:hAnsi="Times New Roman" w:ascii="Times New Roman"/>
          <w:i w:val="false"/>
          <w:color w:themeColor="text1" w:val="000000"/>
        </w:rPr>
      </w:pPr>
    </w:p>
    <w:p w:rsidRDefault="00AA00B3" w:rsidP="00AA00B3" w:rsidR="00AA00B3" w:rsidRPr="00DB4149">
      <w:pPr>
        <w:pStyle w:val="Podnaslov"/>
        <w:rPr>
          <w:rFonts w:hAnsiTheme="majorBidi" w:asciiTheme="majorBidi"/>
          <w:color w:themeColor="text1" w:val="000000"/>
        </w:rPr>
      </w:pPr>
      <w:r>
        <w:rPr>
          <w:rFonts w:cs="Times New Roman" w:hAnsi="Times New Roman" w:ascii="Times New Roman"/>
          <w:i w:val="false"/>
          <w:color w:themeColor="text1" w:val="000000"/>
        </w:rPr>
        <w:t>U Zagrebu, 15. studeni 2018. godine,</w:t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  <w:t>Stečajni upravitelj:</w:t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  <w:t>Miljenko Požgaj</w:t>
      </w:r>
    </w:p>
    <w:p w:rsidRDefault="00AA00B3" w:rsidP="00AA00B3" w:rsidR="00AA00B3" w:rsidRPr="00ED0B07"/>
    <w:p w:rsidRDefault="00AA00B3" w:rsidP="00AA00B3" w:rsidR="00AA00B3" w:rsidRPr="00DB4149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1840D2" w:rsidP="00AA00B3" w:rsidR="001840D2" w:rsidRPr="00AA00B3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Sect="00ED0B07" w:rsidR="001840D2" w:rsidRPr="00AA00B3">
      <w:footerReference w:type="default" r:id="rId8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E75" w:rsidP="00AA00B3" w:rsidR="00D27E75">
      <w:pPr>
        <w:spacing w:after="0"/>
      </w:pPr>
      <w:r>
        <w:separator/>
      </w:r>
    </w:p>
  </w:endnote>
  <w:endnote w:id="0" w:type="continuationSeparator">
    <w:p w:rsidRDefault="00D27E75" w:rsidP="00AA00B3" w:rsidR="00D27E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778245"/>
      <w:docPartObj>
        <w:docPartGallery w:val="Page Numbers (Bottom of Page)"/>
        <w:docPartUnique/>
      </w:docPartObj>
    </w:sdtPr>
    <w:sdtEndPr/>
    <w:sdtContent>
      <w:p w:rsidRDefault="009F2A31" w:rsidR="00D11AE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CC9">
          <w:rPr>
            <w:noProof/>
          </w:rPr>
          <w:t>1</w:t>
        </w:r>
        <w:r>
          <w:fldChar w:fldCharType="end"/>
        </w:r>
      </w:p>
    </w:sdtContent>
  </w:sdt>
  <w:p w:rsidRDefault="00257CC9" w:rsidR="00D11A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E75" w:rsidP="00AA00B3" w:rsidR="00D27E75">
      <w:pPr>
        <w:spacing w:after="0"/>
      </w:pPr>
      <w:r>
        <w:separator/>
      </w:r>
    </w:p>
  </w:footnote>
  <w:footnote w:id="0" w:type="continuationSeparator">
    <w:p w:rsidRDefault="00D27E75" w:rsidP="00AA00B3" w:rsidR="00D27E75">
      <w:pPr>
        <w:spacing w:after="0"/>
      </w:pPr>
      <w:r>
        <w:continuationSeparator/>
      </w:r>
    </w:p>
  </w:footnote>
  <w:footnote w:id="1">
    <w:p w:rsidRDefault="00AA00B3" w:rsidP="00AA00B3" w:rsidR="00AA00B3" w:rsidRPr="00DB4149">
      <w:pPr>
        <w:pStyle w:val="Tekstfusnote"/>
      </w:pP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0B3"/>
    <w:rsid w:val="001840D2"/>
    <w:rsid w:val="00257CC9"/>
    <w:rsid w:val="009F2A31"/>
    <w:rsid w:val="009F7ED5"/>
    <w:rsid w:val="00AA00B3"/>
    <w:rsid w:val="00D2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00B3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AA00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A00B3"/>
    <w:rPr>
      <w:rFonts w:cs="Times New Roman" w:eastAsia="Calibri" w:hAnsi="Calibri" w:ascii="Calibri"/>
      <w:sz w:val="20"/>
      <w:szCs w:val="2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A00B3"/>
    <w:pPr>
      <w:spacing w:lineRule="auto" w:line="276" w:after="0" w:before="480"/>
      <w:ind w:firstLine="340"/>
      <w:jc w:val="both"/>
    </w:pPr>
    <w:rPr>
      <w:rFonts w:cstheme="majorBidi" w:eastAsiaTheme="majorEastAsia" w:hAnsiTheme="majorHAnsi" w:asciiTheme="majorHAnsi"/>
      <w:i/>
      <w:iCs/>
      <w:color w:themeColor="accent1" w:val="5B9BD5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AA00B3"/>
    <w:rPr>
      <w:rFonts w:cstheme="majorBidi" w:eastAsiaTheme="majorEastAsia" w:hAnsiTheme="majorHAnsi" w:asciiTheme="majorHAnsi"/>
      <w:i/>
      <w:iCs/>
      <w:color w:themeColor="accent1" w:val="5B9BD5"/>
      <w:spacing w:val="15"/>
      <w:sz w:val="24"/>
      <w:szCs w:val="24"/>
    </w:rPr>
  </w:style>
  <w:style w:styleId="Bezproreda" w:type="paragraph">
    <w:name w:val="No Spacing"/>
    <w:uiPriority w:val="99"/>
    <w:qFormat/>
    <w:rsid w:val="00AA00B3"/>
    <w:pPr>
      <w:spacing w:lineRule="auto" w:line="240" w:after="80"/>
    </w:pPr>
    <w:rPr>
      <w:rFonts w:cs="Times New Roman" w:eastAsia="Times New Roman" w:hAnsi="Calibri" w:ascii="Calibri"/>
    </w:rPr>
  </w:style>
  <w:style w:styleId="Referencafusnote" w:type="character">
    <w:name w:val="footnote reference"/>
    <w:uiPriority w:val="99"/>
    <w:semiHidden/>
    <w:unhideWhenUsed/>
    <w:rsid w:val="00AA00B3"/>
    <w:rPr>
      <w:rFonts w:cs="Times New Roman" w:hAnsi="Times New Roman" w:ascii="Times New Roman" w:hint="default"/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AA00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00B3"/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AA00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00B3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00B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00B3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57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CC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CC9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CC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CC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00B3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AA00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A00B3"/>
    <w:rPr>
      <w:rFonts w:ascii="Calibri" w:cs="Times New Roman" w:eastAsia="Calibri" w:hAnsi="Calibri"/>
      <w:sz w:val="20"/>
      <w:szCs w:val="2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A00B3"/>
    <w:pPr>
      <w:spacing w:after="0" w:before="480" w:line="276" w:lineRule="auto"/>
      <w:ind w:firstLine="340"/>
      <w:jc w:val="both"/>
    </w:pPr>
    <w:rPr>
      <w:rFonts w:asciiTheme="majorHAnsi" w:cstheme="majorBidi" w:eastAsiaTheme="majorEastAsia" w:hAnsiTheme="majorHAnsi"/>
      <w:i/>
      <w:iCs/>
      <w:color w:themeColor="accent1" w:val="5B9BD5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AA00B3"/>
    <w:rPr>
      <w:rFonts w:asciiTheme="majorHAnsi" w:cstheme="majorBidi" w:eastAsiaTheme="majorEastAsia" w:hAnsiTheme="majorHAnsi"/>
      <w:i/>
      <w:iCs/>
      <w:color w:themeColor="accent1" w:val="5B9BD5"/>
      <w:spacing w:val="15"/>
      <w:sz w:val="24"/>
      <w:szCs w:val="24"/>
    </w:rPr>
  </w:style>
  <w:style w:styleId="Bezproreda" w:type="paragraph">
    <w:name w:val="No Spacing"/>
    <w:uiPriority w:val="99"/>
    <w:qFormat/>
    <w:rsid w:val="00AA00B3"/>
    <w:pPr>
      <w:spacing w:after="80" w:line="240" w:lineRule="auto"/>
    </w:pPr>
    <w:rPr>
      <w:rFonts w:ascii="Calibri" w:cs="Times New Roman" w:eastAsia="Times New Roman" w:hAnsi="Calibri"/>
    </w:rPr>
  </w:style>
  <w:style w:styleId="Referencafusnote" w:type="character">
    <w:name w:val="footnote reference"/>
    <w:uiPriority w:val="99"/>
    <w:semiHidden/>
    <w:unhideWhenUsed/>
    <w:rsid w:val="00AA00B3"/>
    <w:rPr>
      <w:rFonts w:ascii="Times New Roman" w:cs="Times New Roman" w:hAnsi="Times New Roman" w:hint="default"/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AA00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A00B3"/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AA00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A00B3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00B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00B3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57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CC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CC9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CC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CC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1532</properties:Characters>
  <properties:Lines>110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2018-11-16T07:09:00Z</dcterms:created>
  <dc:creator>User</dc:creator>
  <cp:lastModifiedBy>Renata Klokočki</cp:lastModifiedBy>
  <cp:lastPrinted>2018-11-15T20:31:00Z</cp:lastPrinted>
  <dcterms:modified xmlns:xsi="http://www.w3.org/2001/XMLSchema-instance" xsi:type="dcterms:W3CDTF">2018-11-16T07:27:00Z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(Tabilica II VIŠEG ISPLATNOG reda BADU KONZALTING.docx)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