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1c74" w14:paraId="ffd1c74" w:rsidRDefault="001164E0" w:rsidP="001164E0" w:rsidR="001164E0">
      <w:pPr>
        <w:ind w:firstLine="708"/>
        <w15:collapsed w:val="false"/>
      </w:pPr>
      <w:r w:rsidRPr="00542B0C">
        <w:t xml:space="preserve">   </w:t>
      </w:r>
      <w:r w:rsidR="00272209">
        <w:tab/>
      </w:r>
      <w:r w:rsidR="00272209">
        <w:tab/>
      </w:r>
      <w:r w:rsidR="00272209">
        <w:tab/>
      </w:r>
      <w:r w:rsidR="00272209">
        <w:tab/>
      </w:r>
      <w:r w:rsidR="00272209">
        <w:tab/>
      </w:r>
      <w:r w:rsidR="00272209">
        <w:tab/>
        <w:t xml:space="preserve">     </w:t>
      </w:r>
      <w:r w:rsidRPr="00542B0C">
        <w:t>Poslovni broj 3. St-</w:t>
      </w:r>
      <w:r w:rsidR="0062694B">
        <w:t>1070</w:t>
      </w:r>
      <w:r>
        <w:t>/2016-</w:t>
      </w:r>
      <w:r w:rsidR="00EC3ECD">
        <w:t>7</w:t>
      </w:r>
      <w:bookmarkStart w:name="_GoBack" w:id="0"/>
      <w:bookmarkEnd w:id="0"/>
    </w:p>
    <w:p w:rsidRDefault="001164E0" w:rsidP="001164E0" w:rsidR="001164E0"/>
    <w:p w:rsidRDefault="001164E0" w:rsidP="001164E0" w:rsidR="001164E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64E0" w:rsidP="001164E0" w:rsidR="001164E0" w:rsidRPr="008C3132">
      <w:pPr>
        <w:ind w:firstLine="708"/>
      </w:pPr>
      <w:r w:rsidRPr="008C3132">
        <w:t>REPUBLIKA HRVATSKA</w:t>
      </w:r>
    </w:p>
    <w:p w:rsidRDefault="001164E0" w:rsidP="001164E0" w:rsidR="001164E0">
      <w:pPr>
        <w:ind w:firstLine="708"/>
      </w:pPr>
      <w:r w:rsidRPr="008C3132">
        <w:t>TRGOVAČKI SUD U ZADRU</w:t>
      </w:r>
    </w:p>
    <w:p w:rsidRDefault="001164E0" w:rsidP="001164E0" w:rsidR="001164E0">
      <w:pPr>
        <w:ind w:firstLine="708"/>
      </w:pPr>
      <w:r>
        <w:t>Zadar, Dr. Franje Tuđmana 35</w:t>
      </w:r>
    </w:p>
    <w:p w:rsidRDefault="001164E0" w:rsidP="001164E0" w:rsidR="001164E0">
      <w:pPr>
        <w:jc w:val="center"/>
      </w:pPr>
    </w:p>
    <w:p w:rsidRDefault="001164E0" w:rsidP="001164E0" w:rsidR="001164E0">
      <w:pPr>
        <w:jc w:val="center"/>
      </w:pPr>
    </w:p>
    <w:p w:rsidRDefault="001164E0" w:rsidP="001164E0" w:rsidR="001164E0" w:rsidRPr="008C3132">
      <w:pPr>
        <w:jc w:val="center"/>
      </w:pPr>
      <w:r>
        <w:t xml:space="preserve">R E P U B L I K A  H R V A T S K A </w:t>
      </w:r>
    </w:p>
    <w:p w:rsidRDefault="001164E0" w:rsidP="001164E0" w:rsidR="001164E0" w:rsidRPr="008C3132">
      <w:pPr>
        <w:jc w:val="both"/>
      </w:pPr>
    </w:p>
    <w:p w:rsidRDefault="00586E2B" w:rsidP="00586E2B" w:rsidR="001164E0">
      <w:pPr>
        <w:jc w:val="center"/>
      </w:pPr>
      <w:r>
        <w:t>Z A K LJ U Č A K</w:t>
      </w:r>
    </w:p>
    <w:p w:rsidRDefault="006750D1" w:rsidP="001164E0" w:rsidR="006750D1">
      <w:pPr>
        <w:ind w:firstLine="705"/>
        <w:jc w:val="both"/>
      </w:pPr>
    </w:p>
    <w:p w:rsidRDefault="001164E0" w:rsidP="001164E0" w:rsidR="00586E2B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</w:t>
      </w:r>
      <w:r w:rsidR="00586E2B">
        <w:t xml:space="preserve">u prethodnom postupku radi utvrđivanja pretpostavki za otvaranje stečajnoga postupka nad </w:t>
      </w:r>
      <w:r w:rsidR="006154EF" w:rsidRPr="00816C78">
        <w:t xml:space="preserve">dužnikom </w:t>
      </w:r>
      <w:r w:rsidR="006154EF">
        <w:t xml:space="preserve">DALMATINO ZADAR d.o.o. sa sjedištem u Zadru, Ivana viteza od </w:t>
      </w:r>
      <w:proofErr w:type="spellStart"/>
      <w:r w:rsidR="006154EF">
        <w:t>Sredne</w:t>
      </w:r>
      <w:proofErr w:type="spellEnd"/>
      <w:r w:rsidR="006154EF">
        <w:t xml:space="preserve"> 15, </w:t>
      </w:r>
      <w:r w:rsidR="006154EF" w:rsidRPr="007A679F">
        <w:t xml:space="preserve">OIB: </w:t>
      </w:r>
      <w:r w:rsidR="006154EF">
        <w:t>03027120302</w:t>
      </w:r>
      <w:r>
        <w:t xml:space="preserve">, </w:t>
      </w:r>
      <w:r w:rsidR="00586E2B">
        <w:t xml:space="preserve">zastupanog po </w:t>
      </w:r>
      <w:r w:rsidR="006154EF">
        <w:t xml:space="preserve">prokuristu Josipu </w:t>
      </w:r>
      <w:proofErr w:type="spellStart"/>
      <w:r w:rsidR="006154EF">
        <w:t>Lergi</w:t>
      </w:r>
      <w:proofErr w:type="spellEnd"/>
      <w:r w:rsidR="00586E2B">
        <w:t xml:space="preserve"> iz </w:t>
      </w:r>
      <w:proofErr w:type="spellStart"/>
      <w:r w:rsidR="006154EF">
        <w:t>Slivnice</w:t>
      </w:r>
      <w:proofErr w:type="spellEnd"/>
      <w:r w:rsidR="006154EF">
        <w:t xml:space="preserve"> Gornje, </w:t>
      </w:r>
      <w:proofErr w:type="spellStart"/>
      <w:r w:rsidR="006154EF">
        <w:t>Slivnica</w:t>
      </w:r>
      <w:proofErr w:type="spellEnd"/>
      <w:r w:rsidR="006154EF">
        <w:t xml:space="preserve"> ulica I br. 147, 23247 </w:t>
      </w:r>
      <w:proofErr w:type="spellStart"/>
      <w:r w:rsidR="006154EF">
        <w:t>Vinjerac</w:t>
      </w:r>
      <w:proofErr w:type="spellEnd"/>
      <w:r w:rsidR="006154EF">
        <w:t>, 22. studenoga 2016.</w:t>
      </w:r>
      <w:r w:rsidR="00586E2B">
        <w:t xml:space="preserve"> </w:t>
      </w:r>
    </w:p>
    <w:p w:rsidRDefault="001164E0" w:rsidP="001164E0" w:rsidR="001164E0">
      <w:r>
        <w:t xml:space="preserve"> </w:t>
      </w:r>
    </w:p>
    <w:p w:rsidRDefault="001164E0" w:rsidP="001164E0" w:rsidR="001164E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164E0" w:rsidP="001164E0" w:rsidR="001164E0" w:rsidRPr="00071F11">
      <w:pPr>
        <w:jc w:val="center"/>
      </w:pPr>
    </w:p>
    <w:p w:rsidRDefault="001164E0" w:rsidP="001164E0" w:rsidR="001164E0">
      <w:pPr>
        <w:ind w:firstLine="708"/>
        <w:jc w:val="both"/>
      </w:pPr>
      <w:r>
        <w:t xml:space="preserve">I. </w:t>
      </w:r>
      <w:r w:rsidRPr="00071F11">
        <w:t>Određuje se dovođenje</w:t>
      </w:r>
      <w:r w:rsidRPr="00AD0C60">
        <w:t xml:space="preserve"> </w:t>
      </w:r>
      <w:r w:rsidR="006154EF">
        <w:t xml:space="preserve">Josipa </w:t>
      </w:r>
      <w:proofErr w:type="spellStart"/>
      <w:r w:rsidR="006154EF">
        <w:t>Lerge</w:t>
      </w:r>
      <w:proofErr w:type="spellEnd"/>
      <w:r w:rsidR="006154EF">
        <w:t xml:space="preserve"> (Josip </w:t>
      </w:r>
      <w:proofErr w:type="spellStart"/>
      <w:r w:rsidR="006154EF">
        <w:t>Lerga</w:t>
      </w:r>
      <w:proofErr w:type="spellEnd"/>
      <w:r w:rsidR="006154EF">
        <w:t xml:space="preserve">) </w:t>
      </w:r>
      <w:r w:rsidR="009C2B75">
        <w:t xml:space="preserve">sina </w:t>
      </w:r>
      <w:r w:rsidR="006154EF">
        <w:t>Bože</w:t>
      </w:r>
      <w:r w:rsidR="009C2B75">
        <w:t xml:space="preserve"> </w:t>
      </w:r>
      <w:r w:rsidR="00586E2B">
        <w:t xml:space="preserve">iz </w:t>
      </w:r>
      <w:proofErr w:type="spellStart"/>
      <w:r w:rsidR="006154EF">
        <w:t>iz</w:t>
      </w:r>
      <w:proofErr w:type="spellEnd"/>
      <w:r w:rsidR="006154EF">
        <w:t xml:space="preserve"> </w:t>
      </w:r>
      <w:proofErr w:type="spellStart"/>
      <w:r w:rsidR="006154EF">
        <w:t>Slivnice</w:t>
      </w:r>
      <w:proofErr w:type="spellEnd"/>
      <w:r w:rsidR="006154EF">
        <w:t xml:space="preserve"> Gornje, </w:t>
      </w:r>
      <w:proofErr w:type="spellStart"/>
      <w:r w:rsidR="006154EF">
        <w:t>Slivnica</w:t>
      </w:r>
      <w:proofErr w:type="spellEnd"/>
      <w:r w:rsidR="006154EF">
        <w:t xml:space="preserve"> ulica I br. 147, 23247 </w:t>
      </w:r>
      <w:proofErr w:type="spellStart"/>
      <w:r w:rsidR="006154EF">
        <w:t>Vinjerac</w:t>
      </w:r>
      <w:proofErr w:type="spellEnd"/>
      <w:r w:rsidR="00586E2B">
        <w:t xml:space="preserve"> OIB: </w:t>
      </w:r>
      <w:r w:rsidR="006154EF">
        <w:t>91652512884</w:t>
      </w:r>
      <w:r w:rsidR="00586E2B">
        <w:t xml:space="preserve">, </w:t>
      </w:r>
      <w:r>
        <w:t>kao osobe ovlaštene za zastupanje po zakonu uvodno označenog dužnika radi saslušanja istog na ročište u prethodnom postupku radi utvrđivanja pretpostavki za otvaranje stečajnoga postupka n</w:t>
      </w:r>
      <w:r w:rsidR="00272209">
        <w:t xml:space="preserve">ad dužnikom koje će se održati </w:t>
      </w:r>
      <w:r w:rsidR="006154EF">
        <w:t>15</w:t>
      </w:r>
      <w:r w:rsidR="00272209">
        <w:t xml:space="preserve">. </w:t>
      </w:r>
      <w:r w:rsidR="006154EF">
        <w:t>prosinca</w:t>
      </w:r>
      <w:r w:rsidR="00272209">
        <w:t xml:space="preserve"> 2016. u 9,</w:t>
      </w:r>
      <w:r w:rsidR="006154EF">
        <w:t>0</w:t>
      </w:r>
      <w:r w:rsidR="00272209">
        <w:t>0</w:t>
      </w:r>
      <w:r w:rsidRPr="00272209">
        <w:t xml:space="preserve"> sati u zgradi Trgovačkog suda u Zadru, Dr. Franje Tuđmana 35, sudnica 34/I kat</w:t>
      </w:r>
      <w:r>
        <w:t>.</w:t>
      </w:r>
    </w:p>
    <w:p w:rsidRDefault="001164E0" w:rsidP="001164E0" w:rsidR="001164E0">
      <w:pPr>
        <w:ind w:firstLine="708"/>
        <w:jc w:val="both"/>
      </w:pPr>
    </w:p>
    <w:p w:rsidRDefault="001164E0" w:rsidP="001164E0" w:rsidR="001164E0">
      <w:pPr>
        <w:ind w:firstLine="708"/>
        <w:jc w:val="both"/>
      </w:pPr>
      <w:r>
        <w:t xml:space="preserve">II. </w:t>
      </w:r>
      <w:r w:rsidRPr="00071F11">
        <w:t>P</w:t>
      </w:r>
      <w:r>
        <w:t xml:space="preserve">rovedba naloga iz točke I. izreke ovog zaključka povjerava se Ministarstvu unutarnjih poslova Republike Hrvatske, Policijskoj upravi Zadarska, II. Policijskoj postaji Zadar, Ulica bana Josipa Jelačića 30. </w:t>
      </w:r>
    </w:p>
    <w:p w:rsidRDefault="006750D1" w:rsidP="001164E0" w:rsidR="006750D1">
      <w:pPr>
        <w:ind w:firstLine="708"/>
        <w:jc w:val="both"/>
      </w:pPr>
    </w:p>
    <w:p w:rsidRDefault="006750D1" w:rsidP="001164E0" w:rsidR="006750D1">
      <w:pPr>
        <w:ind w:firstLine="708"/>
        <w:jc w:val="both"/>
      </w:pPr>
      <w:r>
        <w:t xml:space="preserve">III. </w:t>
      </w:r>
      <w:r w:rsidR="00272209">
        <w:t>Ako</w:t>
      </w:r>
      <w:r>
        <w:t xml:space="preserve"> osoba ovlaštena za zastupanje du</w:t>
      </w:r>
      <w:r w:rsidR="00272209">
        <w:t xml:space="preserve">žnika po zakonu na ročištu od </w:t>
      </w:r>
      <w:r w:rsidR="006154EF">
        <w:t>15. prosinca</w:t>
      </w:r>
      <w:r w:rsidR="00272209">
        <w:t xml:space="preserve"> 2016. i u daljnjem tijeku postupka </w:t>
      </w:r>
      <w:r>
        <w:t>odbije davanje odgovarajućih obavijesti sudu i privremenom stečajnom upravitelju</w:t>
      </w:r>
      <w:r w:rsidR="00272209">
        <w:t xml:space="preserve"> dužnika tj. tijelima stečajnog postupka</w:t>
      </w:r>
      <w:r>
        <w:t xml:space="preserve">, kaznit će se novčanom kaznom u iznosu od 10.000,00 kuna. </w:t>
      </w:r>
    </w:p>
    <w:p w:rsidRDefault="006750D1" w:rsidP="001164E0" w:rsidR="006750D1">
      <w:pPr>
        <w:ind w:firstLine="708"/>
        <w:jc w:val="both"/>
      </w:pPr>
    </w:p>
    <w:p w:rsidRDefault="001164E0" w:rsidP="001164E0" w:rsidR="001164E0" w:rsidRPr="00071F11"/>
    <w:p w:rsidRDefault="001164E0" w:rsidP="001164E0" w:rsidR="001164E0" w:rsidRPr="00071F11">
      <w:pPr>
        <w:jc w:val="center"/>
      </w:pPr>
      <w:r w:rsidRPr="00071F11">
        <w:t>Obrazloženje</w:t>
      </w:r>
    </w:p>
    <w:p w:rsidRDefault="001164E0" w:rsidP="001164E0" w:rsidR="001164E0" w:rsidRPr="00071F11">
      <w:pPr>
        <w:ind w:left="1065"/>
        <w:jc w:val="center"/>
      </w:pPr>
    </w:p>
    <w:p w:rsidRDefault="001164E0" w:rsidP="001164E0" w:rsidR="001164E0">
      <w:pPr>
        <w:ind w:firstLine="709"/>
        <w:jc w:val="both"/>
      </w:pPr>
      <w:r>
        <w:t>Rješenjem ovog suda poslovni broj gornji od</w:t>
      </w:r>
      <w:r w:rsidR="00D6344D">
        <w:t xml:space="preserve"> </w:t>
      </w:r>
      <w:r w:rsidR="006154EF">
        <w:t>8</w:t>
      </w:r>
      <w:r w:rsidR="00D6344D">
        <w:t xml:space="preserve">. </w:t>
      </w:r>
      <w:r w:rsidR="006154EF">
        <w:t xml:space="preserve">studenog 2016. </w:t>
      </w:r>
      <w:r>
        <w:t xml:space="preserve">pokrenut je prethodni postupak te je određeno ročište za </w:t>
      </w:r>
      <w:r w:rsidR="006154EF">
        <w:t>22</w:t>
      </w:r>
      <w:r w:rsidR="00D6344D">
        <w:t xml:space="preserve">. </w:t>
      </w:r>
      <w:r w:rsidR="006154EF">
        <w:t>studenog</w:t>
      </w:r>
      <w:r>
        <w:t xml:space="preserve"> 2016. radi utvrđivanja pretpostavki za otvaranje stečajnoga postupka nad uvodno označenim dužnikom zastupanim po </w:t>
      </w:r>
      <w:r w:rsidR="006154EF">
        <w:t xml:space="preserve">prokuristi Josipu </w:t>
      </w:r>
      <w:proofErr w:type="spellStart"/>
      <w:r w:rsidR="006154EF">
        <w:t>Lergi</w:t>
      </w:r>
      <w:proofErr w:type="spellEnd"/>
      <w:r w:rsidR="006154EF">
        <w:t>.</w:t>
      </w:r>
    </w:p>
    <w:p w:rsidRDefault="00D6344D" w:rsidP="00272209" w:rsidR="001164E0">
      <w:pPr>
        <w:ind w:firstLine="708"/>
        <w:jc w:val="both"/>
      </w:pPr>
      <w:r>
        <w:t xml:space="preserve">Iako je </w:t>
      </w:r>
      <w:r w:rsidR="006154EF">
        <w:t xml:space="preserve">prokuristu dužnika </w:t>
      </w:r>
      <w:r w:rsidR="00272209">
        <w:t xml:space="preserve">kao osobi ovlaštenoj za zastupanje istog po zakonu, </w:t>
      </w:r>
      <w:r>
        <w:t>poziv za navedeno ročište uredno dos</w:t>
      </w:r>
      <w:r w:rsidR="006750D1">
        <w:t>tavljen</w:t>
      </w:r>
      <w:r>
        <w:t xml:space="preserve"> putem e-Oglasne ploče ovog suda, isti nije pristupio na ročište na kojem je </w:t>
      </w:r>
      <w:r w:rsidR="001164E0">
        <w:t>trebao pružiti</w:t>
      </w:r>
      <w:r>
        <w:t xml:space="preserve"> sudu</w:t>
      </w:r>
      <w:r w:rsidR="001164E0">
        <w:t xml:space="preserve"> sve potrebne podatke i obavijest</w:t>
      </w:r>
      <w:r w:rsidR="006750D1">
        <w:t>i odlučne za predmetni</w:t>
      </w:r>
      <w:r w:rsidR="006154EF">
        <w:t xml:space="preserve"> postupak.</w:t>
      </w:r>
    </w:p>
    <w:p w:rsidRDefault="006154EF" w:rsidP="006154EF" w:rsidR="006154EF">
      <w:pPr>
        <w:ind w:firstLine="708"/>
        <w:jc w:val="both"/>
      </w:pPr>
      <w:r>
        <w:t xml:space="preserve">Odredbom čl. 117. st. 1. u svezi s čl. 177. Stečajnog zakona (Narodne novine broj 71/15, u nastavku teksta: SZ) propisano je da se osobe ovlaštene za zastupanje dužnika po </w:t>
      </w:r>
      <w:r>
        <w:lastRenderedPageBreak/>
        <w:t>zakonu dužne nakon podnošenja prijedloga za otvaranje stečajnoga postupka, stečajnim tijelima, na njihov zahtjev, bez odgode pružiti sve potrebne podatke i obavijesti.</w:t>
      </w:r>
    </w:p>
    <w:p w:rsidRDefault="006154EF" w:rsidP="006154EF" w:rsidR="006154EF">
      <w:pPr>
        <w:ind w:firstLine="708"/>
        <w:jc w:val="both"/>
      </w:pPr>
      <w:r>
        <w:t xml:space="preserve">Nadalje, odredbom čl. 178. u svezi s čl. 177. SZ-a koja se temeljem odredbe čl. 180. istog na odgovarajući način primjenjuje i na osobe ovlaštene na zastupanje dužnika po zakonu,  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6154EF" w:rsidP="006154EF" w:rsidR="006154EF">
      <w:pPr>
        <w:ind w:firstLine="708"/>
        <w:jc w:val="both"/>
      </w:pPr>
      <w:r>
        <w:t xml:space="preserve">S obzirom da je osoba ovlaštena za zastupanje dužnika po zakonu u zaključku dostavljenom uz rješenje poslovni broj gornji od 8. studenog 2016. o pokretanju prethodnog postupka i određivanju ročišta za dan 22. studenog 2016. uredno upozorena da će se u slučaju neodazivanju pozivu suda na ročište, odrediti njezino prisilno dovođenje, to je temeljem naprijed citiranih zakonskih odredbi donesena odluka kao u izreci zaključka.  </w:t>
      </w:r>
    </w:p>
    <w:p w:rsidRDefault="006154EF" w:rsidP="006154EF" w:rsidR="006154EF">
      <w:pPr>
        <w:ind w:firstLine="708"/>
        <w:jc w:val="both"/>
      </w:pPr>
    </w:p>
    <w:p w:rsidRDefault="006154EF" w:rsidP="00272209" w:rsidR="006154EF">
      <w:pPr>
        <w:ind w:firstLine="708"/>
        <w:jc w:val="both"/>
      </w:pPr>
    </w:p>
    <w:p w:rsidRDefault="001164E0" w:rsidP="006154EF" w:rsidR="001164E0">
      <w:pPr>
        <w:jc w:val="center"/>
      </w:pPr>
      <w:r>
        <w:t xml:space="preserve">U Zadru </w:t>
      </w:r>
      <w:r w:rsidR="006154EF">
        <w:t>22</w:t>
      </w:r>
      <w:r w:rsidR="006750D1">
        <w:t xml:space="preserve">. </w:t>
      </w:r>
      <w:r w:rsidR="006154EF">
        <w:t>studenog</w:t>
      </w:r>
      <w:r w:rsidR="006750D1">
        <w:t xml:space="preserve"> 2016.</w:t>
      </w:r>
    </w:p>
    <w:p w:rsidRDefault="001164E0" w:rsidP="001164E0" w:rsidR="001164E0"/>
    <w:p w:rsidRDefault="001164E0" w:rsidP="001164E0" w:rsidR="001164E0" w:rsidRPr="00071F11"/>
    <w:p w:rsidRDefault="001164E0" w:rsidP="001164E0" w:rsidR="001164E0"/>
    <w:p w:rsidRDefault="00266048" w:rsidP="00266048" w:rsidR="001164E0">
      <w:pPr>
        <w:ind w:left="708"/>
        <w:jc w:val="right"/>
      </w:pPr>
      <w:r>
        <w:t xml:space="preserve">                                          </w:t>
      </w:r>
      <w:r w:rsidR="001164E0">
        <w:t>Sutkinja                                                                                                                                                                                                 Tina Grgas</w:t>
      </w:r>
    </w:p>
    <w:p w:rsidRDefault="001164E0" w:rsidP="001164E0" w:rsidR="001164E0">
      <w:pPr>
        <w:jc w:val="center"/>
      </w:pPr>
    </w:p>
    <w:p w:rsidRDefault="001164E0" w:rsidP="001164E0" w:rsidR="001164E0">
      <w:r>
        <w:tab/>
        <w:t xml:space="preserve">UPUTA O PRAVNOM LIJEKU: </w:t>
      </w:r>
    </w:p>
    <w:p w:rsidRDefault="001164E0" w:rsidP="001164E0" w:rsidR="001164E0">
      <w:pPr>
        <w:ind w:firstLine="708"/>
        <w:jc w:val="both"/>
      </w:pPr>
      <w:r>
        <w:t xml:space="preserve">Protiv ovog </w:t>
      </w:r>
      <w:r w:rsidR="00586E2B">
        <w:t>zaključka nije dopuštena žalba (čl. 19. st. 7. SZ-a).</w:t>
      </w:r>
    </w:p>
    <w:p w:rsidRDefault="00266048" w:rsidP="00266048" w:rsidR="00266048"/>
    <w:p w:rsidRDefault="00266048" w:rsidP="00266048" w:rsidR="00266048">
      <w:pPr>
        <w:ind w:firstLine="708"/>
      </w:pPr>
      <w:r>
        <w:t xml:space="preserve">Dostaviti: </w:t>
      </w:r>
    </w:p>
    <w:p w:rsidRDefault="006154EF" w:rsidP="00266048" w:rsidR="00266048">
      <w:pPr>
        <w:pStyle w:val="Odlomakpopisa"/>
        <w:numPr>
          <w:ilvl w:val="0"/>
          <w:numId w:val="3"/>
        </w:numPr>
      </w:pPr>
      <w:r>
        <w:t>Prokuristi</w:t>
      </w:r>
      <w:r w:rsidR="00266048">
        <w:t xml:space="preserve"> dužnika, osobno </w:t>
      </w:r>
      <w:r>
        <w:t xml:space="preserve">i putem e-Oglasne ploče suda </w:t>
      </w:r>
    </w:p>
    <w:p w:rsidRDefault="00266048" w:rsidP="006154EF" w:rsidR="00266048">
      <w:pPr>
        <w:pStyle w:val="Odlomakpopisa"/>
        <w:numPr>
          <w:ilvl w:val="0"/>
          <w:numId w:val="3"/>
        </w:numPr>
      </w:pPr>
      <w:r>
        <w:t>PU Zadarskoj,  II Policijskoj postaji Zadar, Ulica</w:t>
      </w:r>
      <w:r w:rsidR="006154EF">
        <w:t xml:space="preserve"> bana Josipa Jelačića 30, osobno</w:t>
      </w:r>
    </w:p>
    <w:p w:rsidRDefault="006154EF" w:rsidP="00266048" w:rsidR="00266048">
      <w:pPr>
        <w:ind w:firstLine="708"/>
        <w:jc w:val="both"/>
      </w:pPr>
      <w:r>
        <w:t xml:space="preserve">3. Ostalim sudionicima postupka </w:t>
      </w:r>
      <w:r w:rsidR="00266048">
        <w:t>putem e-Oglasne ploče ovog sud</w:t>
      </w:r>
      <w:r>
        <w:t>a</w:t>
      </w:r>
    </w:p>
    <w:p w:rsidRDefault="001164E0" w:rsidP="001164E0" w:rsidR="001164E0">
      <w:pPr>
        <w:ind w:firstLine="708"/>
        <w:contextualSpacing/>
        <w:jc w:val="both"/>
      </w:pPr>
    </w:p>
    <w:sectPr w:rsidSect="00DF2D66" w:rsidR="001164E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923" w:rsidP="00586E2B" w:rsidR="00FB2923">
      <w:r>
        <w:separator/>
      </w:r>
    </w:p>
  </w:endnote>
  <w:endnote w:id="0" w:type="continuationSeparator">
    <w:p w:rsidRDefault="00FB2923" w:rsidP="00586E2B" w:rsidR="00FB2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923" w:rsidP="00586E2B" w:rsidR="00FB2923">
      <w:r>
        <w:separator/>
      </w:r>
    </w:p>
  </w:footnote>
  <w:footnote w:id="0" w:type="continuationSeparator">
    <w:p w:rsidRDefault="00FB2923" w:rsidP="00586E2B" w:rsidR="00FB2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9054000"/>
      <w:docPartObj>
        <w:docPartGallery w:val="Page Numbers (Top of Page)"/>
        <w:docPartUnique/>
      </w:docPartObj>
    </w:sdtPr>
    <w:sdtEndPr/>
    <w:sdtContent>
      <w:p w:rsidRDefault="00845D8B" w:rsidP="00DF2D66" w:rsidR="00DF2D6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C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586E2B">
          <w:t>Poslovni broj 3 St-</w:t>
        </w:r>
        <w:r w:rsidR="006154EF">
          <w:t>1070</w:t>
        </w:r>
        <w:r w:rsidR="00586E2B">
          <w:t>/2016-</w:t>
        </w:r>
        <w:r w:rsidR="00EC3ECD">
          <w:t>7</w:t>
        </w:r>
      </w:p>
    </w:sdtContent>
  </w:sdt>
  <w:p w:rsidRDefault="00FB2923" w:rsidR="00DF2D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16A93"/>
    <w:multiLevelType w:val="hybridMultilevel"/>
    <w:tmpl w:val="07188AAA"/>
    <w:lvl w:tplc="041A000F"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5674C03"/>
    <w:multiLevelType w:val="hybridMultilevel"/>
    <w:tmpl w:val="DCC86A12"/>
    <w:lvl w:tplc="98F0D3E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4E0"/>
    <w:rsid w:val="000B18BD"/>
    <w:rsid w:val="000D3C8F"/>
    <w:rsid w:val="001164E0"/>
    <w:rsid w:val="002247B1"/>
    <w:rsid w:val="00266048"/>
    <w:rsid w:val="00272209"/>
    <w:rsid w:val="0039761F"/>
    <w:rsid w:val="00586E2B"/>
    <w:rsid w:val="005F3B68"/>
    <w:rsid w:val="006154EF"/>
    <w:rsid w:val="0062694B"/>
    <w:rsid w:val="00626C11"/>
    <w:rsid w:val="006750D1"/>
    <w:rsid w:val="00845D8B"/>
    <w:rsid w:val="00902CC7"/>
    <w:rsid w:val="009C2B75"/>
    <w:rsid w:val="00AE214D"/>
    <w:rsid w:val="00AE3FB3"/>
    <w:rsid w:val="00BF38DA"/>
    <w:rsid w:val="00C50CF4"/>
    <w:rsid w:val="00D137BD"/>
    <w:rsid w:val="00D6344D"/>
    <w:rsid w:val="00EC3ECD"/>
    <w:rsid w:val="00F65A0E"/>
    <w:rsid w:val="00FB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64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64E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E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E2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6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7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4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64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64E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E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E2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6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7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St-1070/2016-12</izvorni_sadrzaj>
    <derivirana_varijabla naziv="DomainObject.Oznaka_1">St-1070/2016-12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Kristina Stulić-lerga; Josip Lerga</izvorni_sadrzaj>
    <derivirana_varijabla naziv="DomainObject.Predmet.StrankaFormated_1">  FINA; Kristina Stulić-lerga; Josip Lerga</derivirana_varijabla>
  </DomainObject.Predmet.StrankaFormated>
  <DomainObject.Predmet.StrankaFormatedOIB>
    <izvorni_sadrzaj>  FINA, OIB 85821130368; Kristina Stulić-lerga, OIB 38363241399; Josip Lerga, OIB 91652512884</izvorni_sadrzaj>
    <derivirana_varijabla naziv="DomainObject.Predmet.StrankaFormatedOIB_1">  FINA, OIB 85821130368; Kristina Stulić-lerga, OIB 38363241399; Josip Lerga, OIB 91652512884</derivirana_varijabla>
  </DomainObject.Predmet.StrankaFormatedOIB>
  <DomainObject.Predmet.StrankaFormatedWithAdress>
    <izvorni_sadrzaj> FINA; Kristina Stulić-lerga, Autenstr. 3, 71254 Ditzingen; Josip Lerga, SLIVNICA ULICA I 147 (ranije: SLIVNICA, SLIVNICA GORNJA, 147), 23242 Slivnica</izvorni_sadrzaj>
    <derivirana_varijabla naziv="DomainObject.Predmet.StrankaFormatedWithAdress_1"> FINA; Kristina Stulić-lerga, Autenstr. 3, 71254 Ditzingen; Josip Lerga, SLIVNICA ULICA I 147 (ranije: SLIVNICA, SLIVNICA GORNJA, 147), 23242 Slivnica</derivirana_varijabla>
  </DomainObject.Predmet.StrankaFormatedWithAdress>
  <DomainObject.Predmet.StrankaFormatedWithAdressOIB>
    <izvorni_sadrzaj> FINA, OIB 85821130368; Kristina Stulić-lerga, OIB 38363241399, Autenstr. 3, 71254 Ditzingen; Josip Lerga, OIB 91652512884, SLIVNICA ULICA I 147 (ranije: SLIVNICA, SLIVNICA GORNJA, 147), 23242 Slivnica</izvorni_sadrzaj>
    <derivirana_varijabla naziv="DomainObject.Predmet.StrankaFormatedWithAdressOIB_1"> FINA, OIB 85821130368; Kristina Stulić-lerga, OIB 38363241399, Autenstr. 3, 71254 Ditzingen; Josip Lerga, OIB 91652512884, SLIVNICA ULICA I 147 (ranije: SLIVNICA, SLIVNICA GORNJA, 147), 23242 Slivnica</derivirana_varijabla>
  </DomainObject.Predmet.StrankaFormatedWithAdressOIB>
  <DomainObject.Predmet.StrankaWithAdress>
    <izvorni_sadrzaj>FINA ,Kristina Stulić-lerga Autenstr. 3,71254 Ditzingen,Josip Lerga SLIVNICA ULICA I 147 (ranije: SLIVNICA, SLIVNICA GORNJA, 147),23242 Slivnica</izvorni_sadrzaj>
    <derivirana_varijabla naziv="DomainObject.Predmet.StrankaWithAdress_1">FINA ,Kristina Stulić-lerga Autenstr. 3,71254 Ditzingen,Josip Lerga SLIVNICA ULICA I 147 (ranije: SLIVNICA, SLIVNICA GORNJA, 147),23242 Slivnica</derivirana_varijabla>
  </DomainObject.Predmet.StrankaWithAdress>
  <DomainObject.Predmet.StrankaWithAdressOIB>
    <izvorni_sadrzaj>FINA, OIB 85821130368,Kristina Stulić-lerga, OIB 38363241399, Autenstr. 3,71254 Ditzingen,Josip Lerga, OIB 91652512884, SLIVNICA ULICA I 147 (ranije: SLIVNICA, SLIVNICA GORNJA, 147),23242 Slivnica</izvorni_sadrzaj>
    <derivirana_varijabla naziv="DomainObject.Predmet.StrankaWithAdressOIB_1">FINA, OIB 85821130368,Kristina Stulić-lerga, OIB 38363241399, Autenstr. 3,71254 Ditzingen,Josip Lerga, OIB 91652512884, SLIVNICA ULICA I 147 (ranije: SLIVNICA, SLIVNICA GORNJA, 147),23242 Slivnica</derivirana_varijabla>
  </DomainObject.Predmet.StrankaWithAdressOIB>
  <DomainObject.Predmet.StrankaNazivFormated>
    <izvorni_sadrzaj>FINA,Kristina Stulić-lerga,Josip Lerga</izvorni_sadrzaj>
    <derivirana_varijabla naziv="DomainObject.Predmet.StrankaNazivFormated_1">FINA,Kristina Stulić-lerga,Josip Lerga</derivirana_varijabla>
  </DomainObject.Predmet.StrankaNazivFormated>
  <DomainObject.Predmet.StrankaNazivFormatedOIB>
    <izvorni_sadrzaj>FINA, OIB 85821130368,Kristina Stulić-lerga, OIB 38363241399,Josip Lerga, OIB 91652512884</izvorni_sadrzaj>
    <derivirana_varijabla naziv="DomainObject.Predmet.StrankaNazivFormatedOIB_1">FINA, OIB 85821130368,Kristina Stulić-lerga, OIB 38363241399,Josip Lerga, OIB 91652512884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Kristina Stulić-lerga</item>
      <item>Josip Lerga</item>
    </izvorni_sadrzaj>
    <derivirana_varijabla naziv="DomainObject.Predmet.StrankaListFormated_1">
      <item>FINA</item>
      <item>Kristina Stulić-lerga</item>
      <item>Josip Lerga</item>
    </derivirana_varijabla>
  </DomainObject.Predmet.StrankaListFormated>
  <DomainObject.Predmet.StrankaListFormatedOIB>
    <izvorni_sadrzaj>
      <item>FINA, OIB 85821130368</item>
      <item>Kristina Stulić-lerga, OIB 38363241399</item>
      <item>Josip Lerga, OIB 91652512884</item>
    </izvorni_sadrzaj>
    <derivirana_varijabla naziv="DomainObject.Predmet.StrankaListFormatedOIB_1">
      <item>FINA, OIB 85821130368</item>
      <item>Kristina Stulić-lerga, OIB 38363241399</item>
      <item>Josip Lerga, OIB 91652512884</item>
    </derivirana_varijabla>
  </DomainObject.Predmet.StrankaListFormatedOIB>
  <DomainObject.Predmet.StrankaListFormatedWithAdress>
    <izvorni_sadrzaj>
      <item>FINA</item>
      <item>Kristina Stulić-lerga, Autenstr. 3, 71254 Ditzingen</item>
      <item>Josip Lerga, SLIVNICA ULICA I 147 (ranije: SLIVNICA, SLIVNICA GORNJA, 147), 23242 Slivnica</item>
    </izvorni_sadrzaj>
    <derivirana_varijabla naziv="DomainObject.Predmet.StrankaListFormatedWithAdress_1">
      <item>FINA</item>
      <item>Kristina Stulić-lerga, Autenstr. 3, 71254 Ditzingen</item>
      <item>Josip Lerga, SLIVNICA ULICA I 147 (ranije: SLIVNICA, SLIVNICA GORNJA, 147), 23242 Slivnica</item>
    </derivirana_varijabla>
  </DomainObject.Predmet.StrankaListFormatedWithAdress>
  <DomainObject.Predmet.StrankaListFormatedWithAdressOIB>
    <izvorni_sadrzaj>
      <item>FINA, OIB 85821130368</item>
      <item>Kristina Stulić-lerga, OIB 38363241399, Autenstr. 3, 71254 Ditzingen</item>
      <item>Josip Lerga, OIB 91652512884, SLIVNICA ULICA I 147 (ranije: SLIVNICA, SLIVNICA GORNJA, 147), 23242 Slivnica</item>
    </izvorni_sadrzaj>
    <derivirana_varijabla naziv="DomainObject.Predmet.StrankaListFormatedWithAdressOIB_1">
      <item>FINA, OIB 85821130368</item>
      <item>Kristina Stulić-lerga, OIB 38363241399, Autenstr. 3, 71254 Ditzingen</item>
      <item>Josip Lerga, OIB 91652512884, SLIVNICA ULICA I 147 (ranije: SLIVNICA, SLIVNICA GORNJA, 147), 23242 Slivnica</item>
    </derivirana_varijabla>
  </DomainObject.Predmet.StrankaListFormatedWithAdressOIB>
  <DomainObject.Predmet.StrankaListNazivFormated>
    <izvorni_sadrzaj>
      <item>FINA</item>
      <item>Kristina Stulić-lerga</item>
      <item>Josip Lerga</item>
    </izvorni_sadrzaj>
    <derivirana_varijabla naziv="DomainObject.Predmet.StrankaListNazivFormated_1">
      <item>FINA</item>
      <item>Kristina Stulić-lerga</item>
      <item>Josip Lerga</item>
    </derivirana_varijabla>
  </DomainObject.Predmet.StrankaListNazivFormated>
  <DomainObject.Predmet.StrankaListNazivFormatedOIB>
    <izvorni_sadrzaj>
      <item>FINA, OIB 85821130368</item>
      <item>Kristina Stulić-lerga, OIB 38363241399</item>
      <item>Josip Lerga, OIB 91652512884</item>
    </izvorni_sadrzaj>
    <derivirana_varijabla naziv="DomainObject.Predmet.StrankaListNazivFormatedOIB_1">
      <item>FINA, OIB 85821130368</item>
      <item>Kristina Stulić-lerga, OIB 38363241399</item>
      <item>Josip Lerga, OIB 91652512884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St-1070/2016-12</izvorni_sadrzaj>
    <derivirana_varijabla naziv="DomainObject.PoslovniBrojDokumenta_1">St-1070/2016-12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DALMATINO ZADAR d. o. o. za građenje, trgovinu i usluge</item>
      <item>FINA</item>
      <item>Kristina Stulić-lerga</item>
      <item>Josip Lerga</item>
    </izvorni_sadrzaj>
    <derivirana_varijabla naziv="DomainObject.Predmet.SudioniciListNaziv_1">
      <item>DALMATINO ZADAR d. o. o. za građenje, trgovinu i usluge</item>
      <item>FINA</item>
      <item>Kristina Stulić-lerga</item>
      <item>Josip Lerga</item>
    </derivirana_varijabla>
  </DomainObject.Predmet.SudioniciListNaziv>
  <DomainObject.Predmet.SudioniciListAdressOIB>
    <izvorni_sadrzaj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izvorni_sadrzaj>
    <derivirana_varijabla naziv="DomainObject.Predmet.SudioniciListAdressOIB_1"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03027120302</item>
      <item>, OIB 85821130368</item>
      <item>, OIB 38363241399</item>
      <item>, OIB 91652512884</item>
    </izvorni_sadrzaj>
    <derivirana_varijabla naziv="DomainObject.Predmet.SudioniciListNazivOIB_1">
      <item>, OIB 03027120302</item>
      <item>, OIB 85821130368</item>
      <item>, OIB 38363241399</item>
      <item>, OIB 91652512884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3053</properties:Characters>
  <properties:Lines>77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2016-11-22T08:33:00Z</dcterms:created>
  <dc:creator>Tina Grgas</dc:creator>
  <cp:lastModifiedBy>Josipa Dorkin</cp:lastModifiedBy>
  <cp:lastPrinted>2016-11-22T08:43:00Z</cp:lastPrinted>
  <dcterms:modified xmlns:xsi="http://www.w3.org/2001/XMLSchema-instance" xsi:type="dcterms:W3CDTF">2016-11-23T10:03:00Z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St-1070/2016-12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