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fbe9" w14:paraId="71ffbe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F75F0">
        <w:t>5</w:t>
      </w:r>
      <w:r w:rsidR="001E45E0">
        <w:t>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1E45E0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71D8E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E-191, </w:t>
      </w:r>
      <w:r w:rsidRPr="00103A86">
        <w:t>PARKIRNO MJESTO</w:t>
      </w:r>
      <w:r>
        <w:t xml:space="preserve"> - P 84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1E45E0">
        <w:rPr>
          <w:b/>
          <w:u w:val="single"/>
        </w:rPr>
        <w:t>1</w:t>
      </w:r>
      <w:r w:rsidR="00F71D8E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1E45E0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020FA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020FA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E45E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020FA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St-5/2018-150</izvorni_sadrzaj>
    <derivirana_varijabla naziv="DomainObject.PredzadnjaOdlukaIzPredmeta.Oznaka_1">St-5/2018-150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2019-01-02T13:46:00Z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