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6ae9" w14:paraId="dec6ae9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46E8F">
        <w:rPr>
          <w:rFonts w:hAnsi="Times New Roman" w:ascii="Times New Roman"/>
          <w:color w:val="auto"/>
          <w:sz w:val="24"/>
          <w:szCs w:val="24"/>
          <w:lang w:val="pl-PL"/>
        </w:rPr>
        <w:t>2744/16-20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3970D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970D8" w:rsidRPr="003970D8">
        <w:rPr>
          <w:rFonts w:hAnsi="Times New Roman" w:ascii="Times New Roman"/>
          <w:color w:val="auto"/>
          <w:sz w:val="24"/>
          <w:szCs w:val="24"/>
        </w:rPr>
        <w:t>IZOLAT MONTAŽA j.d.o.o. Zagreb, Zagrebačk</w:t>
      </w:r>
      <w:r w:rsidR="00A02F6D">
        <w:rPr>
          <w:rFonts w:hAnsi="Times New Roman" w:ascii="Times New Roman"/>
          <w:color w:val="auto"/>
          <w:sz w:val="24"/>
          <w:szCs w:val="24"/>
        </w:rPr>
        <w:t>a cesta 229, OIB 42723616851, 18</w:t>
      </w:r>
      <w:r w:rsidR="003970D8" w:rsidRPr="003970D8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970D8" w:rsidRPr="003970D8">
        <w:rPr>
          <w:rFonts w:hAnsi="Times New Roman" w:ascii="Times New Roman"/>
          <w:color w:val="auto"/>
          <w:sz w:val="24"/>
          <w:szCs w:val="24"/>
        </w:rPr>
        <w:t>IZOLAT MONTAŽA j.d.o.o. Zagreb, Zagrebačka cesta 229, OIB 42723616851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3970D8">
        <w:rPr>
          <w:rFonts w:hAnsi="Times New Roman" w:ascii="Times New Roman"/>
          <w:color w:val="auto"/>
          <w:sz w:val="24"/>
          <w:szCs w:val="24"/>
        </w:rPr>
        <w:t xml:space="preserve">Jasna Brajdić, </w:t>
      </w:r>
      <w:r w:rsidR="00D0402C">
        <w:rPr>
          <w:rFonts w:hAnsi="Times New Roman" w:ascii="Times New Roman"/>
          <w:color w:val="auto"/>
          <w:sz w:val="24"/>
          <w:szCs w:val="24"/>
        </w:rPr>
        <w:t xml:space="preserve">Duga Resa, </w:t>
      </w:r>
      <w:r w:rsidR="003970D8">
        <w:rPr>
          <w:rFonts w:hAnsi="Times New Roman" w:ascii="Times New Roman"/>
          <w:color w:val="auto"/>
          <w:sz w:val="24"/>
          <w:szCs w:val="24"/>
        </w:rPr>
        <w:t>Donje Mrzlo Polje</w:t>
      </w:r>
      <w:r w:rsidR="00D0402C">
        <w:rPr>
          <w:rFonts w:hAnsi="Times New Roman" w:ascii="Times New Roman"/>
          <w:color w:val="auto"/>
          <w:sz w:val="24"/>
          <w:szCs w:val="24"/>
        </w:rPr>
        <w:t xml:space="preserve"> Mrežničko 96, </w:t>
      </w:r>
      <w:r w:rsidR="00D0402C">
        <w:rPr>
          <w:rFonts w:hAnsi="Times New Roman" w:ascii="Times New Roman"/>
          <w:color w:val="auto"/>
          <w:sz w:val="24"/>
          <w:szCs w:val="24"/>
          <w:lang w:val="pl-PL"/>
        </w:rPr>
        <w:t>OIB 02189566674.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3970D8" w:rsidRPr="003970D8">
        <w:rPr>
          <w:rFonts w:hAnsi="Times New Roman" w:ascii="Times New Roman"/>
          <w:color w:val="auto"/>
          <w:sz w:val="24"/>
          <w:szCs w:val="24"/>
        </w:rPr>
        <w:t>IZOLAT MONTAŽA j.d.o.o. Zagreb, Zagrebačka cesta 229, OIB 42723616851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A5C78" w:rsidP="004A5C78" w:rsidR="004A5C78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21.03.2016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., predlagatelj </w:t>
      </w:r>
      <w:r w:rsidRPr="00633475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</w:t>
      </w:r>
      <w:r w:rsidRPr="00215DE3">
        <w:rPr>
          <w:rFonts w:hAnsi="Times New Roman" w:ascii="Times New Roman"/>
          <w:color w:val="auto"/>
          <w:sz w:val="24"/>
          <w:szCs w:val="24"/>
        </w:rPr>
        <w:t>, OIB 85821130368 (dalje: FINA), podnio je ovom sudu zahtjev za provedbu stečajnog postupka nad gore navedenom pravnom osobom.</w:t>
      </w:r>
    </w:p>
    <w:p w:rsidRDefault="004A5C78" w:rsidP="004A5C78" w:rsidR="004A5C7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260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15.960,66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4A5C78" w:rsidP="004A5C78" w:rsidR="004A5C7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Pr="00633475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A5C78" w:rsidP="004A5C78" w:rsidR="004A5C7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4A5C78" w:rsidP="004A5C78" w:rsidR="004A5C7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St-2744/16-6 od 7. rujna 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2C7956" w:rsidP="002C7956" w:rsidR="002C795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održanom 23. studenog 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Pr="006773C9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2C7956" w:rsidP="002C7956" w:rsidR="002C79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36772">
        <w:rPr>
          <w:rFonts w:hAnsi="Times New Roman" w:ascii="Times New Roman"/>
          <w:color w:val="auto"/>
          <w:sz w:val="24"/>
          <w:szCs w:val="24"/>
          <w:highlight w:val="yellow"/>
          <w:lang w:val="hr-HR"/>
        </w:rPr>
        <w:t xml:space="preserve"> </w:t>
      </w:r>
    </w:p>
    <w:p w:rsidRDefault="002C7956" w:rsidP="002C7956" w:rsidR="002C795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C7956" w:rsidP="002C7956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8. rujna 2016.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632 dana.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27.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27.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27.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746E8F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746E8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46E8F" w:rsidP="00AB7A2F" w:rsidR="00746E8F" w:rsidRPr="00746E8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46E8F" w:rsidP="00995CE9" w:rsidR="00746E8F" w:rsidRPr="00746E8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46E8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46E8F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46E8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C7956">
      <w:rPr>
        <w:rFonts w:hAnsi="Verdana" w:ascii="Verdana"/>
        <w:color w:val="auto"/>
        <w:sz w:val="22"/>
        <w:szCs w:val="22"/>
      </w:rPr>
      <w:t>2744/16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C7956"/>
    <w:rsid w:val="002E299E"/>
    <w:rsid w:val="003450C6"/>
    <w:rsid w:val="00346C0F"/>
    <w:rsid w:val="00355BF4"/>
    <w:rsid w:val="003970D8"/>
    <w:rsid w:val="003C7FDE"/>
    <w:rsid w:val="003F3376"/>
    <w:rsid w:val="00443FA5"/>
    <w:rsid w:val="00446169"/>
    <w:rsid w:val="00464B89"/>
    <w:rsid w:val="004748D2"/>
    <w:rsid w:val="00482513"/>
    <w:rsid w:val="004A5C78"/>
    <w:rsid w:val="004C3B7F"/>
    <w:rsid w:val="00520A1F"/>
    <w:rsid w:val="00584E68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7E32"/>
    <w:rsid w:val="00746E8F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0402C"/>
    <w:rsid w:val="00D16393"/>
    <w:rsid w:val="00D27911"/>
    <w:rsid w:val="00D579C8"/>
    <w:rsid w:val="00D72B53"/>
    <w:rsid w:val="00D85964"/>
    <w:rsid w:val="00D957A5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6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E8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E8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E8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E8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6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E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E8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E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E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St-2744/2016</izvorni_sadrzaj>
    <derivirana_varijabla naziv="DomainObject.Predmet.OznakaBroj_1">St-2744/2016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IZOLAT MONTAŽA jednostavno društvo s ograničenom odgovornošću za usluge</izvorni_sadrzaj>
    <derivirana_varijabla naziv="DomainObject.Predmet.ProtustrankaFormated_1">  IZOLAT MONTAŽA jednostavno društvo s ograničenom odgovornošću za usluge</derivirana_varijabla>
  </DomainObject.Predmet.ProtustrankaFormated>
  <DomainObject.Predmet.ProtustrankaFormatedOIB>
    <izvorni_sadrzaj>  IZOLAT MONTAŽA jednostavno društvo s ograničenom odgovornošću za usluge, OIB 42723616851</izvorni_sadrzaj>
    <derivirana_varijabla naziv="DomainObject.Predmet.ProtustrankaFormatedOIB_1">  IZOLAT MONTAŽA jednostavno društvo s ograničenom odgovornošću za usluge, OIB 42723616851</derivirana_varijabla>
  </DomainObject.Predmet.ProtustrankaFormatedOIB>
  <DomainObject.Predmet.ProtustrankaFormatedWithAdress>
    <izvorni_sadrzaj> IZOLAT MONTAŽA jednostavno društvo s ograničenom odgovornošću za usluge, Zagrebačka cesta 229, 10000 Zagreb</izvorni_sadrzaj>
    <derivirana_varijabla naziv="DomainObject.Predmet.ProtustrankaFormatedWithAdress_1"> IZOLAT MONTAŽA jednostavno društvo s ograničenom odgovornošću za usluge, Zagrebačka cesta 229, 10000 Zagreb</derivirana_varijabla>
  </DomainObject.Predmet.ProtustrankaFormatedWithAdress>
  <DomainObject.Predmet.ProtustrankaFormatedWithAdressOIB>
    <izvorni_sadrzaj> IZOLAT MONTAŽA jednostavno društvo s ograničenom odgovornošću za usluge, OIB 42723616851, Zagrebačka cesta 229, 10000 Zagreb</izvorni_sadrzaj>
    <derivirana_varijabla naziv="DomainObject.Predmet.ProtustrankaFormatedWithAdressOIB_1"> IZOLAT MONTAŽA jednostavno društvo s ograničenom odgovornošću za usluge, OIB 42723616851, Zagrebačka cesta 229, 10000 Zagreb</derivirana_varijabla>
  </DomainObject.Predmet.ProtustrankaFormatedWithAdressOIB>
  <DomainObject.Predmet.ProtustrankaWithAdress>
    <izvorni_sadrzaj>IZOLAT MONTAŽA jednostavno društvo s ograničenom odgovornošću za usluge Zagrebačka cesta 229, 10000 Zagreb</izvorni_sadrzaj>
    <derivirana_varijabla naziv="DomainObject.Predmet.ProtustrankaWithAdress_1">IZOLAT MONTAŽA jednostavno društvo s ograničenom odgovornošću za usluge Zagrebačka cesta 229, 10000 Zagreb</derivirana_varijabla>
  </DomainObject.Predmet.ProtustrankaWithAdress>
  <DomainObject.Predmet.ProtustrankaWithAdressOIB>
    <izvorni_sadrzaj>IZOLAT MONTAŽA jednostavno društvo s ograničenom odgovornošću za usluge, OIB 42723616851, Zagrebačka cesta 229, 10000 Zagreb</izvorni_sadrzaj>
    <derivirana_varijabla naziv="DomainObject.Predmet.ProtustrankaWithAdressOIB_1">IZOLAT MONTAŽA jednostavno društvo s ograničenom odgovornošću za usluge, OIB 42723616851, Zagrebačka cesta 229, 10000 Zagreb</derivirana_varijabla>
  </DomainObject.Predmet.ProtustrankaWithAdressOIB>
  <DomainObject.Predmet.ProtustrankaNazivFormated>
    <izvorni_sadrzaj>IZOLAT MONTAŽA jednostavno društvo s ograničenom odgovornošću za usluge</izvorni_sadrzaj>
    <derivirana_varijabla naziv="DomainObject.Predmet.ProtustrankaNazivFormated_1">IZOLAT MONTAŽA jednostavno društvo s ograničenom odgovornošću za usluge</derivirana_varijabla>
  </DomainObject.Predmet.ProtustrankaNazivFormated>
  <DomainObject.Predmet.ProtustrankaNazivFormatedOIB>
    <izvorni_sadrzaj>IZOLAT MONTAŽA jednostavno društvo s ograničenom odgovornošću za usluge, OIB 42723616851</izvorni_sadrzaj>
    <derivirana_varijabla naziv="DomainObject.Predmet.ProtustrankaNazivFormatedOIB_1">IZOLAT MONTAŽA jednostavno društvo s ograničenom odgovornošću za usluge, OIB 42723616851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Tolić; vjerovnici</izvorni_sadrzaj>
    <derivirana_varijabla naziv="DomainObject.Predmet.StrankaFormated_1">  FINA Regionalni centar Zagreb; Alen Tolić; vjerovnici</derivirana_varijabla>
  </DomainObject.Predmet.StrankaFormated>
  <DomainObject.Predmet.StrankaFormatedOIB>
    <izvorni_sadrzaj>  FINA Regionalni centar Zagreb, OIB 85821130368; Alen Tolić, OIB 80938267537; vjerovnici</izvorni_sadrzaj>
    <derivirana_varijabla naziv="DomainObject.Predmet.StrankaFormatedOIB_1">  FINA Regionalni centar Zagreb, OIB 85821130368; Alen Tolić, OIB 80938267537; vjerovnici</derivirana_varijabla>
  </DomainObject.Predmet.StrankaFormatedOIB>
  <DomainObject.Predmet.StrankaFormatedWithAdress>
    <izvorni_sadrzaj> FINA Regionalni centar Zagreb, Trg svibanjskih žrtava 1995. br. 1, 10000 Zagreb; Alen Tolić, Zagrebačka Cesta 229, 10000 Zagreb; vjerovnici</izvorni_sadrzaj>
    <derivirana_varijabla naziv="DomainObject.Predmet.StrankaFormatedWithAdress_1"> FINA Regionalni centar Zagreb, Trg svibanjskih žrtava 1995. br. 1, 10000 Zagreb; Alen Tolić, Zagrebačka Cesta 229, 10000 Zagreb; vjerovnici</derivirana_varijabla>
  </DomainObject.Predmet.StrankaFormatedWithAdress>
  <DomainObject.Predmet.StrankaFormatedWithAdressOIB>
    <izvorni_sadrzaj> FINA Regionalni centar Zagreb, OIB 85821130368, Trg svibanjskih žrtava 1995. br. 1, 10000 Zagreb; Alen Tolić, OIB 80938267537, Zagrebačka Cesta 229, 10000 Zagreb; vjerovnici</izvorni_sadrzaj>
    <derivirana_varijabla naziv="DomainObject.Predmet.StrankaFormatedWithAdressOIB_1"> FINA Regionalni centar Zagreb, OIB 85821130368, Trg svibanjskih žrtava 1995. br. 1, 10000 Zagreb; Alen Tolić, OIB 80938267537, Zagrebačka Cesta 229, 10000 Zagreb; vjerovnici</derivirana_varijabla>
  </DomainObject.Predmet.StrankaFormatedWithAdressOIB>
  <DomainObject.Predmet.StrankaWithAdress>
    <izvorni_sadrzaj>FINA Regionalni centar Zagreb Trg svibanjskih žrtava 1995. br. 1,10000 Zagreb,Alen Tolić Zagrebačka Cesta 229,10000 Zagreb,vjerovnici </izvorni_sadrzaj>
    <derivirana_varijabla naziv="DomainObject.Predmet.StrankaWithAdress_1">FINA Regionalni centar Zagreb Trg svibanjskih žrtava 1995. br. 1,10000 Zagreb,Alen Tolić Zagrebačka Cesta 229,10000 Zagreb,vjerovnici </derivirana_varijabla>
  </DomainObject.Predmet.StrankaWithAdress>
  <DomainObject.Predmet.StrankaWithAdressOIB>
    <izvorni_sadrzaj>FINA Regionalni centar Zagreb, OIB 85821130368, Trg svibanjskih žrtava 1995. br. 1,10000 Zagreb,Alen Tolić, OIB 80938267537, Zagrebačka Cesta 229,10000 Zagreb,vjerovnici</izvorni_sadrzaj>
    <derivirana_varijabla naziv="DomainObject.Predmet.StrankaWithAdressOIB_1">FINA Regionalni centar Zagreb, OIB 85821130368, Trg svibanjskih žrtava 1995. br. 1,10000 Zagreb,Alen Tolić, OIB 80938267537, Zagrebačka Cesta 229,10000 Zagreb,vjerovnici</derivirana_varijabla>
  </DomainObject.Predmet.StrankaWithAdressOIB>
  <DomainObject.Predmet.StrankaNazivFormated>
    <izvorni_sadrzaj>FINA Regionalni centar Zagreb,Alen Tolić,vjerovnici</izvorni_sadrzaj>
    <derivirana_varijabla naziv="DomainObject.Predmet.StrankaNazivFormated_1">FINA Regionalni centar Zagreb,Alen Tolić,vjerovnici</derivirana_varijabla>
  </DomainObject.Predmet.StrankaNazivFormated>
  <DomainObject.Predmet.StrankaNazivFormatedOIB>
    <izvorni_sadrzaj>FINA Regionalni centar Zagreb, OIB 85821130368,Alen Tolić, OIB 80938267537,vjerovnici</izvorni_sadrzaj>
    <derivirana_varijabla naziv="DomainObject.Predmet.StrankaNazivFormatedOIB_1">FINA Regionalni centar Zagreb, OIB 85821130368,Alen Tolić, OIB 80938267537,vjerovnici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Alen Tolić</item>
      <item>vjerovnici</item>
    </izvorni_sadrzaj>
    <derivirana_varijabla naziv="DomainObject.Predmet.StrankaListFormated_1">
      <item>FINA Regionalni centar Zagreb</item>
      <item>Alen Tolić</item>
      <item>vjerovnici</item>
    </derivirana_varijabla>
  </DomainObject.Predmet.StrankaListFormated>
  <DomainObject.Predmet.StrankaListFormatedOIB>
    <izvorni_sadrzaj>
      <item>FINA Regionalni centar Zagreb, OIB 85821130368</item>
      <item>Alen Tolić, OIB 80938267537</item>
      <item>vjerovnici</item>
    </izvorni_sadrzaj>
    <derivirana_varijabla naziv="DomainObject.Predmet.StrankaListFormatedOIB_1">
      <item>FINA Regionalni centar Zagreb, OIB 85821130368</item>
      <item>Alen Tolić, OIB 80938267537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Alen Tolić, Zagrebačka Cesta 229, 10000 Zagreb</item>
      <item>vjerovnici</item>
    </izvorni_sadrzaj>
    <derivirana_varijabla naziv="DomainObject.Predmet.StrankaListFormatedWithAdress_1">
      <item>FINA Regionalni centar Zagreb, Trg svibanjskih žrtava 1995. br. 1, 10000 Zagreb</item>
      <item>Alen Tolić, Zagrebačka Cesta 229,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Tolić, OIB 80938267537, Zagrebačka Cesta 229,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Alen Tolić, OIB 80938267537, Zagrebačka Cesta 229, 10000 Zagreb</item>
      <item>vjerovnici</item>
    </derivirana_varijabla>
  </DomainObject.Predmet.StrankaListFormatedWithAdressOIB>
  <DomainObject.Predmet.StrankaListNazivFormated>
    <izvorni_sadrzaj>
      <item>FINA Regionalni centar Zagreb</item>
      <item>Alen Tolić</item>
      <item>vjerovnici</item>
    </izvorni_sadrzaj>
    <derivirana_varijabla naziv="DomainObject.Predmet.StrankaListNazivFormated_1">
      <item>FINA Regionalni centar Zagreb</item>
      <item>Alen Tolić</item>
      <item>vjerovnici</item>
    </derivirana_varijabla>
  </DomainObject.Predmet.StrankaListNazivFormated>
  <DomainObject.Predmet.StrankaListNazivFormatedOIB>
    <izvorni_sadrzaj>
      <item>FINA Regionalni centar Zagreb, OIB 85821130368</item>
      <item>Alen Tolić, OIB 80938267537</item>
      <item>vjerovnici</item>
    </izvorni_sadrzaj>
    <derivirana_varijabla naziv="DomainObject.Predmet.StrankaListNazivFormatedOIB_1">
      <item>FINA Regionalni centar Zagreb, OIB 85821130368</item>
      <item>Alen Tolić, OIB 80938267537</item>
      <item>vjerovnici</item>
    </derivirana_varijabla>
  </DomainObject.Predmet.StrankaListNazivFormatedOIB>
  <DomainObject.Predmet.ProtuStrankaListFormated>
    <izvorni_sadrzaj>
      <item>IZOLAT MONTAŽA jednostavno društvo s ograničenom odgovornošću za usluge</item>
    </izvorni_sadrzaj>
    <derivirana_varijabla naziv="DomainObject.Predmet.ProtuStrankaListFormated_1">
      <item>IZOLAT MONTAŽA jednostavno društvo s ograničenom odgovornošću za usluge</item>
    </derivirana_varijabla>
  </DomainObject.Predmet.ProtuStrankaListFormated>
  <DomainObject.Predmet.ProtuStrankaListFormatedOIB>
    <izvorni_sadrzaj>
      <item>IZOLAT MONTAŽA jednostavno društvo s ograničenom odgovornošću za usluge, OIB 42723616851</item>
    </izvorni_sadrzaj>
    <derivirana_varijabla naziv="DomainObject.Predmet.ProtuStrankaListFormatedOIB_1">
      <item>IZOLAT MONTAŽA jednostavno društvo s ograničenom odgovornošću za usluge, OIB 42723616851</item>
    </derivirana_varijabla>
  </DomainObject.Predmet.ProtuStrankaListFormatedOIB>
  <DomainObject.Predmet.ProtuStrankaListFormatedWithAdress>
    <izvorni_sadrzaj>
      <item>IZOLAT MONTAŽA jednostavno društvo s ograničenom odgovornošću za usluge, Zagrebačka cesta 229, 10000 Zagreb</item>
    </izvorni_sadrzaj>
    <derivirana_varijabla naziv="DomainObject.Predmet.ProtuStrankaListFormatedWithAdress_1">
      <item>IZOLAT MONTAŽA jednostavno društvo s ograničenom odgovornošću za usluge, Zagrebačka cesta 229, 10000 Zagreb</item>
    </derivirana_varijabla>
  </DomainObject.Predmet.ProtuStrankaListFormatedWithAdress>
  <DomainObject.Predmet.ProtuStrankaListFormatedWithAdressOIB>
    <izvorni_sadrzaj>
      <item>IZOLAT MONTAŽA jednostavno društvo s ograničenom odgovornošću za usluge, OIB 42723616851, Zagrebačka cesta 229, 10000 Zagreb</item>
    </izvorni_sadrzaj>
    <derivirana_varijabla naziv="DomainObject.Predmet.ProtuStrankaListFormatedWithAdressOIB_1">
      <item>IZOLAT MONTAŽA jednostavno društvo s ograničenom odgovornošću za usluge, OIB 42723616851, Zagrebačka cesta 229, 10000 Zagreb</item>
    </derivirana_varijabla>
  </DomainObject.Predmet.ProtuStrankaListFormatedWithAdressOIB>
  <DomainObject.Predmet.ProtuStrankaListNazivFormated>
    <izvorni_sadrzaj>
      <item>IZOLAT MONTAŽA jednostavno društvo s ograničenom odgovornošću za usluge</item>
    </izvorni_sadrzaj>
    <derivirana_varijabla naziv="DomainObject.Predmet.ProtuStrankaListNazivFormated_1">
      <item>IZOLAT MONTAŽA jednostavno društvo s ograničenom odgovornošću za usluge</item>
    </derivirana_varijabla>
  </DomainObject.Predmet.ProtuStrankaListNazivFormated>
  <DomainObject.Predmet.ProtuStrankaListNazivFormatedOIB>
    <izvorni_sadrzaj>
      <item>IZOLAT MONTAŽA jednostavno društvo s ograničenom odgovornošću za usluge, OIB 42723616851</item>
    </izvorni_sadrzaj>
    <derivirana_varijabla naziv="DomainObject.Predmet.ProtuStrankaListNazivFormatedOIB_1">
      <item>IZOLAT MONTAŽA jednostavno društvo s ograničenom odgovornošću za usluge, OIB 42723616851</item>
    </derivirana_varijabla>
  </DomainObject.Predmet.ProtuStrankaListNazivFormatedOIB>
  <DomainObject.Predmet.OstaliListFormated>
    <izvorni_sadrzaj>
      <item>Alen Tolić</item>
      <item>Jasna Brajdić</item>
    </izvorni_sadrzaj>
    <derivirana_varijabla naziv="DomainObject.Predmet.OstaliListFormated_1">
      <item>Alen Tolić</item>
      <item>Jasna Brajdić</item>
    </derivirana_varijabla>
  </DomainObject.Predmet.OstaliListFormated>
  <DomainObject.Predmet.OstaliListFormatedOIB>
    <izvorni_sadrzaj>
      <item>Alen Tolić, OIB 80938267537</item>
      <item>Jasna Brajdić, OIB 02189566674</item>
    </izvorni_sadrzaj>
    <derivirana_varijabla naziv="DomainObject.Predmet.OstaliListFormatedOIB_1">
      <item>Alen Tolić, OIB 80938267537</item>
      <item>Jasna Brajdić, OIB 02189566674</item>
    </derivirana_varijabla>
  </DomainObject.Predmet.OstaliListFormatedOIB>
  <DomainObject.Predmet.OstaliListFormatedWithAdress>
    <izvorni_sadrzaj>
      <item>Alen Tolić, Zagrebačka Cesta 229, 10000 Zagreb</item>
      <item>Jasna Brajdić, Donje Mrzlo Polje Mrežničko 96, 47250 Donje Mrzlo Polje Mrežn.</item>
    </izvorni_sadrzaj>
    <derivirana_varijabla naziv="DomainObject.Predmet.OstaliListFormatedWithAdress_1">
      <item>Alen Tolić, Zagrebačka Cesta 229,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Alen Tolić, OIB 80938267537, Zagrebačka Cesta 229, 10000 Zagreb</item>
      <item>Jasna Brajdić, OIB 02189566674, Donje Mrzlo Polje Mrežničko 96, 47250 Donje Mrzlo Polje Mrežn.</item>
    </izvorni_sadrzaj>
    <derivirana_varijabla naziv="DomainObject.Predmet.OstaliListFormatedWithAdressOIB_1">
      <item>Alen Tolić, OIB 80938267537, Zagrebačka Cesta 229,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Alen Tolić</item>
      <item>Jasna Brajdić</item>
    </izvorni_sadrzaj>
    <derivirana_varijabla naziv="DomainObject.Predmet.OstaliListNazivFormated_1">
      <item>Alen Tolić</item>
      <item>Jasna Brajdić</item>
    </derivirana_varijabla>
  </DomainObject.Predmet.OstaliListNazivFormated>
  <DomainObject.Predmet.OstaliListNazivFormatedOIB>
    <izvorni_sadrzaj>
      <item>Alen Tolić, OIB 80938267537</item>
      <item>Jasna Brajdić, OIB 02189566674</item>
    </izvorni_sadrzaj>
    <derivirana_varijabla naziv="DomainObject.Predmet.OstaliListNazivFormatedOIB_1">
      <item>Alen Tolić, OIB 80938267537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IZOLAT MONTAŽA jednostavno društvo s ograničenom odgovornošću za usluge</izvorni_sadrzaj>
    <derivirana_varijabla naziv="DomainObject.Predmet.ProtustrankaIDrugi_1">IZOLAT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IZOLAT MONTAŽA jednostavno društvo s ograničenom odgovornošću za usluge, OIB 42723616851, Zagrebačka cesta 229, 10000 Zagreb</izvorni_sadrzaj>
    <derivirana_varijabla naziv="DomainObject.Predmet.ProtustrankaIDrugiAdressOIB_1">IZOLAT MONTAŽA jednostavno društvo s ograničenom odgovornošću za usluge, OIB 42723616851, Zagrebačka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IZOLAT MONTAŽA jednostavno društvo s ograničenom odgovornošću za usluge</item>
      <item>Alen Tolić</item>
      <item>Alen Tolić</item>
      <item>Jasna Brajdić</item>
      <item>vjerovnici</item>
    </izvorni_sadrzaj>
    <derivirana_varijabla naziv="DomainObject.Predmet.SudioniciListNaziv_1">
      <item>FINA Regionalni centar Zagreb</item>
      <item>IZOLAT MONTAŽA jednostavno društvo s ograničenom odgovornošću za usluge</item>
      <item>Alen Tolić</item>
      <item>Alen Tolić</item>
      <item>Jasna Brajdić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  <item>Jasna Brajdić, OIB 02189566674, Donje Mrzlo Polje Mrežničko 96,47250 Donje Mrzlo Polje Mrežn.</item>
      <item>vjerovnici</item>
    </izvorni_sadrzaj>
    <derivirana_varijabla naziv="DomainObject.Predmet.SudioniciListAdressOIB_1"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  <item>Jasna Brajdić, OIB 02189566674, Donje Mrzlo Polje Mrežničko 96,47250 Donje Mrzlo Polje Mrežn.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42723616851</item>
      <item>, OIB 80938267537</item>
      <item>, OIB 80938267537</item>
      <item>, OIB 02189566674</item>
      <item>, OIB null</item>
    </izvorni_sadrzaj>
    <derivirana_varijabla naziv="DomainObject.Predmet.SudioniciListNazivOIB_1">
      <item>, OIB 85821130368</item>
      <item>, OIB 42723616851</item>
      <item>, OIB 80938267537</item>
      <item>, OIB 80938267537</item>
      <item>, OIB 02189566674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3772</properties:Characters>
  <properties:Lines>88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2017-05-17T13:09:00Z</dcterms:created>
  <dc:creator>ksvajger</dc:creator>
  <cp:lastModifiedBy>Kristina Švajger</cp:lastModifiedBy>
  <cp:lastPrinted>2017-05-18T07:55:00Z</cp:lastPrinted>
  <dcterms:modified xmlns:xsi="http://www.w3.org/2001/XMLSchema-instance" xsi:type="dcterms:W3CDTF">2017-05-18T07:55:00Z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