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6ca0" w14:paraId="31e6c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14104" w:rsidP="00D14104" w:rsidR="00D14104" w:rsidRPr="00D1410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1410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14104">
        <w:rPr>
          <w:rFonts w:cs="Times New Roman" w:eastAsia="Times New Roman"/>
          <w:lang w:eastAsia="hr-HR"/>
        </w:rPr>
        <w:t>Broj: 14. St-1393/2015.</w:t>
      </w:r>
    </w:p>
    <w:p w:rsidRDefault="00D14104" w:rsidP="00D14104" w:rsidR="00D14104" w:rsidRPr="00D14104">
      <w:pPr>
        <w:spacing w:after="0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14104" w:rsidP="00D14104" w:rsidR="00D14104" w:rsidRPr="00D14104">
      <w:pPr>
        <w:spacing w:after="0"/>
        <w:rPr>
          <w:rFonts w:cs="Times New Roman" w:eastAsia="Times New Roman"/>
          <w:b/>
          <w:lang w:eastAsia="hr-HR"/>
        </w:rPr>
      </w:pPr>
      <w:r w:rsidRPr="00D1410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14104">
        <w:rPr>
          <w:rFonts w:cs="Times New Roman" w:eastAsia="Times New Roman"/>
          <w:b/>
          <w:lang w:eastAsia="hr-HR"/>
        </w:rPr>
        <w:t>Sukoišanska</w:t>
      </w:r>
      <w:proofErr w:type="spellEnd"/>
      <w:r w:rsidRPr="00D1410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1410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14104">
        <w:rPr>
          <w:rFonts w:cs="Times New Roman" w:eastAsia="Times New Roman"/>
          <w:b/>
          <w:lang w:eastAsia="hr-HR"/>
        </w:rPr>
        <w:t>R J E Š E NJ E</w:t>
      </w: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b/>
          <w:lang w:eastAsia="hr-HR"/>
        </w:rPr>
        <w:tab/>
      </w:r>
      <w:r w:rsidRPr="00D1410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HAWKE, d.o.o., za trgovinu i zastupanje, Split, Mažuranićevo šetalište 1., OIB: 22278292309., MBS: 0601220674., dana 03. svibnja 2016. godine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r i j e š i o  j e</w:t>
      </w: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Otvara se skraćeni stečajni postupak nad Dužnikom: HAWKE, d.o.o., za trgovinu i zastupanje, Split, Mažuranićevo šetalište 1., OIB: 22278292309., MBS: 0601220674. Skraćeni stečajni postupak je otvoren dana 03. svibnja 2016. godine u 12,40 sati, kada je ovo rješenje objavljeno na mrežnoj stranici e-Oglasna ploča sudova.</w:t>
      </w:r>
    </w:p>
    <w:p w:rsidRDefault="00D14104" w:rsidP="00D14104" w:rsidR="00D14104" w:rsidRPr="00D141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D14104" w:rsidP="00D14104" w:rsidR="00D14104" w:rsidRPr="00D141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Zaključuje se skraćeni stečajni postupak nad Dužnikom: HAWKE, d.o.o., za trgovinu i zastupanje, Split, Mažuranićevo šetalište 1., OIB: 22278292309., MBS: 0601220674.</w:t>
      </w:r>
    </w:p>
    <w:p w:rsidRDefault="00D14104" w:rsidP="00D14104" w:rsidR="00D14104" w:rsidRPr="00D141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14104" w:rsidP="00D14104" w:rsidR="00D14104" w:rsidRPr="00D1410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Obrazloženje</w:t>
      </w:r>
    </w:p>
    <w:p w:rsidRDefault="00D14104" w:rsidP="00D14104" w:rsidR="00D14104" w:rsidRPr="00D141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HAWKE, d.o.o., za trgovinu i zastupanje, Split, Mažuranićevo šetalište 1., OIB: 22278292309., MBS: 0601220674.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ab/>
        <w:t xml:space="preserve">U podnesenom Zahtjevu navedeno je kako Dužnik na dan 01. rujna 2015. godine, u Očevidniku redoslijeda osnova za plaćanje, ima evidentirane neizvršene osnove za plaćanje u neprekinutom razdoblju od 1412. dana, u ukupnom iznosu od: 15.384,25 kn, kao i da prema 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D14104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D1410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14104">
        <w:rPr>
          <w:rFonts w:cs="Times New Roman" w:eastAsia="Times New Roman"/>
          <w:b/>
          <w:lang w:eastAsia="hr-HR" w:val="en-AU"/>
        </w:rPr>
        <w:t xml:space="preserve">: 14. </w:t>
      </w:r>
      <w:r w:rsidRPr="00D14104">
        <w:rPr>
          <w:rFonts w:cs="Times New Roman" w:eastAsia="Times New Roman"/>
          <w:b/>
          <w:lang w:eastAsia="hr-HR"/>
        </w:rPr>
        <w:t>St-1393/2015.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čime su bile ispunjene pretpostavke iz čl. 428. Stečajnog zakona (</w:t>
      </w:r>
      <w:r w:rsidRPr="00D14104">
        <w:rPr>
          <w:rFonts w:cs="Times New Roman" w:eastAsia="Times New Roman"/>
          <w:i/>
          <w:lang w:eastAsia="hr-HR"/>
        </w:rPr>
        <w:t>Narodne novine</w:t>
      </w:r>
      <w:r w:rsidRPr="00D14104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ab/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U Splitu, 03. svibnja 2016. godine</w:t>
      </w:r>
    </w:p>
    <w:p w:rsidRDefault="00D14104" w:rsidP="00D14104" w:rsidR="00D14104" w:rsidRPr="00D1410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S U D A C</w:t>
      </w:r>
    </w:p>
    <w:p w:rsidRDefault="00D14104" w:rsidP="00D14104" w:rsidR="00D14104" w:rsidRPr="00D14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Jozo Ćaleta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1410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1410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14104">
        <w:rPr>
          <w:rFonts w:cs="Times New Roman" w:eastAsia="Times New Roman"/>
          <w:b/>
          <w:lang w:eastAsia="hr-HR" w:val="en-AU"/>
        </w:rPr>
        <w:t xml:space="preserve">: 14. </w:t>
      </w:r>
      <w:r w:rsidRPr="00D14104">
        <w:rPr>
          <w:rFonts w:cs="Times New Roman" w:eastAsia="Times New Roman"/>
          <w:b/>
          <w:lang w:eastAsia="hr-HR"/>
        </w:rPr>
        <w:t>St-1393/2015.</w:t>
      </w:r>
    </w:p>
    <w:p w:rsidRDefault="00D14104" w:rsidP="00D14104" w:rsidR="00D14104" w:rsidRPr="00D14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POUKA O PRAVNOM LIJEKU: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4104" w:rsidP="00D14104" w:rsidR="00D14104" w:rsidRPr="00D14104">
      <w:pPr>
        <w:spacing w:after="0"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DNA: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Dužniku,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stečajnom upravitelju  Ante Gabelica, Ruđera Boškovića 7/125., Split, 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Županijsko državno odvjetništvo Split,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 xml:space="preserve">Porezna uprava Split, 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e-Oglasna ploča Suda – rok 20. dana,</w:t>
      </w:r>
    </w:p>
    <w:p w:rsidRDefault="00D14104" w:rsidP="00D14104" w:rsidR="00D14104" w:rsidRPr="00D14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14104">
        <w:rPr>
          <w:rFonts w:cs="Times New Roman" w:eastAsia="Times New Roman"/>
          <w:lang w:eastAsia="hr-HR"/>
        </w:rPr>
        <w:t>sudski registar – nakon pravomoćnosti</w:t>
      </w:r>
    </w:p>
    <w:p w:rsidRDefault="00D14104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D14104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10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St-1393/2015-5</izvorni_sadrzaj>
    <derivirana_varijabla naziv="DomainObject.Oznaka_1">St-1393/2015-5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St-1393/2015</izvorni_sadrzaj>
    <derivirana_varijabla naziv="DomainObject.Predmet.OznakaBroj_1">St-1393/2015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HAWKE d.o.o. za trgovinu i zastupanje</izvorni_sadrzaj>
    <derivirana_varijabla naziv="DomainObject.Predmet.ProtustrankaFormated_1">  HAWKE d.o.o. za trgovinu i zastupanje</derivirana_varijabla>
  </DomainObject.Predmet.ProtustrankaFormated>
  <DomainObject.Predmet.ProtustrankaFormatedOIB>
    <izvorni_sadrzaj>  HAWKE d.o.o. za trgovinu i zastupanje, OIB 22278292309</izvorni_sadrzaj>
    <derivirana_varijabla naziv="DomainObject.Predmet.ProtustrankaFormatedOIB_1">  HAWKE d.o.o. za trgovinu i zastupanje, OIB 22278292309</derivirana_varijabla>
  </DomainObject.Predmet.ProtustrankaFormatedOIB>
  <DomainObject.Predmet.ProtustrankaFormatedWithAdress>
    <izvorni_sadrzaj> HAWKE d.o.o. za trgovinu i zastupanje, Mažuranićevo šetalište 1, 21000 Split</izvorni_sadrzaj>
    <derivirana_varijabla naziv="DomainObject.Predmet.ProtustrankaFormatedWithAdress_1"> HAWKE d.o.o. za trgovinu i zastupanje, Mažuranićevo šetalište 1, 21000 Split</derivirana_varijabla>
  </DomainObject.Predmet.ProtustrankaFormatedWithAdress>
  <DomainObject.Predmet.ProtustrankaFormatedWithAdressOIB>
    <izvorni_sadrzaj> HAWKE d.o.o. za trgovinu i zastupanje, OIB 22278292309, Mažuranićevo šetalište 1, 21000 Split</izvorni_sadrzaj>
    <derivirana_varijabla naziv="DomainObject.Predmet.ProtustrankaFormatedWithAdressOIB_1"> HAWKE d.o.o. za trgovinu i zastupanje, OIB 22278292309, Mažuranićevo šetalište 1, 21000 Split</derivirana_varijabla>
  </DomainObject.Predmet.ProtustrankaFormatedWithAdressOIB>
  <DomainObject.Predmet.ProtustrankaWithAdress>
    <izvorni_sadrzaj>HAWKE d.o.o. za trgovinu i zastupanje Mažuranićevo šetalište 1, 21000 Split</izvorni_sadrzaj>
    <derivirana_varijabla naziv="DomainObject.Predmet.ProtustrankaWithAdress_1">HAWKE d.o.o. za trgovinu i zastupanje Mažuranićevo šetalište 1, 21000 Split</derivirana_varijabla>
  </DomainObject.Predmet.ProtustrankaWithAdress>
  <DomainObject.Predmet.ProtustrankaWithAdressOIB>
    <izvorni_sadrzaj>HAWKE d.o.o. za trgovinu i zastupanje, OIB 22278292309, Mažuranićevo šetalište 1, 21000 Split</izvorni_sadrzaj>
    <derivirana_varijabla naziv="DomainObject.Predmet.ProtustrankaWithAdressOIB_1">HAWKE d.o.o. za trgovinu i zastupanje, OIB 22278292309, Mažuranićevo šetalište 1, 21000 Split</derivirana_varijabla>
  </DomainObject.Predmet.ProtustrankaWithAdressOIB>
  <DomainObject.Predmet.ProtustrankaNazivFormated>
    <izvorni_sadrzaj>HAWKE d.o.o. za trgovinu i zastupanje</izvorni_sadrzaj>
    <derivirana_varijabla naziv="DomainObject.Predmet.ProtustrankaNazivFormated_1">HAWKE d.o.o. za trgovinu i zastupanje</derivirana_varijabla>
  </DomainObject.Predmet.ProtustrankaNazivFormated>
  <DomainObject.Predmet.ProtustrankaNazivFormatedOIB>
    <izvorni_sadrzaj>HAWKE d.o.o. za trgovinu i zastupanje, OIB 22278292309</izvorni_sadrzaj>
    <derivirana_varijabla naziv="DomainObject.Predmet.ProtustrankaNazivFormatedOIB_1">HAWKE d.o.o. za trgovinu i zastupanje, OIB 22278292309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15384.25</izvorni_sadrzaj>
    <derivirana_varijabla naziv="DomainObject.Predmet.TrenutnaVrijednost_1">15384.25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HAWKE d.o.o. za trgovinu i zastupanje</item>
    </izvorni_sadrzaj>
    <derivirana_varijabla naziv="DomainObject.Predmet.ProtuStrankaListFormated_1">
      <item>HAWKE d.o.o. za trgovinu i zastupanje</item>
    </derivirana_varijabla>
  </DomainObject.Predmet.ProtuStrankaListFormated>
  <DomainObject.Predmet.ProtuStrankaListFormatedOIB>
    <izvorni_sadrzaj>
      <item>HAWKE d.o.o. za trgovinu i zastupanje, OIB 22278292309</item>
    </izvorni_sadrzaj>
    <derivirana_varijabla naziv="DomainObject.Predmet.ProtuStrankaListFormatedOIB_1">
      <item>HAWKE d.o.o. za trgovinu i zastupanje, OIB 22278292309</item>
    </derivirana_varijabla>
  </DomainObject.Predmet.ProtuStrankaListFormatedOIB>
  <DomainObject.Predmet.ProtuStrankaListFormatedWithAdress>
    <izvorni_sadrzaj>
      <item>HAWKE d.o.o. za trgovinu i zastupanje, Mažuranićevo šetalište 1, 21000 Split</item>
    </izvorni_sadrzaj>
    <derivirana_varijabla naziv="DomainObject.Predmet.ProtuStrankaListFormatedWithAdress_1">
      <item>HAWKE d.o.o. za trgovinu i zastupanje, Mažuranićevo šetalište 1, 21000 Split</item>
    </derivirana_varijabla>
  </DomainObject.Predmet.ProtuStrankaListFormatedWithAdress>
  <DomainObject.Predmet.ProtuStrankaListFormatedWithAdressOIB>
    <izvorni_sadrzaj>
      <item>HAWKE d.o.o. za trgovinu i zastupanje, OIB 22278292309, Mažuranićevo šetalište 1, 21000 Split</item>
    </izvorni_sadrzaj>
    <derivirana_varijabla naziv="DomainObject.Predmet.ProtuStrankaListFormatedWithAdressOIB_1">
      <item>HAWKE d.o.o. za trgovinu i zastupanje, OIB 22278292309, Mažuranićevo šetalište 1, 21000 Split</item>
    </derivirana_varijabla>
  </DomainObject.Predmet.ProtuStrankaListFormatedWithAdressOIB>
  <DomainObject.Predmet.ProtuStrankaListNazivFormated>
    <izvorni_sadrzaj>
      <item>HAWKE d.o.o. za trgovinu i zastupanje</item>
    </izvorni_sadrzaj>
    <derivirana_varijabla naziv="DomainObject.Predmet.ProtuStrankaListNazivFormated_1">
      <item>HAWKE d.o.o. za trgovinu i zastupanje</item>
    </derivirana_varijabla>
  </DomainObject.Predmet.ProtuStrankaListNazivFormated>
  <DomainObject.Predmet.ProtuStrankaListNazivFormatedOIB>
    <izvorni_sadrzaj>
      <item>HAWKE d.o.o. za trgovinu i zastupanje, OIB 22278292309</item>
    </izvorni_sadrzaj>
    <derivirana_varijabla naziv="DomainObject.Predmet.ProtuStrankaListNazivFormatedOIB_1">
      <item>HAWKE d.o.o. za trgovinu i zastupanje, OIB 22278292309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St-1393/2015-5</izvorni_sadrzaj>
    <derivirana_varijabla naziv="DomainObject.PoslovniBrojDokumenta_1">St-1393/2015-5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HAWKE d.o.o. za trgovinu i zastupanje</izvorni_sadrzaj>
    <derivirana_varijabla naziv="DomainObject.Predmet.ProtustrankaIDrugi_1">HAWKE d.o.o. za trgovinu i zastupanje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HAWKE d.o.o. za trgovinu i zastupanje, OIB 22278292309, Mažuranićevo šetalište 1, 21000 Split</izvorni_sadrzaj>
    <derivirana_varijabla naziv="DomainObject.Predmet.ProtustrankaIDrugiAdressOIB_1">HAWKE d.o.o. za trgovinu i zastupanje, OIB 22278292309,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HAWKE d.o.o. za trgovinu i zastupanje</item>
      <item>FINANCIJSKA AGENCIJA,RC SPLIT</item>
    </izvorni_sadrzaj>
    <derivirana_varijabla naziv="DomainObject.Predmet.SudioniciListNaziv_1">
      <item>HAWKE d.o.o. za trgovinu i zastupanje</item>
      <item>FINANCIJSKA AGENCIJA,RC SPLIT</item>
    </derivirana_varijabla>
  </DomainObject.Predmet.SudioniciListNaziv>
  <DomainObject.Predmet.SudioniciListAdressOIB>
    <izvorni_sadrzaj>
      <item>HAWKE d.o.o. za trgovinu i zastupanje, OIB 22278292309, Mažuranićevo šetalište 1,21000 Split</item>
      <item>FINANCIJSKA AGENCIJA,RC SPLIT, OIB 85821130368, Mažuranićevo šetalište 24b,21000 Split</item>
    </izvorni_sadrzaj>
    <derivirana_varijabla naziv="DomainObject.Predmet.SudioniciListAdressOIB_1">
      <item>HAWKE d.o.o. za trgovinu i zastupanje, OIB 22278292309, Mažuranićevo šetalište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063A6-AB34-4CC6-A4A1-D53B08F2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4298</properties:Characters>
  <properties:Lines>119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2016-05-03T11:38:00Z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