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2425" w14:paraId="1d62425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E753D">
        <w:rPr>
          <w:b/>
          <w:lang w:val="hr-HR"/>
        </w:rPr>
        <w:t>34</w:t>
      </w:r>
      <w:r w:rsidR="009E12D5">
        <w:rPr>
          <w:b/>
          <w:lang w:val="hr-HR"/>
        </w:rPr>
        <w:t>5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383B92" w:rsidRPr="008C1DFE">
      <w:pPr>
        <w:pStyle w:val="Tijeloteksta"/>
        <w:rPr>
          <w:sz w:val="20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E12D5">
        <w:rPr>
          <w:lang w:val="hr-HR"/>
        </w:rPr>
        <w:t>GUMENI j.d.o.o. Split, Plančićeva 6, OIB: 46241493405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5B5214">
        <w:rPr>
          <w:lang w:val="hr-HR"/>
        </w:rPr>
        <w:t>20. srpnja 2018.</w:t>
      </w:r>
    </w:p>
    <w:p w:rsidRDefault="00664952" w:rsidP="00D4027A" w:rsidR="00664952" w:rsidRPr="005B5214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E12D5">
        <w:rPr>
          <w:lang w:val="hr-HR"/>
        </w:rPr>
        <w:t>GUMENI j.d.o.o. Split, Plančićeva 6, OIB: 46241493405, MBS: 060357500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5B5214">
        <w:rPr>
          <w:lang w:val="hr-HR"/>
        </w:rPr>
        <w:t>20. srpnja 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1F4F24">
        <w:rPr>
          <w:lang w:val="hr-HR"/>
        </w:rPr>
        <w:t>10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4F6154">
        <w:t xml:space="preserve">Mateo Puljić, </w:t>
      </w:r>
      <w:r w:rsidR="004F6154" w:rsidRPr="00FE6FCD">
        <w:t>magistar prava</w:t>
      </w:r>
      <w:r w:rsidR="004F6154">
        <w:t xml:space="preserve"> iz Splita, </w:t>
      </w:r>
      <w:r w:rsidR="004F6154" w:rsidRPr="00FE6FCD">
        <w:t>Vesanovićeva 13,</w:t>
      </w:r>
      <w:r w:rsidR="004F6154">
        <w:t xml:space="preserve"> OIB: </w:t>
      </w:r>
      <w:r w:rsidR="004F6154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E12D5">
        <w:rPr>
          <w:lang w:val="hr-HR"/>
        </w:rPr>
        <w:t>GUMENI j.d.o.o. Split, Plančićeva 6, OIB: 46241493405, MBS: 060357500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900FC">
        <w:rPr>
          <w:lang w:val="hr-HR"/>
        </w:rPr>
        <w:t>7. svibnja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E12D5">
        <w:rPr>
          <w:lang w:val="hr-HR"/>
        </w:rPr>
        <w:t>GUMENI j.d.o.o. Split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3E753D">
        <w:rPr>
          <w:lang w:val="hr-HR"/>
        </w:rPr>
        <w:t>0</w:t>
      </w:r>
      <w:r w:rsidR="009E12D5">
        <w:rPr>
          <w:lang w:val="hr-HR"/>
        </w:rPr>
        <w:t>3</w:t>
      </w:r>
      <w:r w:rsidR="003E753D">
        <w:rPr>
          <w:lang w:val="hr-HR"/>
        </w:rPr>
        <w:t>.05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E12D5">
        <w:rPr>
          <w:lang w:val="hr-HR"/>
        </w:rPr>
        <w:t>15.512,12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B925CD">
        <w:rPr>
          <w:lang w:val="hr-HR"/>
        </w:rPr>
        <w:t xml:space="preserve">22. svibnja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B5214">
        <w:rPr>
          <w:lang w:val="hr-HR"/>
        </w:rPr>
        <w:t>20. srpnja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A56B5" w:rsidRPr="000A56B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E753D">
      <w:t>34</w:t>
    </w:r>
    <w:r w:rsidR="009E12D5">
      <w:t>5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A56B5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4F24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6154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B5214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4FAD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6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56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56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56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6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56B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56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56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GUMENI jednostavno društvo s ograničenom odgovornošću za prijevoz i usluge</izvorni_sadrzaj>
    <derivirana_varijabla naziv="DomainObject.Predmet.ProtustrankaFormated_1">  GUMENI jednostavno društvo s ograničenom odgovornošću za prijevoz i usluge</derivirana_varijabla>
  </DomainObject.Predmet.ProtustrankaFormated>
  <DomainObject.Predmet.ProtustrankaFormatedOIB>
    <izvorni_sadrzaj>  GUMENI jednostavno društvo s ograničenom odgovornošću za prijevoz i usluge, OIB 46241493405</izvorni_sadrzaj>
    <derivirana_varijabla naziv="DomainObject.Predmet.ProtustrankaFormatedOIB_1">  GUMENI jednostavno društvo s ograničenom odgovornošću za prijevoz i usluge, OIB 46241493405</derivirana_varijabla>
  </DomainObject.Predmet.ProtustrankaFormatedOIB>
  <DomainObject.Predmet.ProtustrankaFormatedWithAdress>
    <izvorni_sadrzaj> GUMENI jednostavno društvo s ograničenom odgovornošću za prijevoz i usluge, Plančićeva 6, 21000 Split</izvorni_sadrzaj>
    <derivirana_varijabla naziv="DomainObject.Predmet.ProtustrankaFormatedWithAdress_1"> GUMENI jednostavno društvo s ograničenom odgovornošću za prijevoz i usluge, Plančićeva 6, 21000 Split</derivirana_varijabla>
  </DomainObject.Predmet.ProtustrankaFormatedWithAdress>
  <DomainObject.Predmet.ProtustrankaFormatedWithAdressOIB>
    <izvorni_sadrzaj> GUMENI jednostavno društvo s ograničenom odgovornošću za prijevoz i usluge, OIB 46241493405, Plančićeva 6, 21000 Split</izvorni_sadrzaj>
    <derivirana_varijabla naziv="DomainObject.Predmet.ProtustrankaFormatedWithAdressOIB_1"> GUMENI jednostavno društvo s ograničenom odgovornošću za prijevoz i usluge, OIB 46241493405, Plančićeva 6, 21000 Split</derivirana_varijabla>
  </DomainObject.Predmet.ProtustrankaFormatedWithAdressOIB>
  <DomainObject.Predmet.ProtustrankaWithAdress>
    <izvorni_sadrzaj>GUMENI jednostavno društvo s ograničenom odgovornošću za prijevoz i usluge Plančićeva 6, 21000 Split</izvorni_sadrzaj>
    <derivirana_varijabla naziv="DomainObject.Predmet.ProtustrankaWithAdress_1">GUMENI jednostavno društvo s ograničenom odgovornošću za prijevoz i usluge Plančićeva 6, 21000 Split</derivirana_varijabla>
  </DomainObject.Predmet.ProtustrankaWithAdress>
  <DomainObject.Predmet.ProtustrankaWithAdressOIB>
    <izvorni_sadrzaj>GUMENI jednostavno društvo s ograničenom odgovornošću za prijevoz i usluge, OIB 46241493405, Plančićeva 6, 21000 Split</izvorni_sadrzaj>
    <derivirana_varijabla naziv="DomainObject.Predmet.ProtustrankaWithAdressOIB_1">GUMENI jednostavno društvo s ograničenom odgovornošću za prijevoz i usluge, OIB 46241493405, Plančićeva 6, 21000 Split</derivirana_varijabla>
  </DomainObject.Predmet.ProtustrankaWithAdressOIB>
  <DomainObject.Predmet.ProtustrankaNazivFormated>
    <izvorni_sadrzaj>GUMENI jednostavno društvo s ograničenom odgovornošću za prijevoz i usluge</izvorni_sadrzaj>
    <derivirana_varijabla naziv="DomainObject.Predmet.ProtustrankaNazivFormated_1">GUMENI jednostavno društvo s ograničenom odgovornošću za prijevoz i usluge</derivirana_varijabla>
  </DomainObject.Predmet.ProtustrankaNazivFormated>
  <DomainObject.Predmet.ProtustrankaNazivFormatedOIB>
    <izvorni_sadrzaj>GUMENI jednostavno društvo s ograničenom odgovornošću za prijevoz i usluge, OIB 46241493405</izvorni_sadrzaj>
    <derivirana_varijabla naziv="DomainObject.Predmet.ProtustrankaNazivFormatedOIB_1">GUMENI jednostavno društvo s ograničenom odgovornošću za prijevoz i usluge, OIB 46241493405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15512.12</izvorni_sadrzaj>
    <derivirana_varijabla naziv="DomainObject.Predmet.TrenutnaVrijednost_1">15512.12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GUMENI jednostavno društvo s ograničenom odgovornošću za prijevoz i usluge</item>
    </izvorni_sadrzaj>
    <derivirana_varijabla naziv="DomainObject.Predmet.ProtuStrankaListFormated_1">
      <item>GUMENI jednostavno društvo s ograničenom odgovornošću za prijevoz i usluge</item>
    </derivirana_varijabla>
  </DomainObject.Predmet.ProtuStrankaListFormated>
  <DomainObject.Predmet.ProtuStrankaListFormatedOIB>
    <izvorni_sadrzaj>
      <item>GUMENI jednostavno društvo s ograničenom odgovornošću za prijevoz i usluge, OIB 46241493405</item>
    </izvorni_sadrzaj>
    <derivirana_varijabla naziv="DomainObject.Predmet.ProtuStrankaListFormatedOIB_1">
      <item>GUMENI jednostavno društvo s ograničenom odgovornošću za prijevoz i usluge, OIB 46241493405</item>
    </derivirana_varijabla>
  </DomainObject.Predmet.ProtuStrankaListFormatedOIB>
  <DomainObject.Predmet.ProtuStrankaListFormatedWithAdress>
    <izvorni_sadrzaj>
      <item>GUMENI jednostavno društvo s ograničenom odgovornošću za prijevoz i usluge, Plančićeva 6, 21000 Split</item>
    </izvorni_sadrzaj>
    <derivirana_varijabla naziv="DomainObject.Predmet.ProtuStrankaListFormatedWithAdress_1">
      <item>GUMENI jednostavno društvo s ograničenom odgovornošću za prijevoz i usluge, Plančićeva 6, 21000 Split</item>
    </derivirana_varijabla>
  </DomainObject.Predmet.ProtuStrankaListFormatedWithAdress>
  <DomainObject.Predmet.ProtuStrankaListFormatedWithAdressOIB>
    <izvorni_sadrzaj>
      <item>GUMENI jednostavno društvo s ograničenom odgovornošću za prijevoz i usluge, OIB 46241493405, Plančićeva 6, 21000 Split</item>
    </izvorni_sadrzaj>
    <derivirana_varijabla naziv="DomainObject.Predmet.ProtuStrankaListFormatedWithAdressOIB_1">
      <item>GUMENI jednostavno društvo s ograničenom odgovornošću za prijevoz i usluge, OIB 46241493405, Plančićeva 6, 21000 Split</item>
    </derivirana_varijabla>
  </DomainObject.Predmet.ProtuStrankaListFormatedWithAdressOIB>
  <DomainObject.Predmet.ProtuStrankaListNazivFormated>
    <izvorni_sadrzaj>
      <item>GUMENI jednostavno društvo s ograničenom odgovornošću za prijevoz i usluge</item>
    </izvorni_sadrzaj>
    <derivirana_varijabla naziv="DomainObject.Predmet.ProtuStrankaListNazivFormated_1">
      <item>GUMENI jednostavno društvo s ograničenom odgovornošću za prijevoz i usluge</item>
    </derivirana_varijabla>
  </DomainObject.Predmet.ProtuStrankaListNazivFormated>
  <DomainObject.Predmet.ProtuStrankaListNazivFormatedOIB>
    <izvorni_sadrzaj>
      <item>GUMENI jednostavno društvo s ograničenom odgovornošću za prijevoz i usluge, OIB 46241493405</item>
    </izvorni_sadrzaj>
    <derivirana_varijabla naziv="DomainObject.Predmet.ProtuStrankaListNazivFormatedOIB_1">
      <item>GUMENI jednostavno društvo s ograničenom odgovornošću za prijevoz i usluge, OIB 46241493405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GUMENI jednostavno društvo s ograničenom odgovornošću za prijevoz i usluge</izvorni_sadrzaj>
    <derivirana_varijabla naziv="DomainObject.Predmet.ProtustrankaIDrugi_1">GUMENI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GUMENI jednostavno društvo s ograničenom odgovornošću za prijevoz i usluge, OIB 46241493405, Plančićeva 6, 21000 Split</izvorni_sadrzaj>
    <derivirana_varijabla naziv="DomainObject.Predmet.ProtustrankaIDrugiAdressOIB_1">GUMENI jednostavno društvo s ograničenom odgovornošću za prijevoz i usluge, OIB 46241493405, Plančićeva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GUMENI jednostavno društvo s ograničenom odgovornošću za prijevoz i usluge</item>
      <item>FINANCIJSKA AGENCIJA, RC SPLIT</item>
    </izvorni_sadrzaj>
    <derivirana_varijabla naziv="DomainObject.Predmet.SudioniciListNaziv_1">
      <item>GUMENI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GUMENI jednostavno društvo s ograničenom odgovornošću za prijevoz i usluge, OIB 46241493405, Plančićeva 6,21000 Split</item>
      <item>FINANCIJSKA AGENCIJA, RC SPLIT, OIB 85821130368, Mažuranićevo šetalište 24 b,21000 Split</item>
    </izvorni_sadrzaj>
    <derivirana_varijabla naziv="DomainObject.Predmet.SudioniciListAdressOIB_1">
      <item>GUMENI jednostavno društvo s ograničenom odgovornošću za prijevoz i usluge, OIB 46241493405, Plančićeva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46241493405</item>
      <item>, OIB 85821130368</item>
    </izvorni_sadrzaj>
    <derivirana_varijabla naziv="DomainObject.Predmet.SudioniciListNazivOIB_1">
      <item>, OIB 46241493405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AC207-72EE-419A-94E2-6C8BB1578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4101</properties:Characters>
  <properties:Lines>109</properties:Lines>
  <properties:Paragraphs>35</properties:Paragraphs>
  <properties:TotalTime>471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2017-11-24T11:50:00Z</cp:lastPrinted>
  <dcterms:modified xmlns:xsi="http://www.w3.org/2001/XMLSchema-instance" xsi:type="dcterms:W3CDTF">2018-07-20T07:29:00Z</dcterms:modified>
  <cp:revision>380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