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fdded" w14:paraId="e4fdded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1050E5">
        <w:rPr>
          <w:b/>
        </w:rPr>
        <w:t>799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6C6DD3" w:rsidRPr="00A27FE8">
        <w:rPr>
          <w:b/>
        </w:rPr>
        <w:t>5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6C6DD3" w:rsidP="005C74D3" w:rsidR="00D176CC" w:rsidRPr="00A27FE8">
      <w:pPr>
        <w:jc w:val="both"/>
        <w:rPr>
          <w:b/>
        </w:rPr>
      </w:pPr>
      <w:r w:rsidRPr="00A27FE8">
        <w:rPr>
          <w:b/>
        </w:rPr>
        <w:t>STALNA SLUŽBA DUBROVNIK</w:t>
      </w:r>
    </w:p>
    <w:p w:rsidRDefault="006C6DD3" w:rsidP="005C74D3" w:rsidR="006C6DD3" w:rsidRPr="00A27FE8">
      <w:pPr>
        <w:jc w:val="both"/>
        <w:rPr>
          <w:b/>
        </w:rPr>
      </w:pPr>
      <w:r w:rsidRPr="00A27FE8">
        <w:rPr>
          <w:b/>
        </w:rPr>
        <w:t xml:space="preserve">Dubrovnik, Dr. A. Starčevića 23 </w:t>
      </w:r>
    </w:p>
    <w:p w:rsidRDefault="0040699F" w:rsidP="00B70172" w:rsidR="0040699F" w:rsidRPr="00A27FE8">
      <w:pPr>
        <w:jc w:val="right"/>
        <w:rPr>
          <w:b/>
        </w:rPr>
      </w:pP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RJEŠENJE</w:t>
      </w:r>
    </w:p>
    <w:p w:rsidRDefault="00451E27" w:rsidP="00451E27" w:rsidR="00451E27" w:rsidRPr="00A27FE8">
      <w:pPr>
        <w:jc w:val="both"/>
      </w:pPr>
    </w:p>
    <w:p w:rsidRDefault="00451E27" w:rsidP="00451E27" w:rsidR="00451E27" w:rsidRPr="00A27FE8">
      <w:pPr>
        <w:jc w:val="both"/>
      </w:pPr>
    </w:p>
    <w:p w:rsidRDefault="00451E27" w:rsidP="00451E27" w:rsidR="00451E27" w:rsidRPr="00A27FE8">
      <w:pPr>
        <w:ind w:firstLine="708"/>
        <w:jc w:val="both"/>
      </w:pPr>
      <w:r w:rsidRPr="00A27FE8">
        <w:t>Trgovački sud u Splitu, Stalna služba u Dubrovniku, po stečajnom sucu Katarini Franković u stečajno</w:t>
      </w:r>
      <w:r w:rsidR="009247F2" w:rsidRPr="00A27FE8">
        <w:t>m</w:t>
      </w:r>
      <w:r w:rsidRPr="00A27FE8">
        <w:t xml:space="preserve"> postupk</w:t>
      </w:r>
      <w:r w:rsidR="009247F2" w:rsidRPr="00A27FE8">
        <w:t>u</w:t>
      </w:r>
      <w:r w:rsidRPr="00A27FE8">
        <w:t xml:space="preserve"> nad dužnikom </w:t>
      </w:r>
      <w:r w:rsidR="001050E5" w:rsidRPr="001050E5">
        <w:t>OGRC d.o.o. za trgovinu, turizam i usluge, Trpanj, Ogrc 13, MBS: 060097640, OIB: 46386761221</w:t>
      </w:r>
      <w:r w:rsidRPr="00A27FE8">
        <w:t>, dana 1</w:t>
      </w:r>
      <w:r w:rsidR="001050E5">
        <w:t>8</w:t>
      </w:r>
      <w:r w:rsidRPr="00A27FE8">
        <w:t xml:space="preserve">. </w:t>
      </w:r>
      <w:r w:rsidR="009247F2" w:rsidRPr="00A27FE8">
        <w:t>veljače</w:t>
      </w:r>
      <w:r w:rsidRPr="00A27FE8">
        <w:t xml:space="preserve"> 2016.g. </w:t>
      </w:r>
    </w:p>
    <w:p w:rsidRDefault="00451E27" w:rsidP="00451E27" w:rsidR="00451E27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1050E5" w:rsidRPr="001050E5">
        <w:t>OGRC d.o.o. za trgovinu, turizam i usluge, Trpanj, Ogrc 13, MBS: 060097640, OIB: 46386761221</w:t>
      </w:r>
      <w:r w:rsidR="001050E5">
        <w:t xml:space="preserve"> </w:t>
      </w:r>
      <w:r w:rsidR="009247F2" w:rsidRPr="00A27FE8">
        <w:t>dana 1</w:t>
      </w:r>
      <w:r w:rsidR="001050E5">
        <w:t>8</w:t>
      </w:r>
      <w:r w:rsidR="009247F2" w:rsidRPr="00A27FE8">
        <w:t>. veljače 2016. godine u 1</w:t>
      </w:r>
      <w:r w:rsidR="00157E0B">
        <w:t>4</w:t>
      </w:r>
      <w:r w:rsidR="009247F2" w:rsidRPr="00A27FE8">
        <w:t>,</w:t>
      </w:r>
      <w:r w:rsidR="00157E0B">
        <w:t>45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1050E5">
        <w:t>Stjepan</w:t>
      </w:r>
      <w:r w:rsidR="001050E5" w:rsidRPr="001050E5">
        <w:t xml:space="preserve"> Kugler iz Milne, Milna 739, OIB: 12448674443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1050E5" w:rsidRPr="001050E5">
        <w:t>OGRC d.o.o. za trgovinu, turizam i usluge, Trpanj, Ogrc 13, MBS: 060097640, OIB: 46386761221</w:t>
      </w:r>
      <w:r w:rsidRPr="00A27FE8">
        <w:t>, temeljem odredbe čl. 132. Stečajnog zakona (Narodne novine 71/15 dalje u tekstu SZ).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IV.</w:t>
      </w:r>
      <w:r w:rsidRPr="00A27FE8">
        <w:tab/>
        <w:t>Ukidaju se mjere osiguranja određene rješenjem ovog suda posl.br. 18 St-</w:t>
      </w:r>
      <w:r w:rsidR="001050E5">
        <w:t>799</w:t>
      </w:r>
      <w:r w:rsidRPr="00A27FE8">
        <w:t>/2015 od 03. prosinca 2015.g.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451E27">
      <w:pPr>
        <w:ind w:hanging="705" w:left="705"/>
        <w:jc w:val="both"/>
      </w:pPr>
      <w:r w:rsidRPr="00A27FE8">
        <w:t>V.</w:t>
      </w:r>
      <w:r w:rsidRPr="00A27FE8">
        <w:tab/>
        <w:t>Nakon  pravomoćnosti ovog rješenja,  dužnik će se  brisati iz sudskog registra.</w:t>
      </w:r>
    </w:p>
    <w:p w:rsidRDefault="006E2834" w:rsidP="00157E0B" w:rsidR="006E2834" w:rsidRPr="00A27FE8">
      <w:pPr>
        <w:jc w:val="both"/>
      </w:pPr>
      <w:r w:rsidRPr="006E2834">
        <w:t xml:space="preserve"> </w:t>
      </w:r>
    </w:p>
    <w:p w:rsidRDefault="0022386D" w:rsidP="00451E27" w:rsidR="0022386D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451E27" w:rsidP="00451E27" w:rsidR="00451E27" w:rsidRPr="00A27FE8">
      <w:pPr>
        <w:jc w:val="both"/>
      </w:pPr>
    </w:p>
    <w:p w:rsidRDefault="001050E5" w:rsidP="00157E0B" w:rsidR="001050E5">
      <w:pPr>
        <w:ind w:firstLine="708"/>
        <w:jc w:val="both"/>
      </w:pPr>
      <w:r w:rsidRPr="001050E5">
        <w:t xml:space="preserve">Predlagatelj Financijska agencija, Regionalni centar Split, Podružnica Dubrovnik je prijedlogom zaprimljenim na Trgovačkom sudu u Splitu, Stalnoj službi </w:t>
      </w:r>
      <w:r w:rsidRPr="001050E5">
        <w:lastRenderedPageBreak/>
        <w:t xml:space="preserve">u Dubrovniku, dana 30. listopada 2015. godine predložio otvaranje stečajnog postupka nad dužnikom OGRC d.o.o. za trgovinu, turizam i usluge, Trpanj, Ogrc 13, MBS: 060097640, OIB: 46386761221. U prijedlogu se u bitnome navodi i iz njega proizlazi da obzirom dužnik na dan 26.10.2015.g. ima u očevidniku redoslijeda osnova za plaćanje evidentirane neizvršene osnove za plaćanje u neprekinutom razdoblju od 120 dana, u ukupnom iznosu od 1.468,58 kuna, te ima jednog zaposlenog, predlagatelj sukladno čl. 110. st.1. Stečajnog zakona (NN 71/15, dalje u tekstu SZ) predlaže otvoriti stečajni postupak nad dužnikom. </w:t>
      </w:r>
    </w:p>
    <w:p w:rsidRDefault="00157E0B" w:rsidP="00157E0B" w:rsidR="00157E0B">
      <w:pPr>
        <w:ind w:firstLine="708"/>
        <w:jc w:val="both"/>
      </w:pPr>
      <w:r>
        <w:t xml:space="preserve"> </w:t>
      </w:r>
      <w:r>
        <w:tab/>
      </w:r>
    </w:p>
    <w:p w:rsidRDefault="00157E0B" w:rsidP="00157E0B" w:rsidR="000D2DC7">
      <w:pPr>
        <w:ind w:firstLine="708"/>
        <w:jc w:val="both"/>
      </w:pPr>
      <w:r>
        <w:t>Kako je predlagatelj učinio vjerojatnim postojanje stečajnog razloga, to je rješenjem ovog suda posl.br. St-</w:t>
      </w:r>
      <w:r w:rsidR="001050E5">
        <w:t>799</w:t>
      </w:r>
      <w:r>
        <w:t>/2015 od 03. prosinca 2015.g. pokrenut prethodni postupak radi utvrđivanja uvjeta za otvaranje stečajnog postupka. Istim rješenjem imenovan je i privremeni stečajni upravitelj sa zadatkom da sastavi izviješće o financijsko-gospodarskom stanju dužnika, postojanju stečajnog razloga, te utvrdi da li dužnik ima imovinu koja je dovoljna za podmirenje troškova stečajnog postupka.</w:t>
      </w:r>
    </w:p>
    <w:p w:rsidRDefault="00157E0B" w:rsidP="00157E0B" w:rsidR="00157E0B">
      <w:pPr>
        <w:ind w:firstLine="708"/>
        <w:jc w:val="both"/>
      </w:pPr>
    </w:p>
    <w:p w:rsidRDefault="00157E0B" w:rsidP="00157E0B" w:rsidR="00157E0B">
      <w:pPr>
        <w:ind w:firstLine="708"/>
        <w:jc w:val="both"/>
      </w:pPr>
      <w:r>
        <w:t xml:space="preserve">Iz izviješća privremenog stečajnog upravitelja proizlazi da društvo nema zaposlenika i nema imovine niti kojom bi se pokrili troškovi postupka, te da su ispunjeni stečajni razlozi i nesposobnosti za plaćanje i prezaduženosti. Zastupnik po zakonu dužnika </w:t>
      </w:r>
      <w:r w:rsidR="001050E5">
        <w:t>se ne protivi otvaranju stečaja</w:t>
      </w:r>
      <w:r>
        <w:t xml:space="preserve"> i navodi da društvo nema imovine, </w:t>
      </w:r>
      <w:r w:rsidR="001050E5">
        <w:t>te da nije poslovalo u 2015.g.</w:t>
      </w:r>
      <w:r>
        <w:t>.</w:t>
      </w:r>
    </w:p>
    <w:p w:rsidRDefault="00157E0B" w:rsidP="00157E0B" w:rsidR="00157E0B">
      <w:pPr>
        <w:ind w:firstLine="708"/>
        <w:jc w:val="both"/>
      </w:pPr>
    </w:p>
    <w:p w:rsidRDefault="00451E27" w:rsidP="00157E0B" w:rsidR="00451E27" w:rsidRPr="00A27FE8">
      <w:pPr>
        <w:ind w:firstLine="708"/>
        <w:jc w:val="both"/>
      </w:pPr>
      <w:r w:rsidRPr="00A27FE8">
        <w:t xml:space="preserve">Društvo nema </w:t>
      </w:r>
      <w:r w:rsidR="006E2834">
        <w:t xml:space="preserve">dostatnu </w:t>
      </w:r>
      <w:r w:rsidRPr="00A27FE8">
        <w:t>imovin</w:t>
      </w:r>
      <w:r w:rsidR="006E2834">
        <w:t>u</w:t>
      </w:r>
      <w:r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Pr="00A27FE8">
        <w:t>Stoga s</w:t>
      </w:r>
      <w:r w:rsidR="009247F2" w:rsidRPr="00A27FE8">
        <w:t>u r</w:t>
      </w:r>
      <w:r w:rsidR="001050E5">
        <w:t>ješenjem ovog suda posl.br. St-799</w:t>
      </w:r>
      <w:r w:rsidR="009247F2" w:rsidRPr="00A27FE8">
        <w:t>/2015 od 1</w:t>
      </w:r>
      <w:r w:rsidR="001050E5">
        <w:t>9</w:t>
      </w:r>
      <w:r w:rsidR="009247F2" w:rsidRPr="00A27FE8">
        <w:t xml:space="preserve">. siječnja 2016.g. </w:t>
      </w:r>
      <w:r w:rsidRPr="00A27FE8">
        <w:t xml:space="preserve"> poz</w:t>
      </w:r>
      <w:r w:rsidR="004D52EA" w:rsidRPr="00A27FE8">
        <w:t>vani</w:t>
      </w:r>
      <w:r w:rsidRPr="00A27FE8">
        <w:t xml:space="preserve"> vjerovnici na uplatu iznosa od </w:t>
      </w:r>
      <w:r w:rsidR="00EA24FF" w:rsidRPr="00A27FE8">
        <w:t>25</w:t>
      </w:r>
      <w:r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C466B5" w:rsidR="003573D7" w:rsidRPr="00A27FE8">
      <w:pPr>
        <w:ind w:firstLine="708"/>
        <w:jc w:val="both"/>
      </w:pPr>
    </w:p>
    <w:p w:rsidRDefault="00451E27" w:rsidP="00C466B5" w:rsidR="00451E27" w:rsidRPr="00A27FE8">
      <w:pPr>
        <w:ind w:firstLine="708"/>
        <w:jc w:val="both"/>
      </w:pPr>
      <w:r w:rsidRPr="00A27FE8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3573D7" w:rsidP="00C466B5" w:rsidR="003573D7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Kako u ostavljenom roku nije bilo uplata, a sud je o posljedicama ne uplate upozorio već u rješenju St-</w:t>
      </w:r>
      <w:r w:rsidR="001050E5">
        <w:t>799</w:t>
      </w:r>
      <w:r w:rsidRPr="00A27FE8">
        <w:t>/2015 od 1</w:t>
      </w:r>
      <w:r w:rsidR="001050E5">
        <w:t>9</w:t>
      </w:r>
      <w:r w:rsidRPr="00A27FE8">
        <w:t xml:space="preserve">. siječnja 2016.g.,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Privremeni stečajni upravitelj</w:t>
      </w:r>
      <w:r w:rsidR="008E4822" w:rsidRPr="00A27FE8">
        <w:t xml:space="preserve"> i stečajni upravitelj</w:t>
      </w:r>
      <w:r w:rsidRPr="00A27FE8">
        <w:t xml:space="preserve"> izabran je metodom slučajnoga odabira (automatskog, kroz e-spis</w:t>
      </w:r>
      <w:r w:rsidR="00157E0B">
        <w:t xml:space="preserve"> i promjenom uloge iz privremenog u stečajnog upravitelja</w:t>
      </w:r>
      <w:r w:rsidRPr="00A27FE8">
        <w:t xml:space="preserve">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I nakon zaključenja stečajnog postupka, stečajni upravitelj može u ime stečajnog dužnika, a za račun stečajne mase unovčiti eventualno naknadno pronađenu </w:t>
      </w:r>
      <w:r w:rsidRPr="00A27FE8">
        <w:lastRenderedPageBreak/>
        <w:t>imovinu dužnika i prikupljenim sredstvima podmiriti nastale troškove stečajnog postupka, sukladno čl.133. SZ-a.</w:t>
      </w:r>
    </w:p>
    <w:p w:rsidRDefault="004D52EA" w:rsidP="004D52EA" w:rsidR="004D52EA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>U Dubrovniku, 1</w:t>
      </w:r>
      <w:r w:rsidR="001050E5">
        <w:rPr>
          <w:b/>
        </w:rPr>
        <w:t>8</w:t>
      </w:r>
      <w:r w:rsidRPr="00A27FE8">
        <w:rPr>
          <w:b/>
        </w:rPr>
        <w:t>. veljače 201</w:t>
      </w:r>
      <w:r w:rsidR="00A27FE8" w:rsidRPr="00A27FE8">
        <w:rPr>
          <w:b/>
        </w:rPr>
        <w:t>6</w:t>
      </w:r>
      <w:r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                                               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A27FE8" w:rsidR="004D52EA" w:rsidRPr="00A27FE8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  <w:r w:rsidR="00B170AA">
        <w:rPr>
          <w:b/>
        </w:rPr>
        <w:t>, v.r.</w:t>
      </w: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A27FE8" w:rsidP="00A27FE8" w:rsidR="00A27FE8" w:rsidRPr="00A27FE8">
      <w:pPr>
        <w:jc w:val="both"/>
      </w:pPr>
      <w:r w:rsidRPr="00A27FE8">
        <w:t xml:space="preserve">1.) predlagatelju: FINA-i </w:t>
      </w:r>
      <w:r w:rsidR="00EB0687" w:rsidRPr="00EB0687">
        <w:t xml:space="preserve">Mrežna stranica e-Oglasna ploča </w:t>
      </w:r>
      <w:r w:rsidR="00EB0687">
        <w:t xml:space="preserve">i </w:t>
      </w:r>
      <w:r w:rsidRPr="00A27FE8">
        <w:t>elektroničkim putem</w:t>
      </w:r>
    </w:p>
    <w:p w:rsidRDefault="00A27FE8" w:rsidP="00A27FE8" w:rsidR="00A27FE8" w:rsidRPr="00A27FE8">
      <w:pPr>
        <w:jc w:val="both"/>
      </w:pPr>
      <w:r w:rsidRPr="00A27FE8">
        <w:t>2.) Dužniku,</w:t>
      </w:r>
      <w:r w:rsidR="00EA4EC1" w:rsidRPr="00EA4EC1">
        <w:t xml:space="preserve"> </w:t>
      </w:r>
      <w:r w:rsidR="00EA4EC1">
        <w:t>m</w:t>
      </w:r>
      <w:r w:rsidR="00EA4EC1" w:rsidRPr="00EA4EC1">
        <w:t>režna stranica e-Oglasna ploča</w:t>
      </w:r>
    </w:p>
    <w:p w:rsidRDefault="00A27FE8" w:rsidP="00A27FE8" w:rsidR="00A27FE8" w:rsidRPr="00A27FE8">
      <w:pPr>
        <w:jc w:val="both"/>
      </w:pPr>
      <w:r w:rsidRPr="00A27FE8">
        <w:t>3.) ŽDO Dubrovnik,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A27FE8" w:rsidP="00A27FE8" w:rsidR="00A27FE8" w:rsidRPr="00A27FE8">
      <w:pPr>
        <w:jc w:val="both"/>
      </w:pPr>
      <w:r w:rsidRPr="00A27FE8">
        <w:t>6.) Stečajnom upravitelju,</w:t>
      </w:r>
      <w:r w:rsidR="00EA4EC1" w:rsidRPr="00EA4EC1">
        <w:t xml:space="preserve"> </w:t>
      </w:r>
      <w:r w:rsidR="00EB0687">
        <w:t>m</w:t>
      </w:r>
      <w:r w:rsidR="00EA4EC1" w:rsidRPr="00EA4EC1">
        <w:t>režna stranica e-Oglasna ploča</w:t>
      </w:r>
    </w:p>
    <w:p w:rsidRDefault="00A27FE8" w:rsidP="00A27FE8" w:rsidR="00A27FE8" w:rsidRPr="00A27FE8">
      <w:pPr>
        <w:jc w:val="both"/>
      </w:pPr>
      <w:r w:rsidRPr="00A27FE8">
        <w:t xml:space="preserve">7.) </w:t>
      </w:r>
      <w:r w:rsidR="001050E5">
        <w:t xml:space="preserve">OTP </w:t>
      </w:r>
      <w:r w:rsidR="00157E0B">
        <w:t>bank</w:t>
      </w:r>
      <w:r w:rsidR="001050E5">
        <w:t>a Hrvatska</w:t>
      </w:r>
      <w:r w:rsidRPr="00A27FE8">
        <w:t xml:space="preserve"> d.d.</w:t>
      </w:r>
    </w:p>
    <w:p w:rsidRDefault="00A27FE8" w:rsidP="00A27FE8" w:rsidR="00A27FE8" w:rsidRPr="00A27FE8">
      <w:pPr>
        <w:jc w:val="both"/>
      </w:pPr>
      <w:r w:rsidRPr="00A27FE8">
        <w:t xml:space="preserve">8.)Općinski sud u </w:t>
      </w:r>
      <w:r w:rsidR="00157E0B">
        <w:t>Dubrovniku</w:t>
      </w:r>
      <w:r w:rsidRPr="00A27FE8">
        <w:t>, zemljišno knjižni odjel</w:t>
      </w:r>
    </w:p>
    <w:p w:rsidRDefault="00A27FE8" w:rsidP="00A27FE8" w:rsidR="00A27FE8" w:rsidRPr="00A27FE8">
      <w:pPr>
        <w:jc w:val="both"/>
      </w:pPr>
      <w:r w:rsidRPr="00A27FE8">
        <w:t xml:space="preserve">9.)Mrežna stranica e-Oglasna ploča 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3903EB">
      <w:rPr>
        <w:rStyle w:val="Brojstranice"/>
        <w:noProof/>
        <w:sz w:val="22"/>
        <w:szCs w:val="22"/>
      </w:rPr>
      <w:t>2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1050E5">
      <w:rPr>
        <w:rFonts w:hAnsi="Book Antiqua" w:ascii="Book Antiqua"/>
        <w:b/>
        <w:sz w:val="20"/>
        <w:szCs w:val="20"/>
      </w:rPr>
      <w:t>799</w:t>
    </w:r>
    <w:r w:rsidR="000437A1">
      <w:rPr>
        <w:rFonts w:hAnsi="Book Antiqua" w:ascii="Book Antiqua"/>
        <w:b/>
        <w:sz w:val="20"/>
        <w:szCs w:val="20"/>
      </w:rPr>
      <w:t>/2015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95006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1050E5"/>
    <w:rsid w:val="00105FEC"/>
    <w:rsid w:val="00113E9B"/>
    <w:rsid w:val="00157E0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E9C"/>
    <w:rsid w:val="00215C9F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3EB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2EA"/>
    <w:rsid w:val="004D559C"/>
    <w:rsid w:val="004E792B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E2834"/>
    <w:rsid w:val="006E40C5"/>
    <w:rsid w:val="0070376D"/>
    <w:rsid w:val="00717971"/>
    <w:rsid w:val="0072407F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4822"/>
    <w:rsid w:val="008E58B6"/>
    <w:rsid w:val="008E724D"/>
    <w:rsid w:val="008F78FE"/>
    <w:rsid w:val="00902E57"/>
    <w:rsid w:val="009154DF"/>
    <w:rsid w:val="0092346B"/>
    <w:rsid w:val="009247F2"/>
    <w:rsid w:val="009302EA"/>
    <w:rsid w:val="0093470D"/>
    <w:rsid w:val="009347E4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43EA"/>
    <w:rsid w:val="00CE60A7"/>
    <w:rsid w:val="00CE7A86"/>
    <w:rsid w:val="00CE7F6D"/>
    <w:rsid w:val="00CF20E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4C2A"/>
    <w:rsid w:val="00E854F3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903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03E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03E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03E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03E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903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03E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03E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03E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03E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</izvorni_sadrzaj>
    <derivirana_varijabla naziv="DomainObject.Predmet.Broj_1">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St-799/2015</izvorni_sadrzaj>
    <derivirana_varijabla naziv="DomainObject.Predmet.OznakaBroj_1">St-799/2015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OGRC d.o.o. za trgovinu, turizam i usluge</izvorni_sadrzaj>
    <derivirana_varijabla naziv="DomainObject.Predmet.ProtustrankaFormated_1">  OGRC d.o.o. za trgovinu, turizam i usluge</derivirana_varijabla>
  </DomainObject.Predmet.ProtustrankaFormated>
  <DomainObject.Predmet.ProtustrankaFormatedOIB>
    <izvorni_sadrzaj>  OGRC d.o.o. za trgovinu, turizam i usluge, OIB 46386761221</izvorni_sadrzaj>
    <derivirana_varijabla naziv="DomainObject.Predmet.ProtustrankaFormatedOIB_1">  OGRC d.o.o. za trgovinu, turizam i usluge, OIB 46386761221</derivirana_varijabla>
  </DomainObject.Predmet.ProtustrankaFormatedOIB>
  <DomainObject.Predmet.ProtustrankaFormatedWithAdress>
    <izvorni_sadrzaj> OGRC d.o.o. za trgovinu, turizam i usluge, Ogrc 13, 20240 Trpanj</izvorni_sadrzaj>
    <derivirana_varijabla naziv="DomainObject.Predmet.ProtustrankaFormatedWithAdress_1"> OGRC d.o.o. za trgovinu, turizam i usluge, Ogrc 13, 20240 Trpanj</derivirana_varijabla>
  </DomainObject.Predmet.ProtustrankaFormatedWithAdress>
  <DomainObject.Predmet.ProtustrankaFormatedWithAdressOIB>
    <izvorni_sadrzaj> OGRC d.o.o. za trgovinu, turizam i usluge, OIB 46386761221, Ogrc 13, 20240 Trpanj</izvorni_sadrzaj>
    <derivirana_varijabla naziv="DomainObject.Predmet.ProtustrankaFormatedWithAdressOIB_1"> OGRC d.o.o. za trgovinu, turizam i usluge, OIB 46386761221, Ogrc 13, 20240 Trpanj</derivirana_varijabla>
  </DomainObject.Predmet.ProtustrankaFormatedWithAdressOIB>
  <DomainObject.Predmet.ProtustrankaWithAdress>
    <izvorni_sadrzaj>OGRC d.o.o. za trgovinu, turizam i usluge Ogrc 13, 20240 Trpanj</izvorni_sadrzaj>
    <derivirana_varijabla naziv="DomainObject.Predmet.ProtustrankaWithAdress_1">OGRC d.o.o. za trgovinu, turizam i usluge Ogrc 13, 20240 Trpanj</derivirana_varijabla>
  </DomainObject.Predmet.ProtustrankaWithAdress>
  <DomainObject.Predmet.ProtustrankaWithAdressOIB>
    <izvorni_sadrzaj>OGRC d.o.o. za trgovinu, turizam i usluge, OIB 46386761221, Ogrc 13, 20240 Trpanj</izvorni_sadrzaj>
    <derivirana_varijabla naziv="DomainObject.Predmet.ProtustrankaWithAdressOIB_1">OGRC d.o.o. za trgovinu, turizam i usluge, OIB 46386761221, Ogrc 13, 20240 Trpanj</derivirana_varijabla>
  </DomainObject.Predmet.ProtustrankaWithAdressOIB>
  <DomainObject.Predmet.ProtustrankaNazivFormated>
    <izvorni_sadrzaj>OGRC d.o.o. za trgovinu, turizam i usluge</izvorni_sadrzaj>
    <derivirana_varijabla naziv="DomainObject.Predmet.ProtustrankaNazivFormated_1">OGRC d.o.o. za trgovinu, turizam i usluge</derivirana_varijabla>
  </DomainObject.Predmet.ProtustrankaNazivFormated>
  <DomainObject.Predmet.ProtustrankaNazivFormatedOIB>
    <izvorni_sadrzaj>OGRC d.o.o. za trgovinu, turizam i usluge, OIB 46386761221</izvorni_sadrzaj>
    <derivirana_varijabla naziv="DomainObject.Predmet.ProtustrankaNazivFormatedOIB_1">OGRC d.o.o. za trgovinu, turizam i usluge, OIB 46386761221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1468.58</izvorni_sadrzaj>
    <derivirana_varijabla naziv="DomainObject.Predmet.TrenutnaVrijednost_1">1468.58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OGRC d.o.o. za trgovinu, turizam i usluge</item>
    </izvorni_sadrzaj>
    <derivirana_varijabla naziv="DomainObject.Predmet.ProtuStrankaListFormated_1">
      <item>OGRC d.o.o. za trgovinu, turizam i usluge</item>
    </derivirana_varijabla>
  </DomainObject.Predmet.ProtuStrankaListFormated>
  <DomainObject.Predmet.ProtuStrankaListFormatedOIB>
    <izvorni_sadrzaj>
      <item>OGRC d.o.o. za trgovinu, turizam i usluge, OIB 46386761221</item>
    </izvorni_sadrzaj>
    <derivirana_varijabla naziv="DomainObject.Predmet.ProtuStrankaListFormatedOIB_1">
      <item>OGRC d.o.o. za trgovinu, turizam i usluge, OIB 46386761221</item>
    </derivirana_varijabla>
  </DomainObject.Predmet.ProtuStrankaListFormatedOIB>
  <DomainObject.Predmet.ProtuStrankaListFormatedWithAdress>
    <izvorni_sadrzaj>
      <item>OGRC d.o.o. za trgovinu, turizam i usluge, Ogrc 13, 20240 Trpanj</item>
    </izvorni_sadrzaj>
    <derivirana_varijabla naziv="DomainObject.Predmet.ProtuStrankaListFormatedWithAdress_1">
      <item>OGRC d.o.o. za trgovinu, turizam i usluge, Ogrc 13, 20240 Trpanj</item>
    </derivirana_varijabla>
  </DomainObject.Predmet.ProtuStrankaListFormatedWithAdress>
  <DomainObject.Predmet.ProtuStrankaListFormatedWithAdressOIB>
    <izvorni_sadrzaj>
      <item>OGRC d.o.o. za trgovinu, turizam i usluge, OIB 46386761221, Ogrc 13, 20240 Trpanj</item>
    </izvorni_sadrzaj>
    <derivirana_varijabla naziv="DomainObject.Predmet.ProtuStrankaListFormatedWithAdressOIB_1">
      <item>OGRC d.o.o. za trgovinu, turizam i usluge, OIB 46386761221, Ogrc 13, 20240 Trpanj</item>
    </derivirana_varijabla>
  </DomainObject.Predmet.ProtuStrankaListFormatedWithAdressOIB>
  <DomainObject.Predmet.ProtuStrankaListNazivFormated>
    <izvorni_sadrzaj>
      <item>OGRC d.o.o. za trgovinu, turizam i usluge</item>
    </izvorni_sadrzaj>
    <derivirana_varijabla naziv="DomainObject.Predmet.ProtuStrankaListNazivFormated_1">
      <item>OGRC d.o.o. za trgovinu, turizam i usluge</item>
    </derivirana_varijabla>
  </DomainObject.Predmet.ProtuStrankaListNazivFormated>
  <DomainObject.Predmet.ProtuStrankaListNazivFormatedOIB>
    <izvorni_sadrzaj>
      <item>OGRC d.o.o. za trgovinu, turizam i usluge, OIB 46386761221</item>
    </izvorni_sadrzaj>
    <derivirana_varijabla naziv="DomainObject.Predmet.ProtuStrankaListNazivFormatedOIB_1">
      <item>OGRC d.o.o. za trgovinu, turizam i usluge, OIB 46386761221</item>
    </derivirana_varijabla>
  </DomainObject.Predmet.ProtuStrankaListNazivFormatedOIB>
  <DomainObject.Predmet.OstaliListFormated>
    <izvorni_sadrzaj>
      <item>Tomislav Dujmović</item>
      <item>Stjepan Kugler</item>
    </izvorni_sadrzaj>
    <derivirana_varijabla naziv="DomainObject.Predmet.OstaliListFormated_1">
      <item>Tomislav Dujmović</item>
      <item>Stjepan Kugler</item>
    </derivirana_varijabla>
  </DomainObject.Predmet.OstaliListFormated>
  <DomainObject.Predmet.OstaliListFormatedOIB>
    <izvorni_sadrzaj>
      <item>Tomislav Dujmović</item>
      <item>Stjepan Kugler</item>
    </izvorni_sadrzaj>
    <derivirana_varijabla naziv="DomainObject.Predmet.OstaliListFormatedOIB_1">
      <item>Tomislav Dujmović</item>
      <item>Stjepan Kugler</item>
    </derivirana_varijabla>
  </DomainObject.Predmet.OstaliListFormatedOIB>
  <DomainObject.Predmet.OstaliListFormatedWithAdress>
    <izvorni_sadrzaj>
      <item>Tomislav Dujmović</item>
      <item>Stjepan Kugler</item>
    </izvorni_sadrzaj>
    <derivirana_varijabla naziv="DomainObject.Predmet.OstaliListFormatedWithAdress_1">
      <item>Tomislav Dujmović</item>
      <item>Stjepan Kugler</item>
    </derivirana_varijabla>
  </DomainObject.Predmet.OstaliListFormatedWithAdress>
  <DomainObject.Predmet.OstaliListFormatedWithAdressOIB>
    <izvorni_sadrzaj>
      <item>Tomislav Dujmović</item>
      <item>Stjepan Kugler</item>
    </izvorni_sadrzaj>
    <derivirana_varijabla naziv="DomainObject.Predmet.OstaliListFormatedWithAdressOIB_1">
      <item>Tomislav Dujmović</item>
      <item>Stjepan Kugler</item>
    </derivirana_varijabla>
  </DomainObject.Predmet.OstaliListFormatedWithAdressOIB>
  <DomainObject.Predmet.OstaliListNazivFormated>
    <izvorni_sadrzaj>
      <item>Tomislav Dujmović</item>
      <item>Stjepan Kugler</item>
    </izvorni_sadrzaj>
    <derivirana_varijabla naziv="DomainObject.Predmet.OstaliListNazivFormated_1">
      <item>Tomislav Dujmović</item>
      <item>Stjepan Kugler</item>
    </derivirana_varijabla>
  </DomainObject.Predmet.OstaliListNazivFormated>
  <DomainObject.Predmet.OstaliListNazivFormatedOIB>
    <izvorni_sadrzaj>
      <item>Tomislav Dujmović</item>
      <item>Stjepan Kugler</item>
    </izvorni_sadrzaj>
    <derivirana_varijabla naziv="DomainObject.Predmet.OstaliListNazivFormatedOIB_1">
      <item>Tomislav Dujmović</item>
      <item>Stjepan Kugler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OGRC d.o.o. za trgovinu, turizam i usluge</izvorni_sadrzaj>
    <derivirana_varijabla naziv="DomainObject.Predmet.ProtustrankaIDrugi_1">OGRC d.o.o. za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OGRC d.o.o. za trgovinu, turizam i usluge, OIB 46386761221, Ogrc 13, 20240 Trpanj</izvorni_sadrzaj>
    <derivirana_varijabla naziv="DomainObject.Predmet.ProtustrankaIDrugiAdressOIB_1">OGRC d.o.o. za trgovinu, turizam i usluge, OIB 46386761221, Ogrc 13, 20240 Trpanj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OGRC d.o.o. za trgovinu, turizam i usluge</item>
      <item>Tomislav Dujmović</item>
      <item>Stjepan Kugler</item>
    </izvorni_sadrzaj>
    <derivirana_varijabla naziv="DomainObject.Predmet.SudioniciListNaziv_1">
      <item>FINA, RC Split, Podružnica Dubrovnik</item>
      <item>OGRC d.o.o. za trgovinu, turizam i usluge</item>
      <item>Tomislav Dujmović</item>
      <item>Stjepan Kugler</item>
    </derivirana_varijabla>
  </DomainObject.Predmet.SudioniciListNaziv>
  <DomainObject.Predmet.SudioniciListAdressOIB>
    <izvorni_sadrzaj>
      <item>FINA, RC Split, Podružnica Dubrovnik, OIB 85821130368, Vukovarska 2,20000 Dubrovnik</item>
      <item>OGRC d.o.o. za trgovinu, turizam i usluge, OIB 46386761221, Ogrc 13,20240 Trpanj</item>
      <item>Tomislav Dujmović</item>
      <item>Stjepan Kugler</item>
    </izvorni_sadrzaj>
    <derivirana_varijabla naziv="DomainObject.Predmet.SudioniciListAdressOIB_1">
      <item>FINA, RC Split, Podružnica Dubrovnik, OIB 85821130368, Vukovarska 2,20000 Dubrovnik</item>
      <item>OGRC d.o.o. za trgovinu, turizam i usluge, OIB 46386761221, Ogrc 13,20240 Trpanj</item>
      <item>Tomislav Dujmović</item>
      <item>Stjepan Kugler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46386761221</item>
      <item>, OIB null</item>
      <item>, OIB null</item>
    </izvorni_sadrzaj>
    <derivirana_varijabla naziv="DomainObject.Predmet.SudioniciListNazivOIB_1">
      <item>, OIB 85821130368</item>
      <item>, OIB 46386761221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861</properties:Words>
  <properties:Characters>4943</properties:Characters>
  <properties:Lines>126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2016-02-18T13:31:00Z</dcterms:created>
  <dc:creator>Katarina Franković</dc:creator>
  <cp:lastModifiedBy>Katarina Franković</cp:lastModifiedBy>
  <cp:lastPrinted>2016-02-15T13:38:00Z</cp:lastPrinted>
  <dcterms:modified xmlns:xsi="http://www.w3.org/2001/XMLSchema-instance" xsi:type="dcterms:W3CDTF">2016-02-18T13:32:00Z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