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95bc" w14:paraId="88395b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D14171" w:rsidP="00005B10" w:rsidR="00356E2E">
      <w:pPr>
        <w:ind w:left="5040"/>
        <w:jc w:val="right"/>
      </w:pPr>
      <w:r>
        <w:t>ALEKSANDAR NALETILIĆ</w:t>
      </w:r>
    </w:p>
    <w:p w:rsidRDefault="00D14171" w:rsidP="00005B10" w:rsidR="00D14171">
      <w:pPr>
        <w:ind w:left="5040"/>
        <w:jc w:val="right"/>
      </w:pPr>
      <w:r>
        <w:t>Ante Starčevića 7</w:t>
      </w:r>
    </w:p>
    <w:p w:rsidRDefault="0033698E" w:rsidP="0033698E" w:rsidR="0033698E">
      <w:pPr>
        <w:ind w:left="5040"/>
        <w:jc w:val="right"/>
      </w:pPr>
      <w:r>
        <w:t xml:space="preserve"> Šibenik</w:t>
      </w:r>
    </w:p>
    <w:p w:rsidRDefault="004D3FFE" w:rsidP="00005B10" w:rsidR="004D3FFE">
      <w:pPr>
        <w:ind w:left="5040"/>
        <w:jc w:val="right"/>
      </w:pP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14171">
        <w:t>797/16-4</w:t>
      </w:r>
      <w:r>
        <w:t xml:space="preserve"> od </w:t>
      </w:r>
      <w:r w:rsidR="0033698E">
        <w:t>02. lipnja</w:t>
      </w:r>
      <w:r>
        <w:t xml:space="preserve"> 2016. pokrenut je prethodni postupak radi utvrđivanja uvjeta za otvaranje stečajnog postupka nad stečajnim dužnikom </w:t>
      </w:r>
      <w:r w:rsidR="00D14171">
        <w:t>LUDIS ANIMACIJA j.d.o.o., Šibenik, Ante Starčevića 7, OIB: 42379430272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33698E">
        <w:t>10,</w:t>
      </w:r>
      <w:r w:rsidR="00D14171">
        <w:t>45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33698E">
        <w:t>17</w:t>
      </w:r>
      <w:r w:rsidR="004D3FFE">
        <w:t>. lipnja</w:t>
      </w:r>
      <w:r>
        <w:t xml:space="preserve"> 2016. u </w:t>
      </w:r>
      <w:r w:rsidR="000E053E">
        <w:t>10,</w:t>
      </w:r>
      <w:r w:rsidR="00D14171">
        <w:t>47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33698E">
        <w:t>02.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7888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D14171">
      <w:rPr>
        <w:b/>
        <w:bCs/>
        <w:sz w:val="28"/>
      </w:rPr>
      <w:t>797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00013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0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01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01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01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0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01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01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01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LUDIS ANIMACIJA  j.d.o.o. za usluge u turizmu</izvorni_sadrzaj>
    <derivirana_varijabla naziv="DomainObject.Predmet.ProtustrankaFormated_1">  LUDIS ANIMACIJA  j.d.o.o. za usluge u turizmu</derivirana_varijabla>
  </DomainObject.Predmet.ProtustrankaFormated>
  <DomainObject.Predmet.ProtustrankaFormatedOIB>
    <izvorni_sadrzaj>  LUDIS ANIMACIJA  j.d.o.o. za usluge u turizmu, OIB 42379430272</izvorni_sadrzaj>
    <derivirana_varijabla naziv="DomainObject.Predmet.ProtustrankaFormatedOIB_1">  LUDIS ANIMACIJA  j.d.o.o. za usluge u turizmu, OIB 42379430272</derivirana_varijabla>
  </DomainObject.Predmet.ProtustrankaFormatedOIB>
  <DomainObject.Predmet.ProtustrankaFormatedWithAdress>
    <izvorni_sadrzaj> LUDIS ANIMACIJA  j.d.o.o. za usluge u turizmu, Ante Starčevića 7, 22000 Šibenik</izvorni_sadrzaj>
    <derivirana_varijabla naziv="DomainObject.Predmet.ProtustrankaFormatedWithAdress_1"> LUDIS ANIMACIJA  j.d.o.o. za usluge u turizmu, Ante Starčevića 7, 22000 Šibenik</derivirana_varijabla>
  </DomainObject.Predmet.ProtustrankaFormatedWithAdress>
  <DomainObject.Predmet.ProtustrankaFormatedWithAdressOIB>
    <izvorni_sadrzaj> LUDIS ANIMACIJA  j.d.o.o. za usluge u turizmu, OIB 42379430272, Ante Starčevića 7, 22000 Šibenik</izvorni_sadrzaj>
    <derivirana_varijabla naziv="DomainObject.Predmet.ProtustrankaFormatedWithAdressOIB_1"> LUDIS ANIMACIJA  j.d.o.o. za usluge u turizmu, OIB 42379430272, Ante Starčevića 7, 22000 Šibenik</derivirana_varijabla>
  </DomainObject.Predmet.ProtustrankaFormatedWithAdressOIB>
  <DomainObject.Predmet.ProtustrankaWithAdress>
    <izvorni_sadrzaj>LUDIS ANIMACIJA  j.d.o.o. za usluge u turizmu Ante Starčevića 7, 22000 Šibenik</izvorni_sadrzaj>
    <derivirana_varijabla naziv="DomainObject.Predmet.ProtustrankaWithAdress_1">LUDIS ANIMACIJA  j.d.o.o. za usluge u turizmu Ante Starčevića 7, 22000 Šibenik</derivirana_varijabla>
  </DomainObject.Predmet.ProtustrankaWithAdress>
  <DomainObject.Predmet.ProtustrankaWithAdressOIB>
    <izvorni_sadrzaj>LUDIS ANIMACIJA  j.d.o.o. za usluge u turizmu, OIB 42379430272, Ante Starčevića 7, 22000 Šibenik</izvorni_sadrzaj>
    <derivirana_varijabla naziv="DomainObject.Predmet.ProtustrankaWithAdressOIB_1">LUDIS ANIMACIJA  j.d.o.o. za usluge u turizmu, OIB 42379430272, Ante Starčevića 7, 22000 Šibenik</derivirana_varijabla>
  </DomainObject.Predmet.ProtustrankaWithAdressOIB>
  <DomainObject.Predmet.ProtustrankaNazivFormated>
    <izvorni_sadrzaj>LUDIS ANIMACIJA  j.d.o.o. za usluge u turizmu</izvorni_sadrzaj>
    <derivirana_varijabla naziv="DomainObject.Predmet.ProtustrankaNazivFormated_1">LUDIS ANIMACIJA  j.d.o.o. za usluge u turizmu</derivirana_varijabla>
  </DomainObject.Predmet.ProtustrankaNazivFormated>
  <DomainObject.Predmet.ProtustrankaNazivFormatedOIB>
    <izvorni_sadrzaj>LUDIS ANIMACIJA  j.d.o.o. za usluge u turizmu, OIB 42379430272</izvorni_sadrzaj>
    <derivirana_varijabla naziv="DomainObject.Predmet.ProtustrankaNazivFormatedOIB_1">LUDIS ANIMACIJA  j.d.o.o. za usluge u turizmu, OIB 42379430272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LUDIS ANIMACIJA  j.d.o.o. za usluge u turizmu</item>
    </izvorni_sadrzaj>
    <derivirana_varijabla naziv="DomainObject.Predmet.ProtuStrankaListFormated_1">
      <item>LUDIS ANIMACIJA  j.d.o.o. za usluge u turizmu</item>
    </derivirana_varijabla>
  </DomainObject.Predmet.ProtuStrankaListFormated>
  <DomainObject.Predmet.ProtuStrankaListFormatedOIB>
    <izvorni_sadrzaj>
      <item>LUDIS ANIMACIJA  j.d.o.o. za usluge u turizmu, OIB 42379430272</item>
    </izvorni_sadrzaj>
    <derivirana_varijabla naziv="DomainObject.Predmet.ProtuStrankaListFormatedOIB_1">
      <item>LUDIS ANIMACIJA  j.d.o.o. za usluge u turizmu, OIB 42379430272</item>
    </derivirana_varijabla>
  </DomainObject.Predmet.ProtuStrankaListFormatedOIB>
  <DomainObject.Predmet.ProtuStrankaListFormatedWithAdress>
    <izvorni_sadrzaj>
      <item>LUDIS ANIMACIJA  j.d.o.o. za usluge u turizmu, Ante Starčevića 7, 22000 Šibenik</item>
    </izvorni_sadrzaj>
    <derivirana_varijabla naziv="DomainObject.Predmet.ProtuStrankaListFormatedWithAdress_1">
      <item>LUDIS ANIMACIJA  j.d.o.o. za usluge u turizmu, Ante Starčevića 7, 22000 Šibenik</item>
    </derivirana_varijabla>
  </DomainObject.Predmet.ProtuStrankaListFormatedWithAdress>
  <DomainObject.Predmet.ProtuStrankaListFormatedWithAdressOIB>
    <izvorni_sadrzaj>
      <item>LUDIS ANIMACIJA  j.d.o.o. za usluge u turizmu, OIB 42379430272, Ante Starčevića 7, 22000 Šibenik</item>
    </izvorni_sadrzaj>
    <derivirana_varijabla naziv="DomainObject.Predmet.ProtuStrankaListFormatedWithAdressOIB_1">
      <item>LUDIS ANIMACIJA  j.d.o.o. za usluge u turizmu, OIB 42379430272, Ante Starčevića 7, 22000 Šibenik</item>
    </derivirana_varijabla>
  </DomainObject.Predmet.ProtuStrankaListFormatedWithAdressOIB>
  <DomainObject.Predmet.ProtuStrankaListNazivFormated>
    <izvorni_sadrzaj>
      <item>LUDIS ANIMACIJA  j.d.o.o. za usluge u turizmu</item>
    </izvorni_sadrzaj>
    <derivirana_varijabla naziv="DomainObject.Predmet.ProtuStrankaListNazivFormated_1">
      <item>LUDIS ANIMACIJA  j.d.o.o. za usluge u turizmu</item>
    </derivirana_varijabla>
  </DomainObject.Predmet.ProtuStrankaListNazivFormated>
  <DomainObject.Predmet.ProtuStrankaListNazivFormatedOIB>
    <izvorni_sadrzaj>
      <item>LUDIS ANIMACIJA  j.d.o.o. za usluge u turizmu, OIB 42379430272</item>
    </izvorni_sadrzaj>
    <derivirana_varijabla naziv="DomainObject.Predmet.ProtuStrankaListNazivFormatedOIB_1">
      <item>LUDIS ANIMACIJA  j.d.o.o. za usluge u turizmu, OIB 42379430272</item>
    </derivirana_varijabla>
  </DomainObject.Predmet.ProtuStrankaListNazivFormatedOIB>
  <DomainObject.Predmet.OstaliListFormated>
    <izvorni_sadrzaj>
      <item>Aleksandar Naletilić</item>
    </izvorni_sadrzaj>
    <derivirana_varijabla naziv="DomainObject.Predmet.OstaliListFormated_1">
      <item>Aleksandar Naletilić</item>
    </derivirana_varijabla>
  </DomainObject.Predmet.OstaliListFormated>
  <DomainObject.Predmet.OstaliListFormatedOIB>
    <izvorni_sadrzaj>
      <item>Aleksandar Naletilić, OIB 02316768690</item>
    </izvorni_sadrzaj>
    <derivirana_varijabla naziv="DomainObject.Predmet.OstaliListFormatedOIB_1">
      <item>Aleksandar Naletilić, OIB 02316768690</item>
    </derivirana_varijabla>
  </DomainObject.Predmet.OstaliListFormatedOIB>
  <DomainObject.Predmet.OstaliListFormatedWithAdress>
    <izvorni_sadrzaj>
      <item>Aleksandar Naletilić, Ante Starčevića 7, 22000 Šibenik</item>
    </izvorni_sadrzaj>
    <derivirana_varijabla naziv="DomainObject.Predmet.OstaliListFormatedWithAdress_1">
      <item>Aleksandar Naletilić, Ante Starčevića 7, 22000 Šibenik</item>
    </derivirana_varijabla>
  </DomainObject.Predmet.OstaliListFormatedWithAdress>
  <DomainObject.Predmet.OstaliListFormatedWithAdressOIB>
    <izvorni_sadrzaj>
      <item>Aleksandar Naletilić, OIB 02316768690, Ante Starčevića 7, 22000 Šibenik</item>
    </izvorni_sadrzaj>
    <derivirana_varijabla naziv="DomainObject.Predmet.OstaliListFormatedWithAdressOIB_1">
      <item>Aleksandar Naletilić, OIB 02316768690, Ante Starčevića 7, 22000 Šibenik</item>
    </derivirana_varijabla>
  </DomainObject.Predmet.OstaliListFormatedWithAdressOIB>
  <DomainObject.Predmet.OstaliListNazivFormated>
    <izvorni_sadrzaj>
      <item>Aleksandar Naletilić</item>
    </izvorni_sadrzaj>
    <derivirana_varijabla naziv="DomainObject.Predmet.OstaliListNazivFormated_1">
      <item>Aleksandar Naletilić</item>
    </derivirana_varijabla>
  </DomainObject.Predmet.OstaliListNazivFormated>
  <DomainObject.Predmet.OstaliListNazivFormatedOIB>
    <izvorni_sadrzaj>
      <item>Aleksandar Naletilić, OIB 02316768690</item>
    </izvorni_sadrzaj>
    <derivirana_varijabla naziv="DomainObject.Predmet.OstaliListNazivFormatedOIB_1">
      <item>Aleksandar Naletilić, OIB 02316768690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LUDIS ANIMACIJA  j.d.o.o. za usluge u turizmu</izvorni_sadrzaj>
    <derivirana_varijabla naziv="DomainObject.Predmet.ProtustrankaIDrugi_1">LUDIS ANIMACIJA  j.d.o.o. za usluge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LUDIS ANIMACIJA  j.d.o.o. za usluge u turizmu, OIB 42379430272, Ante Starčevića 7, 22000 Šibenik</izvorni_sadrzaj>
    <derivirana_varijabla naziv="DomainObject.Predmet.ProtustrankaIDrugiAdressOIB_1">LUDIS ANIMACIJA  j.d.o.o. za usluge u turizmu, OIB 42379430272, Ante Starčevića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LUDIS ANIMACIJA  j.d.o.o. za usluge u turizmu</item>
      <item>Aleksandar Naletilić</item>
    </izvorni_sadrzaj>
    <derivirana_varijabla naziv="DomainObject.Predmet.SudioniciListNaziv_1">
      <item>FINA - Podružnica Šibenik</item>
      <item>LUDIS ANIMACIJA  j.d.o.o. za usluge u turizmu</item>
      <item>Aleksandar Naletilić</item>
    </derivirana_varijabla>
  </DomainObject.Predmet.SudioniciListNaziv>
  <DomainObject.Predmet.SudioniciListAdressOIB>
    <izvorni_sadrzaj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izvorni_sadrzaj>
    <derivirana_varijabla naziv="DomainObject.Predmet.SudioniciListAdressOIB_1">
      <item>FINA - Podružnica Šibenik, OIB 85821130368, Perivoj L. Marune 1,22000 Šibenik</item>
      <item>LUDIS ANIMACIJA  j.d.o.o. za usluge u turizmu, OIB 42379430272, Ante Starčevića 7,22000 Šibenik</item>
      <item>Aleksandar Naletilić, OIB 02316768690, Ante Starčevića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42379430272</item>
      <item>, OIB 02316768690</item>
    </izvorni_sadrzaj>
    <derivirana_varijabla naziv="DomainObject.Predmet.SudioniciListNazivOIB_1">
      <item>, OIB 85821130368</item>
      <item>, OIB 42379430272</item>
      <item>, OIB 02316768690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EC806-D3FA-4181-9FFC-AF96D72DD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910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2016-06-02T11:17:00Z</dcterms:created>
  <dc:creator>Ardena Bajlo</dc:creator>
  <cp:lastModifiedBy>Martina Kalmeta</cp:lastModifiedBy>
  <cp:lastPrinted>2016-06-02T11:07:00Z</cp:lastPrinted>
  <dcterms:modified xmlns:xsi="http://www.w3.org/2001/XMLSchema-instance" xsi:type="dcterms:W3CDTF">2016-06-02T11:22:00Z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