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1c60" w14:paraId="6571c60" w:rsidRDefault="00140E3E" w:rsidP="00607973" w:rsidR="00140E3E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AB6A85">
        <w:t>7587</w:t>
      </w:r>
      <w:r w:rsidR="002E11B4">
        <w:t>/</w:t>
      </w:r>
      <w:r w:rsidR="00767684">
        <w:t>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B3C30">
        <w:t>1</w:t>
      </w:r>
      <w:r w:rsidR="000B3BDD">
        <w:t>1</w:t>
      </w:r>
      <w:r w:rsidR="0080271E">
        <w:t>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EE1F61" w:rsidP="00AB6A85" w:rsidR="00AB6A85">
      <w:pPr>
        <w:jc w:val="both"/>
      </w:pPr>
      <w:r>
        <w:t>I</w:t>
      </w:r>
      <w:r w:rsidR="00C537B2">
        <w:t xml:space="preserve">     </w:t>
      </w:r>
      <w:r w:rsidR="00361F1A">
        <w:t xml:space="preserve">Za dužnika </w:t>
      </w:r>
      <w:r w:rsidR="00AB6A85">
        <w:t>TOP ESTRADA.d.o.o. Zagreb, Trg Petra Svačića 16,  OIB: 57368899077.</w:t>
      </w:r>
    </w:p>
    <w:p w:rsidRDefault="0068712D" w:rsidP="00322A8D" w:rsidR="0068712D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0D6ECC">
        <w:t>3.832,37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5B3C30">
        <w:t>1</w:t>
      </w:r>
      <w:r w:rsidR="000B3BDD">
        <w:t>1</w:t>
      </w:r>
      <w:r w:rsidR="0080271E">
        <w:t>. veljače</w:t>
      </w:r>
      <w:r w:rsidR="00361F1A">
        <w:t xml:space="preserve"> 2016.</w:t>
      </w:r>
    </w:p>
    <w:p w:rsidRDefault="000C0C22" w:rsidP="00CF23FE" w:rsidR="00C76F51" w:rsidRPr="003D78D9">
      <w:pPr>
        <w:jc w:val="center"/>
      </w:pPr>
      <w:r>
        <w:t xml:space="preserve">                                    </w:t>
      </w:r>
      <w:r w:rsidR="00C76F51">
        <w:t xml:space="preserve">                                                </w:t>
      </w:r>
      <w:r w:rsidR="00C76F51" w:rsidRPr="003D78D9">
        <w:t xml:space="preserve">SUDAC: </w:t>
      </w:r>
    </w:p>
    <w:p w:rsidRDefault="00C76F51" w:rsidP="00CF23FE" w:rsidR="00C76F5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C76F51" w:rsidP="00CF23FE" w:rsidR="00C76F51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C76F51" w:rsidP="00CF23FE" w:rsidR="00C76F51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C76F51" w:rsidP="00B95577" w:rsidR="00C76F51" w:rsidRPr="003D78D9"/>
    <w:p w:rsidRDefault="000C0C22" w:rsidP="00C76F51" w:rsidR="0091345F">
      <w:pPr>
        <w:jc w:val="center"/>
      </w:pPr>
      <w:r>
        <w:t xml:space="preserve">                                                    </w:t>
      </w:r>
      <w:r w:rsidR="007C06E5">
        <w:t xml:space="preserve">                                                                                        </w:t>
      </w:r>
      <w:r w:rsidR="004914D6">
        <w:t xml:space="preserve">                                                                                        </w:t>
      </w:r>
      <w:r w:rsidR="00D47D42">
        <w:t xml:space="preserve">                                                                                        </w:t>
      </w:r>
      <w:r w:rsidR="00196692">
        <w:t xml:space="preserve">                                                                                        </w:t>
      </w:r>
      <w:r w:rsidR="0065757B">
        <w:t xml:space="preserve">                                                                                        </w:t>
      </w:r>
      <w:r w:rsidR="000B3BDD">
        <w:t xml:space="preserve">                                                                                        </w:t>
      </w:r>
      <w:r w:rsidR="00C65C3E">
        <w:t xml:space="preserve">                                                                                        </w:t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40FC0">
        <w:t xml:space="preserve"> </w:t>
      </w:r>
      <w:r w:rsidR="006A3E98">
        <w:t xml:space="preserve">                                                                                        </w:t>
      </w:r>
      <w:r w:rsidR="006A3E98">
        <w:tab/>
      </w:r>
      <w:r w:rsidR="006A3E98">
        <w:tab/>
      </w:r>
      <w:r w:rsidR="006A3E98">
        <w:tab/>
      </w:r>
      <w:r w:rsidR="006A3E98">
        <w:tab/>
      </w:r>
      <w:r w:rsidR="006A3E98">
        <w:tab/>
      </w:r>
      <w:r w:rsidR="006A3E98">
        <w:tab/>
      </w:r>
      <w:r w:rsidR="006A3E98">
        <w:tab/>
      </w:r>
      <w:r w:rsidR="00070ED7">
        <w:t xml:space="preserve">                                                                                        </w:t>
      </w:r>
      <w:r w:rsidR="00070ED7">
        <w:tab/>
      </w:r>
      <w:r w:rsidR="00070ED7">
        <w:tab/>
      </w:r>
      <w:r w:rsidR="00070ED7">
        <w:tab/>
      </w:r>
      <w:r w:rsidR="00070ED7">
        <w:tab/>
      </w:r>
      <w:r w:rsidR="00070ED7">
        <w:tab/>
      </w:r>
      <w:r w:rsidR="00070ED7">
        <w:tab/>
      </w:r>
    </w:p>
    <w:p w:rsidRDefault="0091345F" w:rsidP="0091345F" w:rsidR="0091345F" w:rsidRPr="003D78D9">
      <w:pPr>
        <w:jc w:val="both"/>
      </w:pPr>
    </w:p>
    <w:p w:rsidRDefault="006A3E98" w:rsidP="00070ED7" w:rsidR="006A3E98">
      <w:pPr>
        <w:jc w:val="center"/>
      </w:pPr>
      <w:r>
        <w:t xml:space="preserve"> </w:t>
      </w:r>
    </w:p>
    <w:p w:rsidRDefault="005C091E" w:rsidP="00CF23FE" w:rsidR="005C091E">
      <w:pPr>
        <w:jc w:val="both"/>
      </w:pPr>
    </w:p>
    <w:p w:rsidRDefault="005C091E" w:rsidP="005C091E" w:rsidR="005C091E" w:rsidRPr="003D78D9">
      <w:pPr>
        <w:jc w:val="both"/>
      </w:pPr>
    </w:p>
    <w:p w:rsidRDefault="00C40FC0" w:rsidP="006A3E98" w:rsidR="00FD368A">
      <w:pPr>
        <w:jc w:val="center"/>
      </w:pPr>
      <w:r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90832">
        <w:t xml:space="preserve">                                                                                        </w:t>
      </w:r>
      <w:r w:rsidR="00690832">
        <w:tab/>
      </w:r>
      <w:r w:rsidR="00690832">
        <w:tab/>
      </w:r>
      <w:r w:rsidR="00690832">
        <w:tab/>
      </w:r>
      <w:r w:rsidR="00690832">
        <w:tab/>
      </w:r>
      <w:r w:rsidR="00690832">
        <w:tab/>
      </w:r>
      <w:r w:rsidR="00690832">
        <w:tab/>
      </w:r>
    </w:p>
    <w:p w:rsidRDefault="00FD368A" w:rsidP="00FD368A" w:rsidR="00FD368A" w:rsidRPr="003D78D9">
      <w:pPr>
        <w:jc w:val="both"/>
      </w:pPr>
    </w:p>
    <w:p w:rsidRDefault="00C40FC0" w:rsidP="00690832" w:rsidR="00C40FC0">
      <w:pPr>
        <w:jc w:val="center"/>
      </w:pPr>
    </w:p>
    <w:p w:rsidRDefault="00093153" w:rsidP="00093153" w:rsidR="00093153" w:rsidRPr="003D78D9">
      <w:pPr>
        <w:jc w:val="both"/>
      </w:pPr>
    </w:p>
    <w:p w:rsidRDefault="007D3B1F" w:rsidP="00C40FC0" w:rsidR="007D3B1F">
      <w:pPr>
        <w:jc w:val="center"/>
      </w:pPr>
    </w:p>
    <w:p w:rsidRDefault="00EE1F61" w:rsidP="00EE1F61" w:rsidR="00EE1F61" w:rsidRPr="003D78D9">
      <w:pPr>
        <w:jc w:val="both"/>
      </w:pPr>
    </w:p>
    <w:p w:rsidRDefault="00A2177F" w:rsidP="00EE1F61" w:rsidR="00EE1F61" w:rsidRPr="003D78D9">
      <w:pPr>
        <w:jc w:val="center"/>
      </w:pPr>
      <w:r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E1F61">
        <w:t xml:space="preserve">                                                                                        </w:t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</w:p>
    <w:p w:rsidRDefault="00EE1F61" w:rsidP="00B95577" w:rsidR="00EE1F61" w:rsidRPr="003D78D9"/>
    <w:p w:rsidRDefault="00A2177F" w:rsidP="00EE1F61" w:rsidR="00A2177F">
      <w:pPr>
        <w:jc w:val="center"/>
      </w:pPr>
    </w:p>
    <w:p w:rsidRDefault="00A701F0" w:rsidP="00A701F0" w:rsidR="00A701F0">
      <w:pPr>
        <w:pStyle w:val="Odlomakpopisa"/>
        <w:jc w:val="both"/>
      </w:pPr>
    </w:p>
    <w:p w:rsidRDefault="00A701F0" w:rsidP="00CF23FE" w:rsidR="00A701F0">
      <w:pPr>
        <w:jc w:val="both"/>
      </w:pPr>
    </w:p>
    <w:p w:rsidRDefault="00A701F0" w:rsidP="00A701F0" w:rsidR="00A701F0" w:rsidRPr="003D78D9">
      <w:pPr>
        <w:jc w:val="both"/>
      </w:pPr>
    </w:p>
    <w:p w:rsidRDefault="00A2177F" w:rsidP="00B95577" w:rsidR="00A2177F" w:rsidRPr="003D78D9"/>
    <w:p w:rsidRDefault="00C65C3E" w:rsidP="00A2177F" w:rsidR="00C65C3E">
      <w:pPr>
        <w:jc w:val="center"/>
      </w:pPr>
      <w:r>
        <w:t xml:space="preserve"> </w:t>
      </w:r>
    </w:p>
    <w:p w:rsidRDefault="003C63F2" w:rsidP="003C63F2" w:rsidR="003C63F2" w:rsidRPr="003D78D9">
      <w:pPr>
        <w:jc w:val="both"/>
      </w:pPr>
    </w:p>
    <w:p w:rsidRDefault="000B3BDD" w:rsidP="00C65C3E" w:rsidR="000B3BDD">
      <w:pPr>
        <w:ind w:left="4956"/>
        <w:jc w:val="center"/>
      </w:pPr>
    </w:p>
    <w:p w:rsidRDefault="001F3C60" w:rsidP="001F3C60" w:rsidR="001F3C60" w:rsidRPr="003D78D9">
      <w:pPr>
        <w:jc w:val="both"/>
      </w:pPr>
    </w:p>
    <w:p w:rsidRDefault="0065757B" w:rsidP="000B3BDD" w:rsidR="0065757B">
      <w:pPr>
        <w:ind w:left="4248"/>
        <w:jc w:val="center"/>
      </w:pPr>
    </w:p>
    <w:p w:rsidRDefault="0065757B" w:rsidP="00B95577" w:rsidR="0065757B" w:rsidRPr="003D78D9"/>
    <w:p w:rsidRDefault="00146C78" w:rsidP="00CF23FE" w:rsidR="00146C78">
      <w:pPr>
        <w:jc w:val="both"/>
      </w:pPr>
    </w:p>
    <w:p w:rsidRDefault="00146C78" w:rsidP="00146C78" w:rsidR="00146C78" w:rsidRPr="003D78D9">
      <w:pPr>
        <w:jc w:val="both"/>
      </w:pPr>
    </w:p>
    <w:p w:rsidRDefault="00196692" w:rsidP="00B95577" w:rsidR="00196692" w:rsidRPr="003D78D9"/>
    <w:p w:rsidRDefault="00D47D42" w:rsidP="00196692" w:rsidR="00D47D42">
      <w:pPr>
        <w:ind w:left="4248"/>
        <w:jc w:val="center"/>
      </w:pPr>
    </w:p>
    <w:p w:rsidRDefault="004914D6" w:rsidP="00D47D42" w:rsidR="004914D6">
      <w:pPr>
        <w:ind w:left="4248"/>
        <w:jc w:val="center"/>
      </w:pPr>
    </w:p>
    <w:p w:rsidRDefault="007C06E5" w:rsidP="00B95577" w:rsidR="007C06E5" w:rsidRPr="003D78D9"/>
    <w:p w:rsidRDefault="000C0C22" w:rsidP="007C06E5" w:rsidR="000C0C22">
      <w:pPr>
        <w:jc w:val="center"/>
      </w:pPr>
    </w:p>
    <w:p w:rsidRDefault="00BF600B" w:rsidP="00BF600B" w:rsidR="00BF600B" w:rsidRPr="003D78D9">
      <w:pPr>
        <w:jc w:val="both"/>
      </w:pPr>
    </w:p>
    <w:p w:rsidRDefault="000C0C22" w:rsidP="00B95577" w:rsidR="000C0C22" w:rsidRPr="003D78D9"/>
    <w:p w:rsidRDefault="002377DE" w:rsidP="00525CCB" w:rsidR="002377DE">
      <w:pPr>
        <w:jc w:val="center"/>
      </w:pPr>
    </w:p>
    <w:p w:rsidRDefault="00C93975" w:rsidP="002377DE" w:rsidR="002377DE" w:rsidRPr="003D78D9">
      <w:pPr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2377DE">
        <w:t xml:space="preserve">                                                                                        </w:t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</w:p>
    <w:p w:rsidRDefault="002377DE" w:rsidP="00B95577" w:rsidR="002377DE" w:rsidRPr="003D78D9"/>
    <w:p w:rsidRDefault="00A75D1C" w:rsidP="002377DE" w:rsidR="00A75D1C">
      <w:pPr>
        <w:jc w:val="center"/>
      </w:pPr>
    </w:p>
    <w:p w:rsidRDefault="005903DA" w:rsidP="00CF23FE" w:rsidR="005903DA">
      <w:pPr>
        <w:jc w:val="both"/>
      </w:pPr>
    </w:p>
    <w:p w:rsidRDefault="005903DA" w:rsidP="005903DA" w:rsidR="005903DA" w:rsidRPr="003D78D9">
      <w:pPr>
        <w:jc w:val="both"/>
      </w:pP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lastRenderedPageBreak/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67781"/>
    <w:rsid w:val="00070ED7"/>
    <w:rsid w:val="00075271"/>
    <w:rsid w:val="00076CEA"/>
    <w:rsid w:val="000771E7"/>
    <w:rsid w:val="00083E56"/>
    <w:rsid w:val="00086650"/>
    <w:rsid w:val="000866FD"/>
    <w:rsid w:val="00087C90"/>
    <w:rsid w:val="00093153"/>
    <w:rsid w:val="00096B4E"/>
    <w:rsid w:val="000A2B7F"/>
    <w:rsid w:val="000A32AD"/>
    <w:rsid w:val="000A3ADF"/>
    <w:rsid w:val="000A6B7A"/>
    <w:rsid w:val="000A71F9"/>
    <w:rsid w:val="000A759B"/>
    <w:rsid w:val="000B1382"/>
    <w:rsid w:val="000B3BDD"/>
    <w:rsid w:val="000C0C22"/>
    <w:rsid w:val="000C3DA1"/>
    <w:rsid w:val="000D3D7E"/>
    <w:rsid w:val="000D4D4D"/>
    <w:rsid w:val="000D5210"/>
    <w:rsid w:val="000D6E67"/>
    <w:rsid w:val="000D6ECC"/>
    <w:rsid w:val="000D7C06"/>
    <w:rsid w:val="000E3FC7"/>
    <w:rsid w:val="000E6F6B"/>
    <w:rsid w:val="000F3AA1"/>
    <w:rsid w:val="000F6BA9"/>
    <w:rsid w:val="000F7AD4"/>
    <w:rsid w:val="00102BDC"/>
    <w:rsid w:val="001111AF"/>
    <w:rsid w:val="00111A45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78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96692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3C60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377DE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B3E4D"/>
    <w:rsid w:val="002C152A"/>
    <w:rsid w:val="002C2053"/>
    <w:rsid w:val="002C4336"/>
    <w:rsid w:val="002C4DED"/>
    <w:rsid w:val="002D231A"/>
    <w:rsid w:val="002D5187"/>
    <w:rsid w:val="002D6087"/>
    <w:rsid w:val="002E0389"/>
    <w:rsid w:val="002E11B4"/>
    <w:rsid w:val="002F305C"/>
    <w:rsid w:val="00300BAC"/>
    <w:rsid w:val="00300E91"/>
    <w:rsid w:val="00300E97"/>
    <w:rsid w:val="00300EBC"/>
    <w:rsid w:val="0030121C"/>
    <w:rsid w:val="003022D4"/>
    <w:rsid w:val="00305E07"/>
    <w:rsid w:val="00310645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206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4B1F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0FF4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63F2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376C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4D6"/>
    <w:rsid w:val="00491AB1"/>
    <w:rsid w:val="004954F2"/>
    <w:rsid w:val="004A0F64"/>
    <w:rsid w:val="004A146A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5CC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3DA"/>
    <w:rsid w:val="0059603F"/>
    <w:rsid w:val="00596B42"/>
    <w:rsid w:val="005A2044"/>
    <w:rsid w:val="005B014F"/>
    <w:rsid w:val="005B3C30"/>
    <w:rsid w:val="005B4B8A"/>
    <w:rsid w:val="005B66FE"/>
    <w:rsid w:val="005C091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40C7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5757B"/>
    <w:rsid w:val="00660A80"/>
    <w:rsid w:val="00677268"/>
    <w:rsid w:val="006776F8"/>
    <w:rsid w:val="00677F38"/>
    <w:rsid w:val="00683FB9"/>
    <w:rsid w:val="0068712D"/>
    <w:rsid w:val="00687ABB"/>
    <w:rsid w:val="00690832"/>
    <w:rsid w:val="00693D1C"/>
    <w:rsid w:val="0069472B"/>
    <w:rsid w:val="006958C6"/>
    <w:rsid w:val="006A17E1"/>
    <w:rsid w:val="006A193E"/>
    <w:rsid w:val="006A1FC5"/>
    <w:rsid w:val="006A22CF"/>
    <w:rsid w:val="006A3E98"/>
    <w:rsid w:val="006A4BD6"/>
    <w:rsid w:val="006A5D64"/>
    <w:rsid w:val="006A5DAB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45B4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06E5"/>
    <w:rsid w:val="007C1EA6"/>
    <w:rsid w:val="007C2363"/>
    <w:rsid w:val="007C53CD"/>
    <w:rsid w:val="007C6B24"/>
    <w:rsid w:val="007D3B1F"/>
    <w:rsid w:val="007D4B13"/>
    <w:rsid w:val="007D63FA"/>
    <w:rsid w:val="007E2111"/>
    <w:rsid w:val="007E3CB3"/>
    <w:rsid w:val="007E501E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6583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45F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58FD"/>
    <w:rsid w:val="0093695A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E772E"/>
    <w:rsid w:val="009F4CD3"/>
    <w:rsid w:val="00A00702"/>
    <w:rsid w:val="00A05680"/>
    <w:rsid w:val="00A122AC"/>
    <w:rsid w:val="00A16D86"/>
    <w:rsid w:val="00A16E68"/>
    <w:rsid w:val="00A16F4A"/>
    <w:rsid w:val="00A21501"/>
    <w:rsid w:val="00A2177F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01F0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B6A85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1AC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94A79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600B"/>
    <w:rsid w:val="00BF6343"/>
    <w:rsid w:val="00BF7ABA"/>
    <w:rsid w:val="00C058C9"/>
    <w:rsid w:val="00C05A72"/>
    <w:rsid w:val="00C06CBF"/>
    <w:rsid w:val="00C104AD"/>
    <w:rsid w:val="00C10821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0FC0"/>
    <w:rsid w:val="00C43EBF"/>
    <w:rsid w:val="00C4533D"/>
    <w:rsid w:val="00C4738E"/>
    <w:rsid w:val="00C47C1E"/>
    <w:rsid w:val="00C51214"/>
    <w:rsid w:val="00C5339E"/>
    <w:rsid w:val="00C53552"/>
    <w:rsid w:val="00C537B2"/>
    <w:rsid w:val="00C57F52"/>
    <w:rsid w:val="00C639F9"/>
    <w:rsid w:val="00C64C0F"/>
    <w:rsid w:val="00C65016"/>
    <w:rsid w:val="00C65C3E"/>
    <w:rsid w:val="00C65CDC"/>
    <w:rsid w:val="00C72883"/>
    <w:rsid w:val="00C72BA6"/>
    <w:rsid w:val="00C76F51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47D42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372CF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1F61"/>
    <w:rsid w:val="00EE3BE3"/>
    <w:rsid w:val="00EE5B40"/>
    <w:rsid w:val="00EE64D7"/>
    <w:rsid w:val="00EF1EBA"/>
    <w:rsid w:val="00EF5953"/>
    <w:rsid w:val="00F015F5"/>
    <w:rsid w:val="00F0424A"/>
    <w:rsid w:val="00F052A8"/>
    <w:rsid w:val="00F06098"/>
    <w:rsid w:val="00F075FA"/>
    <w:rsid w:val="00F07B89"/>
    <w:rsid w:val="00F07FC9"/>
    <w:rsid w:val="00F10C44"/>
    <w:rsid w:val="00F12B23"/>
    <w:rsid w:val="00F252AB"/>
    <w:rsid w:val="00F311D0"/>
    <w:rsid w:val="00F3354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451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368A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25206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325206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25206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25206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76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6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1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9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39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560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44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933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64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13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53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43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604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197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1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253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021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22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76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795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390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060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352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9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3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464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77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87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1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747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958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7587</izvorni_sadrzaj>
    <derivirana_varijabla naziv="DomainObject.Predmet.Broj_1">7587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St-7587/2015</izvorni_sadrzaj>
    <derivirana_varijabla naziv="DomainObject.Predmet.OznakaBroj_1">St-7587/2015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ESTRADA d.o.o</izvorni_sadrzaj>
    <derivirana_varijabla naziv="DomainObject.Predmet.ProtustrankaFormated_1">  TOP ESTRADA d.o.o</derivirana_varijabla>
  </DomainObject.Predmet.ProtustrankaFormated>
  <DomainObject.Predmet.ProtustrankaFormatedOIB>
    <izvorni_sadrzaj>  TOP ESTRADA d.o.o, OIB 57368899077</izvorni_sadrzaj>
    <derivirana_varijabla naziv="DomainObject.Predmet.ProtustrankaFormatedOIB_1">  TOP ESTRADA d.o.o, OIB 57368899077</derivirana_varijabla>
  </DomainObject.Predmet.ProtustrankaFormatedOIB>
  <DomainObject.Predmet.ProtustrankaFormatedWithAdress>
    <izvorni_sadrzaj> TOP ESTRADA d.o.o, Trg Petra Svačića 16, 10000 Zagreb</izvorni_sadrzaj>
    <derivirana_varijabla naziv="DomainObject.Predmet.ProtustrankaFormatedWithAdress_1"> TOP ESTRADA d.o.o, Trg Petra Svačića 16, 10000 Zagreb</derivirana_varijabla>
  </DomainObject.Predmet.ProtustrankaFormatedWithAdress>
  <DomainObject.Predmet.ProtustrankaFormatedWithAdressOIB>
    <izvorni_sadrzaj> TOP ESTRADA d.o.o, OIB 57368899077, Trg Petra Svačića 16, 10000 Zagreb</izvorni_sadrzaj>
    <derivirana_varijabla naziv="DomainObject.Predmet.ProtustrankaFormatedWithAdressOIB_1"> TOP ESTRADA d.o.o, OIB 57368899077, Trg Petra Svačića 16, 10000 Zagreb</derivirana_varijabla>
  </DomainObject.Predmet.ProtustrankaFormatedWithAdressOIB>
  <DomainObject.Predmet.ProtustrankaWithAdress>
    <izvorni_sadrzaj>TOP ESTRADA d.o.o Trg Petra Svačića 16, 10000 Zagreb</izvorni_sadrzaj>
    <derivirana_varijabla naziv="DomainObject.Predmet.ProtustrankaWithAdress_1">TOP ESTRADA d.o.o Trg Petra Svačića 16, 10000 Zagreb</derivirana_varijabla>
  </DomainObject.Predmet.ProtustrankaWithAdress>
  <DomainObject.Predmet.ProtustrankaWithAdressOIB>
    <izvorni_sadrzaj>TOP ESTRADA d.o.o, OIB 57368899077, Trg Petra Svačića 16, 10000 Zagreb</izvorni_sadrzaj>
    <derivirana_varijabla naziv="DomainObject.Predmet.ProtustrankaWithAdressOIB_1">TOP ESTRADA d.o.o, OIB 57368899077, Trg Petra Svačića 16, 10000 Zagreb</derivirana_varijabla>
  </DomainObject.Predmet.ProtustrankaWithAdressOIB>
  <DomainObject.Predmet.ProtustrankaNazivFormated>
    <izvorni_sadrzaj>TOP ESTRADA d.o.o</izvorni_sadrzaj>
    <derivirana_varijabla naziv="DomainObject.Predmet.ProtustrankaNazivFormated_1">TOP ESTRADA d.o.o</derivirana_varijabla>
  </DomainObject.Predmet.ProtustrankaNazivFormated>
  <DomainObject.Predmet.ProtustrankaNazivFormatedOIB>
    <izvorni_sadrzaj>TOP ESTRADA d.o.o, OIB 57368899077</izvorni_sadrzaj>
    <derivirana_varijabla naziv="DomainObject.Predmet.ProtustrankaNazivFormatedOIB_1">TOP ESTRADA d.o.o, OIB 57368899077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ESTRADA d.o.o</item>
    </izvorni_sadrzaj>
    <derivirana_varijabla naziv="DomainObject.Predmet.ProtuStrankaListFormated_1">
      <item>TOP ESTRADA d.o.o</item>
    </derivirana_varijabla>
  </DomainObject.Predmet.ProtuStrankaListFormated>
  <DomainObject.Predmet.ProtuStrankaListFormatedOIB>
    <izvorni_sadrzaj>
      <item>TOP ESTRADA d.o.o, OIB 57368899077</item>
    </izvorni_sadrzaj>
    <derivirana_varijabla naziv="DomainObject.Predmet.ProtuStrankaListFormatedOIB_1">
      <item>TOP ESTRADA d.o.o, OIB 57368899077</item>
    </derivirana_varijabla>
  </DomainObject.Predmet.ProtuStrankaListFormatedOIB>
  <DomainObject.Predmet.ProtuStrankaListFormatedWithAdress>
    <izvorni_sadrzaj>
      <item>TOP ESTRADA d.o.o, Trg Petra Svačića 16, 10000 Zagreb</item>
    </izvorni_sadrzaj>
    <derivirana_varijabla naziv="DomainObject.Predmet.ProtuStrankaListFormatedWithAdress_1">
      <item>TOP ESTRADA d.o.o, Trg Petra Svačića 16, 10000 Zagreb</item>
    </derivirana_varijabla>
  </DomainObject.Predmet.ProtuStrankaListFormatedWithAdress>
  <DomainObject.Predmet.ProtuStrankaListFormatedWithAdressOIB>
    <izvorni_sadrzaj>
      <item>TOP ESTRADA d.o.o, OIB 57368899077, Trg Petra Svačića 16, 10000 Zagreb</item>
    </izvorni_sadrzaj>
    <derivirana_varijabla naziv="DomainObject.Predmet.ProtuStrankaListFormatedWithAdressOIB_1">
      <item>TOP ESTRADA d.o.o, OIB 57368899077, Trg Petra Svačića 16, 10000 Zagreb</item>
    </derivirana_varijabla>
  </DomainObject.Predmet.ProtuStrankaListFormatedWithAdressOIB>
  <DomainObject.Predmet.ProtuStrankaListNazivFormated>
    <izvorni_sadrzaj>
      <item>TOP ESTRADA d.o.o</item>
    </izvorni_sadrzaj>
    <derivirana_varijabla naziv="DomainObject.Predmet.ProtuStrankaListNazivFormated_1">
      <item>TOP ESTRADA d.o.o</item>
    </derivirana_varijabla>
  </DomainObject.Predmet.ProtuStrankaListNazivFormated>
  <DomainObject.Predmet.ProtuStrankaListNazivFormatedOIB>
    <izvorni_sadrzaj>
      <item>TOP ESTRADA d.o.o, OIB 57368899077</item>
    </izvorni_sadrzaj>
    <derivirana_varijabla naziv="DomainObject.Predmet.ProtuStrankaListNazivFormatedOIB_1">
      <item>TOP ESTRADA d.o.o, OIB 57368899077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ESTRADA d.o.o</izvorni_sadrzaj>
    <derivirana_varijabla naziv="DomainObject.Predmet.ProtustrankaIDrugi_1">TOP ESTRADA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 ESTRADA d.o.o, OIB 57368899077, Trg Petra Svačića 16, 10000 Zagreb</izvorni_sadrzaj>
    <derivirana_varijabla naziv="DomainObject.Predmet.ProtustrankaIDrugiAdressOIB_1">TOP ESTRADA d.o.o, OIB 57368899077, Trg Petra Svačića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 ESTRADA d.o.o</item>
      <item>FINA Regionalni centar Zagreb</item>
    </izvorni_sadrzaj>
    <derivirana_varijabla naziv="DomainObject.Predmet.SudioniciListNaziv_1">
      <item>TOP ESTRADA d.o.o</item>
      <item>FINA Regionalni centar Zagreb</item>
    </derivirana_varijabla>
  </DomainObject.Predmet.SudioniciListNaziv>
  <DomainObject.Predmet.SudioniciListAdressOIB>
    <izvorni_sadrzaj>
      <item>TOP ESTRADA d.o.o, OIB 57368899077, Trg Petra Svačića 16,10000 Zagreb</item>
      <item>FINA Regionalni centar Zagreb, OIB 85821130368, Trg svibanjskih žrtava 1995. 1,10000 Zagreb</item>
    </izvorni_sadrzaj>
    <derivirana_varijabla naziv="DomainObject.Predmet.SudioniciListAdressOIB_1">
      <item>TOP ESTRADA d.o.o, OIB 57368899077, Trg Petra Svačića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57368899077</item>
      <item>, OIB 85821130368</item>
    </izvorni_sadrzaj>
    <derivirana_varijabla naziv="DomainObject.Predmet.SudioniciListNazivOIB_1">
      <item>, OIB 57368899077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B88A3C-4683-4407-A26A-747F73456C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240</properties:Words>
  <properties:Characters>1318</properties:Characters>
  <properties:Lines>212</properties:Lines>
  <properties:Paragraphs>18</properties:Paragraphs>
  <properties:TotalTime>594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2016-02-11T09:25:00Z</cp:lastPrinted>
  <dcterms:modified xmlns:xsi="http://www.w3.org/2001/XMLSchema-instance" xsi:type="dcterms:W3CDTF">2016-02-11T09:27:00Z</dcterms:modified>
  <cp:revision>220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