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94f9" w14:paraId="23294f9" w:rsidRDefault="00682D7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2D75" w:rsidP="00682D75" w:rsidR="00AE649C">
      <w:pPr>
        <w:pStyle w:val="Bezproreda"/>
      </w:pPr>
      <w:r>
        <w:t xml:space="preserve">    Republika Hrvatska</w:t>
      </w:r>
    </w:p>
    <w:p w:rsidRDefault="00682D75" w:rsidP="00682D75" w:rsidR="00682D75">
      <w:pPr>
        <w:pStyle w:val="Bezproreda"/>
      </w:pPr>
      <w:r>
        <w:t>Trgovački sud u Bjelovaru</w:t>
      </w:r>
    </w:p>
    <w:p w:rsidRDefault="00682D75" w:rsidP="00682D75" w:rsidR="00682D75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82D75" w:rsidP="00682D75" w:rsidR="00682D75">
      <w:pPr>
        <w:pStyle w:val="Bezproreda"/>
        <w:ind w:firstLine="708" w:left="4248"/>
        <w:jc w:val="center"/>
      </w:pPr>
      <w:r>
        <w:t>Poslovni broj: 1 St-362/2017-5</w:t>
      </w:r>
    </w:p>
    <w:p w:rsidRDefault="00682D75" w:rsidP="00682D75" w:rsidR="00682D75">
      <w:pPr>
        <w:pStyle w:val="Bezproreda"/>
        <w:jc w:val="center"/>
      </w:pPr>
    </w:p>
    <w:p w:rsidRDefault="00682D75" w:rsidP="00682D75" w:rsidR="00682D75">
      <w:pPr>
        <w:pStyle w:val="Bezproreda"/>
      </w:pPr>
    </w:p>
    <w:p w:rsidRDefault="00682D75" w:rsidP="00682D75" w:rsidR="00682D75">
      <w:pPr>
        <w:pStyle w:val="Bezproreda"/>
      </w:pPr>
    </w:p>
    <w:p w:rsidRDefault="00682D75" w:rsidP="00682D75" w:rsidR="00682D75">
      <w:pPr>
        <w:pStyle w:val="Bezproreda"/>
        <w:jc w:val="center"/>
      </w:pPr>
      <w:r>
        <w:t>R E P U B L I K A  H R V A T S K A</w:t>
      </w:r>
    </w:p>
    <w:p w:rsidRDefault="00682D75" w:rsidP="00682D75" w:rsidR="00682D75">
      <w:pPr>
        <w:pStyle w:val="Bezproreda"/>
        <w:jc w:val="center"/>
      </w:pPr>
    </w:p>
    <w:p w:rsidRDefault="00682D75" w:rsidP="00682D75" w:rsidR="00682D75">
      <w:pPr>
        <w:pStyle w:val="Bezproreda"/>
        <w:jc w:val="center"/>
      </w:pPr>
      <w:r>
        <w:t>R J E Š E N J E</w:t>
      </w:r>
    </w:p>
    <w:p w:rsidRDefault="00682D75" w:rsidP="00682D75" w:rsidR="00682D75">
      <w:pPr>
        <w:pStyle w:val="Bezproreda"/>
        <w:jc w:val="center"/>
      </w:pPr>
    </w:p>
    <w:p w:rsidRDefault="00682D75" w:rsidP="00682D75" w:rsidR="00682D75">
      <w:pPr>
        <w:pStyle w:val="Bezproreda"/>
        <w:jc w:val="both"/>
      </w:pPr>
    </w:p>
    <w:p w:rsidRDefault="00682D75" w:rsidP="00682D75" w:rsidR="00682D7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MILLENNIUM STAR j.d.o.o. za trgovinu, ugostiteljstvo i marketing Osečka 45, OIB: 58364436292, 4. listopada 2017. </w:t>
      </w:r>
    </w:p>
    <w:p w:rsidRDefault="00682D75" w:rsidP="00682D75" w:rsidR="00682D75">
      <w:pPr>
        <w:pStyle w:val="Bezproreda"/>
        <w:jc w:val="both"/>
        <w:rPr>
          <w:noProof/>
        </w:rPr>
      </w:pPr>
    </w:p>
    <w:p w:rsidRDefault="00682D75" w:rsidP="00682D75" w:rsidR="00682D75">
      <w:pPr>
        <w:pStyle w:val="Bezproreda"/>
        <w:jc w:val="both"/>
        <w:rPr>
          <w:noProof/>
        </w:rPr>
      </w:pPr>
    </w:p>
    <w:p w:rsidRDefault="00682D75" w:rsidP="00682D75" w:rsidR="00682D75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682D75" w:rsidP="00682D75" w:rsidR="00682D75">
      <w:pPr>
        <w:pStyle w:val="Bezproreda"/>
        <w:jc w:val="both"/>
      </w:pPr>
    </w:p>
    <w:p w:rsidRDefault="00682D75" w:rsidP="00682D75" w:rsidR="00682D75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MILLENNIUM STAR j.d.o.o. za trgovinu, ugostiteljstvo i marketing Osečka 45, OIB: 58364436292,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HR05 540-362-17.</w:t>
      </w:r>
    </w:p>
    <w:p w:rsidRDefault="00682D75" w:rsidP="00682D75" w:rsidR="00682D75">
      <w:pPr>
        <w:pStyle w:val="Bezproreda"/>
        <w:jc w:val="both"/>
        <w:rPr>
          <w:lang w:val="en-GB"/>
        </w:rPr>
      </w:pPr>
    </w:p>
    <w:p w:rsidRDefault="00682D75" w:rsidP="00682D75" w:rsidR="00682D75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682D75" w:rsidP="00682D75" w:rsidR="00682D75">
      <w:pPr>
        <w:pStyle w:val="Bezproreda"/>
        <w:jc w:val="both"/>
      </w:pPr>
    </w:p>
    <w:p w:rsidRDefault="00682D75" w:rsidP="00682D75" w:rsidR="00682D75">
      <w:pPr>
        <w:pStyle w:val="Bezproreda"/>
        <w:jc w:val="both"/>
      </w:pPr>
    </w:p>
    <w:p w:rsidRDefault="00682D75" w:rsidP="00682D75" w:rsidR="00682D75">
      <w:pPr>
        <w:pStyle w:val="Bezproreda"/>
        <w:jc w:val="center"/>
      </w:pPr>
      <w:r>
        <w:t>Obrazloženje</w:t>
      </w:r>
    </w:p>
    <w:p w:rsidRDefault="00682D75" w:rsidP="00682D75" w:rsidR="00682D75">
      <w:pPr>
        <w:pStyle w:val="Bezproreda"/>
        <w:jc w:val="both"/>
      </w:pPr>
    </w:p>
    <w:p w:rsidRDefault="00682D75" w:rsidP="00682D75" w:rsidR="00682D75">
      <w:pPr>
        <w:pStyle w:val="Bezproreda"/>
        <w:ind w:firstLine="708"/>
        <w:jc w:val="both"/>
      </w:pPr>
      <w:r>
        <w:t xml:space="preserve">FINA  Zagreb, Podružnica Varaždin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682D75" w:rsidP="00682D75" w:rsidR="00682D75">
      <w:pPr>
        <w:pStyle w:val="Bezproreda"/>
        <w:jc w:val="both"/>
      </w:pPr>
    </w:p>
    <w:p w:rsidRDefault="00682D75" w:rsidP="00682D75" w:rsidR="00682D75">
      <w:pPr>
        <w:pStyle w:val="Bezproreda"/>
        <w:ind w:firstLine="708"/>
        <w:jc w:val="both"/>
      </w:pPr>
      <w:r>
        <w:t xml:space="preserve">Sud je rješenjem od 24. kolovoza 2017. pokrenuo postupak radi utvrđivanja uvjeta za otvaranje stečajnog postupka nad dužnikom </w:t>
      </w:r>
      <w:r>
        <w:rPr>
          <w:noProof/>
        </w:rPr>
        <w:t>MILLENNIUM STAR j.d.o.o. za trgovinu, ugostiteljstvo i marketing Osečka 45, OIB: 58364436292.</w:t>
      </w:r>
      <w:r>
        <w:t xml:space="preserve"> Istim rješenjem sazvano je ročište radi izjašnjenja o prijedlogu i raspravi o uvjetima za otvaranje stečajnog postupka.</w:t>
      </w:r>
    </w:p>
    <w:p w:rsidRDefault="00682D75" w:rsidP="00682D75" w:rsidR="00682D75">
      <w:pPr>
        <w:pStyle w:val="Bezproreda"/>
        <w:jc w:val="both"/>
      </w:pPr>
      <w:r>
        <w:t xml:space="preserve"> </w:t>
      </w:r>
    </w:p>
    <w:p w:rsidRDefault="00682D75" w:rsidP="00682D75" w:rsidR="00682D75">
      <w:pPr>
        <w:pStyle w:val="Bezproreda"/>
        <w:ind w:firstLine="708"/>
        <w:jc w:val="both"/>
      </w:pPr>
      <w:r>
        <w:t>Na ročištu održanom dana 4. listopada 2017. godine sud zaključuje da dužnik ne raspolaže imovinom koja bi bila dovoljna za namirenje troškova prethodnog i stečajnog postupka.</w:t>
      </w:r>
    </w:p>
    <w:p w:rsidRDefault="00682D75" w:rsidP="00682D75" w:rsidR="00682D75">
      <w:pPr>
        <w:pStyle w:val="Bezproreda"/>
        <w:jc w:val="both"/>
      </w:pPr>
    </w:p>
    <w:p w:rsidRDefault="00682D75" w:rsidP="00682D75" w:rsidR="00682D75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682D75" w:rsidP="00682D75" w:rsidR="00682D75">
      <w:pPr>
        <w:pStyle w:val="Bezproreda"/>
        <w:jc w:val="both"/>
      </w:pPr>
    </w:p>
    <w:p w:rsidRDefault="00682D75" w:rsidP="00682D75" w:rsidR="00682D75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682D75" w:rsidP="00682D75" w:rsidR="00682D75">
      <w:pPr>
        <w:pStyle w:val="Bezproreda"/>
        <w:jc w:val="both"/>
      </w:pPr>
    </w:p>
    <w:p w:rsidRDefault="00682D75" w:rsidP="00682D75" w:rsidR="00682D75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682D75" w:rsidP="00682D75" w:rsidR="00682D75">
      <w:pPr>
        <w:pStyle w:val="Bezproreda"/>
        <w:jc w:val="both"/>
      </w:pPr>
    </w:p>
    <w:p w:rsidRDefault="00682D75" w:rsidP="00682D75" w:rsidR="00682D75">
      <w:pPr>
        <w:pStyle w:val="Bezproreda"/>
        <w:ind w:firstLine="708"/>
        <w:jc w:val="both"/>
      </w:pPr>
      <w:r>
        <w:t>U Bjelovaru 4. listopada 2017.</w:t>
      </w:r>
    </w:p>
    <w:p w:rsidRDefault="00682D75" w:rsidP="00682D75" w:rsidR="00682D75">
      <w:pPr>
        <w:pStyle w:val="Bezproreda"/>
        <w:jc w:val="both"/>
      </w:pPr>
    </w:p>
    <w:p w:rsidRDefault="00682D75" w:rsidP="00682D75" w:rsidR="00682D75">
      <w:pPr>
        <w:pStyle w:val="Bezproreda"/>
        <w:ind w:firstLine="708" w:left="708"/>
        <w:jc w:val="center"/>
      </w:pPr>
      <w:r>
        <w:t>S u d a c</w:t>
      </w:r>
    </w:p>
    <w:p w:rsidRDefault="00682D75" w:rsidP="00682D75" w:rsidR="00682D75">
      <w:pPr>
        <w:pStyle w:val="Bezproreda"/>
        <w:ind w:firstLine="708" w:left="708"/>
        <w:jc w:val="center"/>
      </w:pPr>
      <w:r>
        <w:t>Branka Pleskalt v.r.</w:t>
      </w:r>
    </w:p>
    <w:p w:rsidRDefault="00682D75" w:rsidP="00682D75" w:rsidR="00682D75">
      <w:pPr>
        <w:pStyle w:val="Bezproreda"/>
        <w:ind w:firstLine="708" w:left="708"/>
        <w:jc w:val="center"/>
      </w:pPr>
    </w:p>
    <w:p w:rsidRDefault="00682D75" w:rsidP="00682D75" w:rsidR="00682D75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82D75" w:rsidP="00682D75" w:rsidR="00682D75">
      <w:pPr>
        <w:pStyle w:val="Bezproreda"/>
        <w:ind w:firstLine="708" w:left="708"/>
        <w:jc w:val="center"/>
      </w:pPr>
      <w:r>
        <w:t>Vesna Dragišić</w:t>
      </w:r>
    </w:p>
    <w:p w:rsidRDefault="00682D75" w:rsidP="00682D75" w:rsidR="00682D75">
      <w:pPr>
        <w:pStyle w:val="Bezproreda"/>
        <w:ind w:firstLine="708" w:left="708"/>
        <w:jc w:val="center"/>
      </w:pPr>
    </w:p>
    <w:p w:rsidRDefault="00682D75" w:rsidP="00682D75" w:rsidR="00682D75">
      <w:pPr>
        <w:pStyle w:val="Bezproreda"/>
        <w:jc w:val="both"/>
      </w:pPr>
    </w:p>
    <w:p w:rsidRDefault="00682D75" w:rsidP="00682D75" w:rsidR="00682D75">
      <w:pPr>
        <w:pStyle w:val="Bezproreda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682D75" w:rsidP="00682D75" w:rsidR="00682D75">
      <w:pPr>
        <w:pStyle w:val="Bezproreda"/>
      </w:pPr>
    </w:p>
    <w:p w:rsidRDefault="00682D75" w:rsidP="00682D75" w:rsidR="00682D75">
      <w:pPr>
        <w:pStyle w:val="Bezproreda"/>
      </w:pPr>
      <w:bookmarkStart w:name="_GoBack" w:id="0"/>
      <w:bookmarkEnd w:id="0"/>
    </w:p>
    <w:p w:rsidRDefault="00682D75" w:rsidP="00682D75" w:rsidR="00682D75"/>
    <w:p w:rsidRDefault="00682D75" w:rsidP="00682D75" w:rsidR="00682D75"/>
    <w:p w:rsidRDefault="00AE649C" w:rsidP="004F27AE" w:rsidR="00AE649C" w:rsidRPr="00B76F3C">
      <w:pPr>
        <w:pStyle w:val="NormaleSPIS"/>
      </w:pPr>
    </w:p>
    <w:sectPr w:rsidSect="00682D7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666302"/>
      <w:docPartObj>
        <w:docPartGallery w:val="Page Numbers (Top of Page)"/>
        <w:docPartUnique/>
      </w:docPartObj>
    </w:sdtPr>
    <w:sdtContent>
      <w:p w:rsidRDefault="00682D75" w:rsidR="00682D7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82D75" w:rsidR="008333A9">
    <w:pPr>
      <w:pStyle w:val="Zaglavlje"/>
    </w:pPr>
    <w:r>
      <w:t>Poslovni broj: 1 St-362/2017-5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2D75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832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St-362/2017-4</izvorni_sadrzaj>
    <derivirana_varijabla naziv="DomainObject.Oznaka_1">St-362/2017-4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St-362/2017</izvorni_sadrzaj>
    <derivirana_varijabla naziv="DomainObject.Predmet.OznakaBroj_1">St-362/2017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MILLENNIUM STAR jednostavno društvo s ograničenom odgovornošću za trgovinu, ugostiteljstvo i marketing</izvorni_sadrzaj>
    <derivirana_varijabla naziv="DomainObject.Predmet.ProtustrankaFormated_1">  MILLENNIUM STAR jednostavno društvo s ograničenom odgovornošću za trgovinu, ugostiteljstvo i marketing</derivirana_varijabla>
  </DomainObject.Predmet.ProtustrankaFormated>
  <DomainObject.Predmet.ProtustrankaFormatedOIB>
    <izvorni_sadrzaj>  MILLENNIUM STAR jednostavno društvo s ograničenom odgovornošću za trgovinu, ugostiteljstvo i marketing, OIB 58364436292</izvorni_sadrzaj>
    <derivirana_varijabla naziv="DomainObject.Predmet.ProtustrankaFormatedOIB_1">  MILLENNIUM STAR jednostavno društvo s ograničenom odgovornošću za trgovinu, ugostiteljstvo i marketing, OIB 58364436292</derivirana_varijabla>
  </DomainObject.Predmet.ProtustrankaFormatedOIB>
  <DomainObject.Predmet.ProtustrankaFormatedWithAdress>
    <izvorni_sadrzaj> MILLENNIUM STAR jednostavno društvo s ograničenom odgovornošću za trgovinu, ugostiteljstvo i marketing, Osečka 45, 42242 Osečka</izvorni_sadrzaj>
    <derivirana_varijabla naziv="DomainObject.Predmet.ProtustrankaFormatedWithAdress_1"> MILLENNIUM STAR jednostavno društvo s ograničenom odgovornošću za trgovinu, ugostiteljstvo i marketing, Osečka 45, 42242 Osečka</derivirana_varijabla>
  </DomainObject.Predmet.ProtustrankaFormatedWithAdress>
  <DomainObject.Predmet.ProtustrankaFormatedWithAdressOIB>
    <izvorni_sadrzaj> MILLENNIUM STAR jednostavno društvo s ograničenom odgovornošću za trgovinu, ugostiteljstvo i marketing, OIB 58364436292, Osečka 45, 42242 Osečka</izvorni_sadrzaj>
    <derivirana_varijabla naziv="DomainObject.Predmet.ProtustrankaFormatedWithAdressOIB_1"> MILLENNIUM STAR jednostavno društvo s ograničenom odgovornošću za trgovinu, ugostiteljstvo i marketing, OIB 58364436292, Osečka 45, 42242 Osečka</derivirana_varijabla>
  </DomainObject.Predmet.ProtustrankaFormatedWithAdressOIB>
  <DomainObject.Predmet.ProtustrankaWithAdress>
    <izvorni_sadrzaj>MILLENNIUM STAR jednostavno društvo s ograničenom odgovornošću za trgovinu, ugostiteljstvo i marketing Osečka 45, 42242 Osečka</izvorni_sadrzaj>
    <derivirana_varijabla naziv="DomainObject.Predmet.ProtustrankaWithAdress_1">MILLENNIUM STAR jednostavno društvo s ograničenom odgovornošću za trgovinu, ugostiteljstvo i marketing Osečka 45, 42242 Osečka</derivirana_varijabla>
  </DomainObject.Predmet.ProtustrankaWithAdress>
  <DomainObject.Predmet.ProtustrankaWithAdressOIB>
    <izvorni_sadrzaj>MILLENNIUM STAR jednostavno društvo s ograničenom odgovornošću za trgovinu, ugostiteljstvo i marketing, OIB 58364436292, Osečka 45, 42242 Osečka</izvorni_sadrzaj>
    <derivirana_varijabla naziv="DomainObject.Predmet.ProtustrankaWithAdressOIB_1">MILLENNIUM STAR jednostavno društvo s ograničenom odgovornošću za trgovinu, ugostiteljstvo i marketing, OIB 58364436292, Osečka 45, 42242 Osečka</derivirana_varijabla>
  </DomainObject.Predmet.ProtustrankaWithAdressOIB>
  <DomainObject.Predmet.ProtustrankaNazivFormated>
    <izvorni_sadrzaj>MILLENNIUM STAR jednostavno društvo s ograničenom odgovornošću za trgovinu, ugostiteljstvo i marketing</izvorni_sadrzaj>
    <derivirana_varijabla naziv="DomainObject.Predmet.ProtustrankaNazivFormated_1">MILLENNIUM STAR jednostavno društvo s ograničenom odgovornošću za trgovinu, ugostiteljstvo i marketing</derivirana_varijabla>
  </DomainObject.Predmet.ProtustrankaNazivFormated>
  <DomainObject.Predmet.ProtustrankaNazivFormatedOIB>
    <izvorni_sadrzaj>MILLENNIUM STAR jednostavno društvo s ograničenom odgovornošću za trgovinu, ugostiteljstvo i marketing, OIB 58364436292</izvorni_sadrzaj>
    <derivirana_varijabla naziv="DomainObject.Predmet.ProtustrankaNazivFormatedOIB_1">MILLENNIUM STAR jednostavno društvo s ograničenom odgovornošću za trgovinu, ugostiteljstvo i marketing, OIB 58364436292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MILLENNIUM STAR jednostavno društvo s ograničenom odgovornošću za trgovinu, ugostiteljstvo i marketing</item>
    </izvorni_sadrzaj>
    <derivirana_varijabla naziv="DomainObject.Predmet.ProtuStrankaListFormated_1">
      <item>MILLENNIUM STAR jednostavno društvo s ograničenom odgovornošću za trgovinu, ugostiteljstvo i marketing</item>
    </derivirana_varijabla>
  </DomainObject.Predmet.ProtuStrankaListFormated>
  <DomainObject.Predmet.ProtuStrankaListFormatedOIB>
    <izvorni_sadrzaj>
      <item>MILLENNIUM STAR jednostavno društvo s ograničenom odgovornošću za trgovinu, ugostiteljstvo i marketing, OIB 58364436292</item>
    </izvorni_sadrzaj>
    <derivirana_varijabla naziv="DomainObject.Predmet.ProtuStrankaListFormatedOIB_1">
      <item>MILLENNIUM STAR jednostavno društvo s ograničenom odgovornošću za trgovinu, ugostiteljstvo i marketing, OIB 58364436292</item>
    </derivirana_varijabla>
  </DomainObject.Predmet.ProtuStrankaListFormatedOIB>
  <DomainObject.Predmet.ProtuStrankaListFormatedWithAdress>
    <izvorni_sadrzaj>
      <item>MILLENNIUM STAR jednostavno društvo s ograničenom odgovornošću za trgovinu, ugostiteljstvo i marketing, Osečka 45, 42242 Osečka</item>
    </izvorni_sadrzaj>
    <derivirana_varijabla naziv="DomainObject.Predmet.ProtuStrankaListFormatedWithAdress_1">
      <item>MILLENNIUM STAR jednostavno društvo s ograničenom odgovornošću za trgovinu, ugostiteljstvo i marketing, Osečka 45, 42242 Osečka</item>
    </derivirana_varijabla>
  </DomainObject.Predmet.ProtuStrankaListFormatedWithAdress>
  <DomainObject.Predmet.ProtuStrankaListFormatedWithAdressOIB>
    <izvorni_sadrzaj>
      <item>MILLENNIUM STAR jednostavno društvo s ograničenom odgovornošću za trgovinu, ugostiteljstvo i marketing, OIB 58364436292, Osečka 45, 42242 Osečka</item>
    </izvorni_sadrzaj>
    <derivirana_varijabla naziv="DomainObject.Predmet.ProtuStrankaListFormatedWithAdressOIB_1">
      <item>MILLENNIUM STAR jednostavno društvo s ograničenom odgovornošću za trgovinu, ugostiteljstvo i marketing, OIB 58364436292, Osečka 45, 42242 Osečka</item>
    </derivirana_varijabla>
  </DomainObject.Predmet.ProtuStrankaListFormatedWithAdressOIB>
  <DomainObject.Predmet.ProtuStrankaListNazivFormated>
    <izvorni_sadrzaj>
      <item>MILLENNIUM STAR jednostavno društvo s ograničenom odgovornošću za trgovinu, ugostiteljstvo i marketing</item>
    </izvorni_sadrzaj>
    <derivirana_varijabla naziv="DomainObject.Predmet.ProtuStrankaListNazivFormated_1">
      <item>MILLENNIUM STAR jednostavno društvo s ograničenom odgovornošću za trgovinu, ugostiteljstvo i marketing</item>
    </derivirana_varijabla>
  </DomainObject.Predmet.ProtuStrankaListNazivFormated>
  <DomainObject.Predmet.ProtuStrankaListNazivFormatedOIB>
    <izvorni_sadrzaj>
      <item>MILLENNIUM STAR jednostavno društvo s ograničenom odgovornošću za trgovinu, ugostiteljstvo i marketing, OIB 58364436292</item>
    </izvorni_sadrzaj>
    <derivirana_varijabla naziv="DomainObject.Predmet.ProtuStrankaListNazivFormatedOIB_1">
      <item>MILLENNIUM STAR jednostavno društvo s ograničenom odgovornošću za trgovinu, ugostiteljstvo i marketing, OIB 58364436292</item>
    </derivirana_varijabla>
  </DomainObject.Predmet.ProtuStrankaListNazivFormatedOIB>
  <DomainObject.Predmet.OstaliListFormated>
    <izvorni_sadrzaj>
      <item>Sudski registar</item>
      <item>e-oglasna ploča</item>
      <item>Krunoslav Grđan</item>
    </izvorni_sadrzaj>
    <derivirana_varijabla naziv="DomainObject.Predmet.OstaliListFormated_1">
      <item>Sudski registar</item>
      <item>e-oglasna ploča</item>
      <item>Krunoslav Grđan</item>
    </derivirana_varijabla>
  </DomainObject.Predmet.OstaliListFormated>
  <DomainObject.Predmet.OstaliListFormatedOIB>
    <izvorni_sadrzaj>
      <item>Sudski registar</item>
      <item>e-oglasna ploča</item>
      <item>Krunoslav Grđan, OIB 36121554500</item>
    </izvorni_sadrzaj>
    <derivirana_varijabla naziv="DomainObject.Predmet.OstaliListFormatedOIB_1">
      <item>Sudski registar</item>
      <item>e-oglasna ploča</item>
      <item>Krunoslav Grđan, OIB 36121554500</item>
    </derivirana_varijabla>
  </DomainObject.Predmet.OstaliListFormatedOIB>
  <DomainObject.Predmet.OstaliListFormatedWithAdress>
    <izvorni_sadrzaj>
      <item>Sudski registar</item>
      <item>e-oglasna ploča</item>
      <item>Krunoslav Grđan, kbr. 45., 42242 Osečka</item>
    </izvorni_sadrzaj>
    <derivirana_varijabla naziv="DomainObject.Predmet.OstaliListFormatedWithAdress_1">
      <item>Sudski registar</item>
      <item>e-oglasna ploča</item>
      <item>Krunoslav Grđan, kbr. 45., 42242 Osečka</item>
    </derivirana_varijabla>
  </DomainObject.Predmet.OstaliListFormatedWithAdress>
  <DomainObject.Predmet.OstaliListFormatedWithAdressOIB>
    <izvorni_sadrzaj>
      <item>Sudski registar</item>
      <item>e-oglasna ploča</item>
      <item>Krunoslav Grđan, OIB 36121554500, kbr. 45., 42242 Osečka</item>
    </izvorni_sadrzaj>
    <derivirana_varijabla naziv="DomainObject.Predmet.OstaliListFormatedWithAdressOIB_1">
      <item>Sudski registar</item>
      <item>e-oglasna ploča</item>
      <item>Krunoslav Grđan, OIB 36121554500, kbr. 45., 42242 Osečka</item>
    </derivirana_varijabla>
  </DomainObject.Predmet.OstaliListFormatedWithAdressOIB>
  <DomainObject.Predmet.OstaliListNazivFormated>
    <izvorni_sadrzaj>
      <item>Sudski registar</item>
      <item>e-oglasna ploča</item>
      <item>Krunoslav Grđan</item>
    </izvorni_sadrzaj>
    <derivirana_varijabla naziv="DomainObject.Predmet.OstaliListNazivFormated_1">
      <item>Sudski registar</item>
      <item>e-oglasna ploča</item>
      <item>Krunoslav Grđan</item>
    </derivirana_varijabla>
  </DomainObject.Predmet.OstaliListNazivFormated>
  <DomainObject.Predmet.OstaliListNazivFormatedOIB>
    <izvorni_sadrzaj>
      <item>Sudski registar</item>
      <item>e-oglasna ploča</item>
      <item>Krunoslav Grđan, OIB 36121554500</item>
    </izvorni_sadrzaj>
    <derivirana_varijabla naziv="DomainObject.Predmet.OstaliListNazivFormatedOIB_1">
      <item>Sudski registar</item>
      <item>e-oglasna ploča</item>
      <item>Krunoslav Grđan, OIB 36121554500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St-362/2017-4</izvorni_sadrzaj>
    <derivirana_varijabla naziv="DomainObject.PoslovniBrojDokumenta_1">St-362/2017-4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MILLENNIUM STAR jednostavno društvo s ograničenom odgovornošću za trgovinu, ugostiteljstvo i marketing</izvorni_sadrzaj>
    <derivirana_varijabla naziv="DomainObject.Predmet.ProtustrankaIDrugi_1">MILLENNIUM STAR jednostavno društvo s ograničenom odgovornošću za trgovinu, ugostiteljstvo i marketing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MILLENNIUM STAR jednostavno društvo s ograničenom odgovornošću za trgovinu, ugostiteljstvo i marketing, OIB 58364436292, Osečka 45, 42242 Osečka</izvorni_sadrzaj>
    <derivirana_varijabla naziv="DomainObject.Predmet.ProtustrankaIDrugiAdressOIB_1">MILLENNIUM STAR jednostavno društvo s ograničenom odgovornošću za trgovinu, ugostiteljstvo i marketing, OIB 58364436292, Osečka 45, 42242 Osečka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MILLENNIUM STAR jednostavno društvo s ograničenom odgovornošću za trgovinu, ugostiteljstvo i marketing</item>
      <item>Sudski registar</item>
      <item>e-oglasna ploča</item>
      <item>Krunoslav Grđan</item>
    </izvorni_sadrzaj>
    <derivirana_varijabla naziv="DomainObject.Predmet.SudioniciListNaziv_1">
      <item>Financijska agencija, RC ZAGREB, Podružnica VARAŽDIN</item>
      <item>MILLENNIUM STAR jednostavno društvo s ograničenom odgovornošću za trgovinu, ugostiteljstvo i marketing</item>
      <item>Sudski registar</item>
      <item>e-oglasna ploča</item>
      <item>Krunoslav Grđan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MILLENNIUM STAR jednostavno društvo s ograničenom odgovornošću za trgovinu, ugostiteljstvo i marketing, OIB 58364436292, Osečka 45,42242 Osečka</item>
      <item>Sudski registar</item>
      <item>e-oglasna ploča</item>
      <item>Krunoslav Grđan, OIB 36121554500, kbr. 45.,42242 Osečka</item>
    </izvorni_sadrzaj>
    <derivirana_varijabla naziv="DomainObject.Predmet.SudioniciListAdressOIB_1">
      <item>Financijska agencija, RC ZAGREB, Podružnica VARAŽDIN, OIB 85821130368, A. Cesarca 2,42000 Varaždin</item>
      <item>MILLENNIUM STAR jednostavno društvo s ograničenom odgovornošću za trgovinu, ugostiteljstvo i marketing, OIB 58364436292, Osečka 45,42242 Osečka</item>
      <item>Sudski registar</item>
      <item>e-oglasna ploča</item>
      <item>Krunoslav Grđan, OIB 36121554500, kbr. 45.,42242 Osečka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B854CD-75EB-4F61-8E1A-44ABAC1720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2398</properties:Characters>
  <properties:Lines>76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2017-10-04T12:52:00Z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St-362/2017-4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