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f9c0" w14:paraId="7e7f9c0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AE66C8" w:rsidR="0048343E">
      <w:pPr>
        <w:jc w:val="center"/>
      </w:pPr>
      <w:r w:rsidRPr="00BB0001">
        <w:t xml:space="preserve">o </w:t>
      </w:r>
      <w:r w:rsidRPr="0063330E">
        <w:t xml:space="preserve">održanom </w:t>
      </w:r>
      <w:r w:rsidR="002A26EC">
        <w:t xml:space="preserve">posebnom ispitnom ročištu </w:t>
      </w:r>
      <w:r w:rsidR="008E23AE">
        <w:t>u stečajnom postupku</w:t>
      </w:r>
      <w:r w:rsidRPr="0063330E">
        <w:t xml:space="preserve"> nad </w:t>
      </w:r>
      <w:r w:rsidR="008E23AE">
        <w:t xml:space="preserve">stečajnim </w:t>
      </w:r>
      <w:r w:rsidRPr="0063330E">
        <w:t xml:space="preserve">dužnikom </w:t>
      </w:r>
    </w:p>
    <w:p w:rsidRDefault="00AE66C8" w:rsidP="00AE66C8" w:rsidR="00AE66C8">
      <w:pPr>
        <w:jc w:val="center"/>
      </w:pPr>
      <w:r w:rsidRPr="002A2706">
        <w:t xml:space="preserve">ML GRAD </w:t>
      </w:r>
      <w:r>
        <w:t xml:space="preserve">PROJEKT </w:t>
      </w:r>
      <w:r w:rsidRPr="002A2706">
        <w:t>d.o.o. u stečaju, Varaždin, Lopatinec,</w:t>
      </w:r>
    </w:p>
    <w:p w:rsidRDefault="00AE66C8" w:rsidP="00AE66C8" w:rsidR="00AE66C8">
      <w:pPr>
        <w:jc w:val="center"/>
      </w:pPr>
      <w:r w:rsidRPr="002A2706">
        <w:t xml:space="preserve"> I. G. Kovačića 81, OIB: 50520083535</w:t>
      </w:r>
      <w:r>
        <w:t>, 22. veljače 2017.</w:t>
      </w:r>
    </w:p>
    <w:p w:rsidRDefault="00AE66C8" w:rsidP="004B0DC2" w:rsidR="00AE66C8">
      <w:pPr>
        <w:jc w:val="center"/>
      </w:pPr>
    </w:p>
    <w:p w:rsidRDefault="00AE66C8" w:rsidP="004B0DC2" w:rsidR="00AE66C8">
      <w:pPr>
        <w:jc w:val="center"/>
      </w:pPr>
    </w:p>
    <w:p w:rsidRDefault="0048343E" w:rsidP="008118D8" w:rsidR="0048343E" w:rsidRPr="0074140E"/>
    <w:p w:rsidRDefault="004B0DC2" w:rsidP="004B0DC2" w:rsidR="004B0DC2">
      <w:pPr>
        <w:jc w:val="both"/>
      </w:pPr>
      <w:r w:rsidRPr="0074140E">
        <w:t>NAZOČNI OD STRANE SUDA:</w:t>
      </w:r>
    </w:p>
    <w:p w:rsidRDefault="00870F4E" w:rsidP="004B0DC2" w:rsidR="00870F4E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 xml:space="preserve">Početak u </w:t>
      </w:r>
      <w:r w:rsidR="00BC6D4E">
        <w:t xml:space="preserve"> </w:t>
      </w:r>
      <w:r w:rsidR="00AE66C8">
        <w:t>12,15</w:t>
      </w:r>
      <w:r w:rsidR="00B36E22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AE66C8" w:rsidP="00946ECD" w:rsidR="00BD712F" w:rsidRPr="005B3C45">
      <w:r>
        <w:t>-stečajni upravitelj Nenad Homar</w:t>
      </w:r>
    </w:p>
    <w:p w:rsidRDefault="00186B60" w:rsidP="00BB53B7" w:rsidR="00B75444">
      <w:pPr>
        <w:jc w:val="both"/>
      </w:pPr>
      <w:r>
        <w:t>-zastupnica Republike Hrvatske, zamjenica Županijskog državnog odvjetnika u Varaždinu, Građansko-upravni odjel, Mirjana Bogdanović</w:t>
      </w:r>
      <w:r w:rsidR="003D5019">
        <w:t>-Kamber</w:t>
      </w:r>
    </w:p>
    <w:p w:rsidRDefault="00047D46" w:rsidP="00B75444" w:rsidR="00047D46">
      <w:pPr>
        <w:ind w:firstLine="708"/>
      </w:pPr>
    </w:p>
    <w:p w:rsidRDefault="00047D46" w:rsidP="00B75444" w:rsidR="00047D46">
      <w:pPr>
        <w:ind w:firstLine="708"/>
      </w:pPr>
    </w:p>
    <w:p w:rsidRDefault="00047D46" w:rsidP="003D5019" w:rsidR="00047D46"/>
    <w:p w:rsidRDefault="00A80D17" w:rsidP="00A80D17" w:rsidR="00057F1B">
      <w:pPr>
        <w:ind w:firstLine="708"/>
        <w:jc w:val="both"/>
      </w:pPr>
      <w:r>
        <w:t xml:space="preserve">Konstatira se da je današnje posebno ispitno ročište zakazano objavom </w:t>
      </w:r>
      <w:r w:rsidR="00047D46">
        <w:t>oglasa</w:t>
      </w:r>
      <w:r>
        <w:t xml:space="preserve"> ovoga suda od </w:t>
      </w:r>
      <w:r w:rsidR="00047D46">
        <w:t xml:space="preserve">3. veljače 2017., </w:t>
      </w:r>
      <w:r>
        <w:t>broj St-</w:t>
      </w:r>
      <w:r w:rsidR="00047D46">
        <w:t>5/14-92 putem e-Oglasne ploče suda.</w:t>
      </w:r>
    </w:p>
    <w:p w:rsidRDefault="00047D46" w:rsidP="00047D46" w:rsidR="00047D46">
      <w:pPr>
        <w:jc w:val="both"/>
      </w:pPr>
    </w:p>
    <w:p w:rsidRDefault="00057F1B" w:rsidP="00A80D17" w:rsidR="00B75444">
      <w:pPr>
        <w:ind w:firstLine="708"/>
        <w:jc w:val="both"/>
      </w:pPr>
      <w:r>
        <w:t>Ovdje prisutni vjerovnici upozoravaju se da na današnjem ročištu mogu osporavati tražbinu kojeg drugog vjerovnika, te da se naknadna osporavanja neće uzimati u obzir.</w:t>
      </w:r>
    </w:p>
    <w:p w:rsidRDefault="00A80D17" w:rsidP="00057F1B" w:rsidR="00A80D17">
      <w:pPr>
        <w:jc w:val="both"/>
      </w:pPr>
    </w:p>
    <w:p w:rsidRDefault="00A80D17" w:rsidP="00A80D17" w:rsidR="00A80D17">
      <w:pPr>
        <w:ind w:firstLine="708"/>
        <w:jc w:val="both"/>
      </w:pPr>
      <w:r>
        <w:t xml:space="preserve">Nakon toga </w:t>
      </w:r>
      <w:r w:rsidR="00AE66C8">
        <w:t>stečajni upravitelj</w:t>
      </w:r>
      <w:r w:rsidR="003D5019">
        <w:t xml:space="preserve"> ispituje prijavljenu tražbinu</w:t>
      </w:r>
      <w:r>
        <w:t xml:space="preserve"> na ovom ročištu kako slijedi:</w:t>
      </w:r>
    </w:p>
    <w:p w:rsidRDefault="003D5019" w:rsidP="003D5019" w:rsidR="00057F1B">
      <w:pPr>
        <w:ind w:firstLine="708"/>
        <w:jc w:val="both"/>
      </w:pPr>
      <w:r>
        <w:t>"Priznaje se u cijelosti tražbina Zlatka Šprem, vlasnika zidarskog obrta iz Lepoglave, Bana Jelačića 4a u iznosu od 93.500,00 kn."</w:t>
      </w:r>
    </w:p>
    <w:p w:rsidRDefault="00057F1B" w:rsidP="00A80D17" w:rsidR="00057F1B">
      <w:pPr>
        <w:ind w:firstLine="708"/>
        <w:jc w:val="both"/>
      </w:pPr>
    </w:p>
    <w:p w:rsidRDefault="00057F1B" w:rsidP="00057F1B" w:rsidR="00057F1B">
      <w:pPr>
        <w:ind w:firstLine="708"/>
        <w:jc w:val="both"/>
      </w:pPr>
      <w:r>
        <w:t>Sud donosi</w:t>
      </w:r>
    </w:p>
    <w:p w:rsidRDefault="003D5019" w:rsidP="00057F1B" w:rsidR="003D5019">
      <w:pPr>
        <w:jc w:val="both"/>
      </w:pPr>
    </w:p>
    <w:p w:rsidRDefault="00057F1B" w:rsidP="00057F1B" w:rsidR="00057F1B">
      <w:pPr>
        <w:ind w:firstLine="708"/>
        <w:jc w:val="center"/>
      </w:pPr>
      <w:r>
        <w:t>r j e š e n j e</w:t>
      </w:r>
    </w:p>
    <w:p w:rsidRDefault="00057F1B" w:rsidP="00057F1B" w:rsidR="00057F1B">
      <w:pPr>
        <w:ind w:firstLine="708"/>
        <w:jc w:val="center"/>
      </w:pPr>
    </w:p>
    <w:p w:rsidRDefault="00AE66C8" w:rsidP="003D5019" w:rsidR="00AE66C8">
      <w:pPr>
        <w:jc w:val="both"/>
      </w:pPr>
    </w:p>
    <w:p w:rsidRDefault="003D5019" w:rsidP="003D5019" w:rsidR="00FD1249" w:rsidRPr="003D5019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3D5019">
        <w:rPr>
          <w:rFonts w:hAnsi="Times New Roman" w:ascii="Times New Roman"/>
          <w:sz w:val="24"/>
          <w:szCs w:val="24"/>
        </w:rPr>
        <w:t>Odluka će se donijeti pisanim putem.</w:t>
      </w:r>
    </w:p>
    <w:p w:rsidRDefault="003D5019" w:rsidP="003D5019" w:rsidR="003D5019" w:rsidRPr="003D5019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3D5019">
        <w:rPr>
          <w:rFonts w:hAnsi="Times New Roman" w:ascii="Times New Roman"/>
          <w:sz w:val="24"/>
          <w:szCs w:val="24"/>
        </w:rPr>
        <w:t xml:space="preserve">Završno ročište u ovome predmetu zakazuje se za </w:t>
      </w:r>
      <w:r>
        <w:rPr>
          <w:rFonts w:hAnsi="Times New Roman" w:ascii="Times New Roman"/>
          <w:sz w:val="24"/>
          <w:szCs w:val="24"/>
        </w:rPr>
        <w:t>25. svibnja 2017. u 12,00 sati, te će se rješenje o zakazivanju završnog ročišta objaviti putem e-Oglasne ploče suda.</w:t>
      </w:r>
    </w:p>
    <w:p w:rsidRDefault="00FD1249" w:rsidP="003D5019" w:rsidR="00FD1249"/>
    <w:p w:rsidRDefault="00FD1249" w:rsidP="00FD1249" w:rsidR="00FD1249" w:rsidRPr="005B3C45">
      <w:pPr>
        <w:ind w:firstLine="708"/>
        <w:jc w:val="center"/>
      </w:pPr>
      <w:r>
        <w:t xml:space="preserve">Dovršeno u </w:t>
      </w:r>
      <w:r w:rsidR="003D5019">
        <w:t xml:space="preserve">12,30 </w:t>
      </w:r>
      <w:r>
        <w:t>sati.</w:t>
      </w:r>
    </w:p>
    <w:sectPr w:rsidSect="005A310D" w:rsidR="00FD1249" w:rsidRPr="005B3C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617" w:rsidR="00753617">
      <w:r>
        <w:separator/>
      </w:r>
    </w:p>
  </w:endnote>
  <w:endnote w:id="0" w:type="continuationSeparator">
    <w:p w:rsidRDefault="00753617" w:rsidR="00753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617" w:rsidR="00753617">
      <w:r>
        <w:separator/>
      </w:r>
    </w:p>
  </w:footnote>
  <w:footnote w:id="0" w:type="continuationSeparator">
    <w:p w:rsidRDefault="00753617" w:rsidR="007536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0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AE66C8" w:rsidP="007C5B81" w:rsidR="007C5B81">
    <w:pPr>
      <w:pStyle w:val="Zaglavlje"/>
    </w:pPr>
    <w:r>
      <w:tab/>
    </w:r>
    <w:r>
      <w:tab/>
      <w:t>Poslovni broj: 5 ST-5/14-95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2A26EC">
      <w:tab/>
      <w:t>Poslovni broj: 5 ST-</w:t>
    </w:r>
    <w:r w:rsidR="00AE66C8">
      <w:t>5/14-95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7017A9"/>
    <w:multiLevelType w:val="hybridMultilevel"/>
    <w:tmpl w:val="DB527E84"/>
    <w:lvl w:tplc="F146895E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3"/>
  </w:num>
  <w:num w:numId="5">
    <w:abstractNumId w:val="10"/>
  </w:num>
  <w:num w:numId="6">
    <w:abstractNumId w:val="14"/>
  </w:num>
  <w:num w:numId="7">
    <w:abstractNumId w:val="8"/>
  </w:num>
  <w:num w:numId="8">
    <w:abstractNumId w:val="4"/>
  </w:num>
  <w:num w:numId="9">
    <w:abstractNumId w:val="6"/>
  </w:num>
  <w:num w:numId="10">
    <w:abstractNumId w:val="13"/>
  </w:num>
  <w:num w:numId="11">
    <w:abstractNumId w:val="7"/>
  </w:num>
  <w:num w:numId="12">
    <w:abstractNumId w:val="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5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33CEA"/>
    <w:rsid w:val="000424E6"/>
    <w:rsid w:val="00047D46"/>
    <w:rsid w:val="00052223"/>
    <w:rsid w:val="000542EE"/>
    <w:rsid w:val="0005791B"/>
    <w:rsid w:val="00057F1B"/>
    <w:rsid w:val="00092443"/>
    <w:rsid w:val="00092932"/>
    <w:rsid w:val="000A06CA"/>
    <w:rsid w:val="000A62AE"/>
    <w:rsid w:val="000C6C55"/>
    <w:rsid w:val="000D2052"/>
    <w:rsid w:val="000F4B16"/>
    <w:rsid w:val="001267BB"/>
    <w:rsid w:val="00143105"/>
    <w:rsid w:val="00147537"/>
    <w:rsid w:val="0016429E"/>
    <w:rsid w:val="00176F92"/>
    <w:rsid w:val="00182ABD"/>
    <w:rsid w:val="00186B60"/>
    <w:rsid w:val="00197461"/>
    <w:rsid w:val="001A79A0"/>
    <w:rsid w:val="001B7692"/>
    <w:rsid w:val="001F668F"/>
    <w:rsid w:val="001F7588"/>
    <w:rsid w:val="00200255"/>
    <w:rsid w:val="00205F29"/>
    <w:rsid w:val="002237B0"/>
    <w:rsid w:val="00246453"/>
    <w:rsid w:val="00275B27"/>
    <w:rsid w:val="00297451"/>
    <w:rsid w:val="002A1118"/>
    <w:rsid w:val="002A26EC"/>
    <w:rsid w:val="002B738C"/>
    <w:rsid w:val="002C5BD1"/>
    <w:rsid w:val="002D45BE"/>
    <w:rsid w:val="002F63C5"/>
    <w:rsid w:val="00300254"/>
    <w:rsid w:val="00301CE4"/>
    <w:rsid w:val="00314B84"/>
    <w:rsid w:val="003406A8"/>
    <w:rsid w:val="00347DF0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D5019"/>
    <w:rsid w:val="003E05F0"/>
    <w:rsid w:val="003E26DA"/>
    <w:rsid w:val="003F4DB5"/>
    <w:rsid w:val="003F5052"/>
    <w:rsid w:val="00410A82"/>
    <w:rsid w:val="00426271"/>
    <w:rsid w:val="00426717"/>
    <w:rsid w:val="00441742"/>
    <w:rsid w:val="00443F70"/>
    <w:rsid w:val="00446590"/>
    <w:rsid w:val="00447473"/>
    <w:rsid w:val="0047355D"/>
    <w:rsid w:val="0048343E"/>
    <w:rsid w:val="004A218A"/>
    <w:rsid w:val="004B0DC2"/>
    <w:rsid w:val="004B42A1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8108C"/>
    <w:rsid w:val="005820DB"/>
    <w:rsid w:val="005A310D"/>
    <w:rsid w:val="005B3C45"/>
    <w:rsid w:val="005D6979"/>
    <w:rsid w:val="005E3E4B"/>
    <w:rsid w:val="00607699"/>
    <w:rsid w:val="00623B03"/>
    <w:rsid w:val="0062438B"/>
    <w:rsid w:val="0063330E"/>
    <w:rsid w:val="00634572"/>
    <w:rsid w:val="00660E6B"/>
    <w:rsid w:val="006626CF"/>
    <w:rsid w:val="006649E9"/>
    <w:rsid w:val="00670F89"/>
    <w:rsid w:val="0067741B"/>
    <w:rsid w:val="00680051"/>
    <w:rsid w:val="00683539"/>
    <w:rsid w:val="0070083D"/>
    <w:rsid w:val="0070215E"/>
    <w:rsid w:val="00735499"/>
    <w:rsid w:val="0074140E"/>
    <w:rsid w:val="00745B77"/>
    <w:rsid w:val="00753617"/>
    <w:rsid w:val="00770441"/>
    <w:rsid w:val="007715C3"/>
    <w:rsid w:val="007803ED"/>
    <w:rsid w:val="007C5B81"/>
    <w:rsid w:val="007F7265"/>
    <w:rsid w:val="008118D8"/>
    <w:rsid w:val="00843FC1"/>
    <w:rsid w:val="00870F4E"/>
    <w:rsid w:val="008A7E6F"/>
    <w:rsid w:val="008B2232"/>
    <w:rsid w:val="008E23AE"/>
    <w:rsid w:val="00904548"/>
    <w:rsid w:val="0093397B"/>
    <w:rsid w:val="009341AF"/>
    <w:rsid w:val="009348F0"/>
    <w:rsid w:val="00946ECD"/>
    <w:rsid w:val="00946EF6"/>
    <w:rsid w:val="00951A35"/>
    <w:rsid w:val="009768BF"/>
    <w:rsid w:val="00976E91"/>
    <w:rsid w:val="009A41CE"/>
    <w:rsid w:val="009A57D7"/>
    <w:rsid w:val="009B2FCC"/>
    <w:rsid w:val="009D0CF2"/>
    <w:rsid w:val="009E50F0"/>
    <w:rsid w:val="00A02DED"/>
    <w:rsid w:val="00A20F0C"/>
    <w:rsid w:val="00A377AD"/>
    <w:rsid w:val="00A80D17"/>
    <w:rsid w:val="00A91684"/>
    <w:rsid w:val="00A92C19"/>
    <w:rsid w:val="00AA1810"/>
    <w:rsid w:val="00AA3E3B"/>
    <w:rsid w:val="00AA4165"/>
    <w:rsid w:val="00AC1C34"/>
    <w:rsid w:val="00AC24F8"/>
    <w:rsid w:val="00AE66C8"/>
    <w:rsid w:val="00AE77A7"/>
    <w:rsid w:val="00AF0074"/>
    <w:rsid w:val="00AF5138"/>
    <w:rsid w:val="00AF6A84"/>
    <w:rsid w:val="00B020B6"/>
    <w:rsid w:val="00B076A1"/>
    <w:rsid w:val="00B22661"/>
    <w:rsid w:val="00B33D8E"/>
    <w:rsid w:val="00B36E22"/>
    <w:rsid w:val="00B47697"/>
    <w:rsid w:val="00B53FF6"/>
    <w:rsid w:val="00B75444"/>
    <w:rsid w:val="00B75A7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D6C28"/>
    <w:rsid w:val="00BD712F"/>
    <w:rsid w:val="00BE24FA"/>
    <w:rsid w:val="00C170A9"/>
    <w:rsid w:val="00C218DD"/>
    <w:rsid w:val="00C27988"/>
    <w:rsid w:val="00C43CC2"/>
    <w:rsid w:val="00CB5E78"/>
    <w:rsid w:val="00CB5EEB"/>
    <w:rsid w:val="00CD1C04"/>
    <w:rsid w:val="00CD1DF8"/>
    <w:rsid w:val="00CD2071"/>
    <w:rsid w:val="00CE4129"/>
    <w:rsid w:val="00CF062D"/>
    <w:rsid w:val="00CF35F4"/>
    <w:rsid w:val="00D064F5"/>
    <w:rsid w:val="00D238AB"/>
    <w:rsid w:val="00D477F1"/>
    <w:rsid w:val="00D626D9"/>
    <w:rsid w:val="00D7318C"/>
    <w:rsid w:val="00D93AED"/>
    <w:rsid w:val="00DC2B52"/>
    <w:rsid w:val="00DE17D7"/>
    <w:rsid w:val="00E03E89"/>
    <w:rsid w:val="00E31307"/>
    <w:rsid w:val="00E34D45"/>
    <w:rsid w:val="00E43576"/>
    <w:rsid w:val="00E47D81"/>
    <w:rsid w:val="00E509B4"/>
    <w:rsid w:val="00E516D3"/>
    <w:rsid w:val="00E67EC3"/>
    <w:rsid w:val="00E80065"/>
    <w:rsid w:val="00E832F5"/>
    <w:rsid w:val="00E92200"/>
    <w:rsid w:val="00E93B10"/>
    <w:rsid w:val="00E9401B"/>
    <w:rsid w:val="00EB0C04"/>
    <w:rsid w:val="00EE06D7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2017.</izvorni_sadrzaj>
    <derivirana_varijabla naziv="DomainObject.StvarniPocetakDatum_1">22. veljače 2017.</derivirana_varijabla>
  </DomainObject.StvarniPocetakDatum>
  <DomainObject.StvarniZavrsetakDatum>
    <izvorni_sadrzaj>22. veljače 2017.</izvorni_sadrzaj>
    <derivirana_varijabla naziv="DomainObject.StvarniZavrsetakDatum_1">22. veljače 2017.</derivirana_varijabla>
  </DomainObject.StvarniZavrsetakDatum>
  <DomainObject.PlaniraniZavrsetakDatum>
    <izvorni_sadrzaj>22. veljače 2017.</izvorni_sadrzaj>
    <derivirana_varijabla naziv="DomainObject.PlaniraniZavrsetakDatum_1">22. veljače 2017.</derivirana_varijabla>
  </DomainObject.PlaniraniZavrsetakDatum>
  <DomainObject.PlaniraniPocetakDatum>
    <izvorni_sadrzaj>22. veljače 2017.</izvorni_sadrzaj>
    <derivirana_varijabla naziv="DomainObject.PlaniraniPocetakDatum_1">22. veljače 2017.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2017.</izvorni_sadrzaj>
    <derivirana_varijabla naziv="DomainObject.Zapisnik.DatumKreiranja_1">22. veljače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St-5/2014-95</izvorni_sadrzaj>
    <derivirana_varijabla naziv="DomainObject.Zapisnik.Oznaka_1">St-5/2014-95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u referadu 27.01.17.</izvorni_sadrzaj>
    <derivirana_varijabla naziv="DomainObject.Predmet.PrimjedbaSuca_1">Preslik spisa poslan u referadu 27.01.17.</derivirana_varijabla>
  </DomainObject.Predmet.PrimjedbaSuc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St-5/2014-95</izvorni_sadrzaj>
    <derivirana_varijabla naziv="DomainObject.PoslovniBrojDokumenta_1">St-5/2014-95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8213D-9D01-4618-B262-586677AA4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1139</properties:Characters>
  <properties:Lines>47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2016-05-03T08:35:00Z</dcterms:created>
  <dc:creator>jlekic</dc:creator>
  <cp:lastModifiedBy>Lea Rogina</cp:lastModifiedBy>
  <cp:lastPrinted>2017-02-22T11:32:00Z</cp:lastPrinted>
  <dcterms:modified xmlns:xsi="http://www.w3.org/2001/XMLSchema-instance" xsi:type="dcterms:W3CDTF">2017-02-22T13:54:00Z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St-5/2014-95 / Zapisnik - Posebno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