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5dda" w14:paraId="9685dd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B3AAF">
        <w:t>12</w:t>
      </w:r>
      <w:r w:rsidR="007C0C15">
        <w:t>6</w:t>
      </w:r>
      <w:r w:rsidR="004B3AAF">
        <w:t>3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7C0C1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5D2538" w:rsidRPr="00611430">
        <w:t xml:space="preserve">Trgovački sud u Osijeku, po sucu mr. sc. Tihomiru Kovačeviću, kao stečajnom sucu, povodom prijedloga </w:t>
      </w:r>
      <w:r w:rsidR="005D2538">
        <w:t>RH, MF, PU, Područni ured Vukovar zastupana po ŽDO u Vukovaru</w:t>
      </w:r>
      <w:r w:rsidR="005D2538" w:rsidRPr="00611430">
        <w:t xml:space="preserve">, </w:t>
      </w:r>
      <w:r w:rsidR="005D2538">
        <w:t xml:space="preserve">OIB 18683136487 za </w:t>
      </w:r>
      <w:r w:rsidR="005D2538" w:rsidRPr="0041082E">
        <w:t xml:space="preserve">otvaranje stečajnog postupka nad dužnikom </w:t>
      </w:r>
      <w:r w:rsidR="005D2538">
        <w:t>SAVAK jednostavno društvo s ograničenom odgovornošću za trgovinu i usluge, Berak, Stjepana Radića 8</w:t>
      </w:r>
      <w:r w:rsidR="005D2538" w:rsidRPr="00DC018E">
        <w:t>, MBS 0</w:t>
      </w:r>
      <w:r w:rsidR="005D2538">
        <w:t>30155407</w:t>
      </w:r>
      <w:r w:rsidR="005D2538" w:rsidRPr="00DC018E">
        <w:t xml:space="preserve">, OIB </w:t>
      </w:r>
      <w:r w:rsidR="005D2538">
        <w:t>01745689419</w:t>
      </w:r>
      <w:r w:rsidR="005D2538" w:rsidRPr="0041082E">
        <w:t xml:space="preserve">, dana </w:t>
      </w:r>
      <w:r w:rsidR="005D2538" w:rsidRPr="00C542B2">
        <w:t xml:space="preserve">7. studenog </w:t>
      </w:r>
      <w:r w:rsidR="005D2538" w:rsidRPr="0041082E">
        <w:t>201</w:t>
      </w:r>
      <w:r w:rsidR="005D2538">
        <w:t>8</w:t>
      </w:r>
      <w:r w:rsidR="005D2538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5D2538" w:rsidRPr="005D2538">
        <w:t>Vitomir Penavić, Zagreb, Ulica braće Domany 2</w:t>
      </w:r>
      <w:r w:rsidR="00A82588" w:rsidRPr="00A82588">
        <w:t xml:space="preserve">, OIB </w:t>
      </w:r>
      <w:r w:rsidR="00033154">
        <w:t>5</w:t>
      </w:r>
      <w:r w:rsidR="000E2B52">
        <w:t>9306122959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12</w:t>
      </w:r>
      <w:r w:rsidR="00033154">
        <w:t>6</w:t>
      </w:r>
      <w:r w:rsidR="000E2B52">
        <w:t>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12</w:t>
      </w:r>
      <w:r w:rsidR="00033154">
        <w:t>6</w:t>
      </w:r>
      <w:r w:rsidR="001509ED">
        <w:t>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E2B52" w:rsidRPr="000E2B52">
        <w:t>Vitomir Penavić, Zagreb, Ulica braće Domany 2</w:t>
      </w:r>
      <w:r w:rsidR="004D67F2">
        <w:t xml:space="preserve">, </w:t>
      </w:r>
      <w:r w:rsidR="00317EA2" w:rsidRPr="00A82588">
        <w:t xml:space="preserve">OIB </w:t>
      </w:r>
      <w:r w:rsidR="00317EA2">
        <w:t xml:space="preserve">59306122959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12</w:t>
      </w:r>
      <w:r w:rsidR="00550EFA">
        <w:t>6</w:t>
      </w:r>
      <w:r w:rsidR="001509ED">
        <w:t>3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12</w:t>
      </w:r>
      <w:r w:rsidR="00550EFA">
        <w:t>6</w:t>
      </w:r>
      <w:r w:rsidR="001509ED">
        <w:t>3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509ED" w:rsidRPr="001509ED">
        <w:t>Vitomir Penavić, Zagreb, Ulica braće Domany 2</w:t>
      </w:r>
      <w:r w:rsidR="006559AB">
        <w:t xml:space="preserve">, </w:t>
      </w:r>
      <w:r w:rsidR="00317EA2" w:rsidRPr="00A82588">
        <w:t xml:space="preserve">OIB </w:t>
      </w:r>
      <w:r w:rsidR="00317EA2">
        <w:t xml:space="preserve">59306122959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D2538" w:rsidRPr="005D2538">
        <w:t>SAVAK jednostavno društvo s ograničenom odgovornošću za trgovinu i usluge, Berak, Stjepana Radića 8, MBS 030155407, OIB 01745689419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550EFA">
        <w:rPr>
          <w:bCs/>
        </w:rPr>
        <w:t>RH, MF, PU, Područni ured Vukovar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4B3AAF">
        <w:rPr>
          <w:bCs/>
        </w:rPr>
        <w:t>0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4B3AAF">
        <w:rPr>
          <w:bCs/>
        </w:rPr>
        <w:t>9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5D2538" w:rsidRPr="005D2538">
        <w:t>SAVAK jednostavno društvo s ograničenom odgovornošću za trgovinu i usluge, Berak, Stjepana Radića 8, MBS 030155407, OIB 01745689419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F14E7A">
        <w:t>6</w:t>
      </w:r>
      <w:r w:rsidR="00B976DE">
        <w:t xml:space="preserve">. </w:t>
      </w:r>
      <w:r w:rsidR="00F14E7A">
        <w:t>i</w:t>
      </w:r>
      <w:r w:rsidR="00200CDC">
        <w:t xml:space="preserve"> 1</w:t>
      </w:r>
      <w:r w:rsidR="00F14E7A">
        <w:t>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12</w:t>
      </w:r>
      <w:r w:rsidR="00F14E7A">
        <w:t>6</w:t>
      </w:r>
      <w:r w:rsidR="005429E1">
        <w:t>3</w:t>
      </w:r>
      <w:r w:rsidR="00D15A99">
        <w:t>/1</w:t>
      </w:r>
      <w:r w:rsidR="000D6FE6">
        <w:t>8</w:t>
      </w:r>
      <w:r w:rsidR="00D15A99">
        <w:t>-</w:t>
      </w:r>
      <w:r w:rsidR="00F14E7A">
        <w:t>2</w:t>
      </w:r>
      <w:r w:rsidR="00D15A99">
        <w:t xml:space="preserve"> od </w:t>
      </w:r>
      <w:r w:rsidR="005429E1">
        <w:t>7</w:t>
      </w:r>
      <w:r w:rsidR="00D15A99">
        <w:t>.</w:t>
      </w:r>
      <w:r w:rsidR="005429E1">
        <w:t>11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5D2538" w:rsidRPr="005D2538">
        <w:t xml:space="preserve">7. studenog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317EA2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317EA2" w:rsidRPr="00317EA2">
        <w:t>Vitomir Penavić, Zagreb, Ulica braće Domany 2</w:t>
      </w:r>
      <w:r w:rsidR="004177B4" w:rsidRPr="004177B4">
        <w:t xml:space="preserve"> 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4B3AAF">
      <w:t>12</w:t>
    </w:r>
    <w:r w:rsidR="007C0C15" w:rsidRPr="007C0C15">
      <w:t>6</w:t>
    </w:r>
    <w:r w:rsidR="004B3AAF">
      <w:t>3</w:t>
    </w:r>
    <w:r w:rsidR="007C0C15" w:rsidRPr="007C0C15">
      <w:t>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5E4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3BC4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SAVAK jednostavno društvo s ograičenom odgovorošću za trgovinu i usluge</izvorni_sadrzaj>
    <derivirana_varijabla naziv="DomainObject.Predmet.ProtustrankaFormated_1">  SAVAK jednostavno društvo s ograičenom odgovorošću za trgovinu i usluge</derivirana_varijabla>
  </DomainObject.Predmet.ProtustrankaFormated>
  <DomainObject.Predmet.ProtustrankaFormatedOIB>
    <izvorni_sadrzaj>  SAVAK jednostavno društvo s ograičenom odgovorošću za trgovinu i usluge, OIB 01745689419</izvorni_sadrzaj>
    <derivirana_varijabla naziv="DomainObject.Predmet.ProtustrankaFormatedOIB_1">  SAVAK jednostavno društvo s ograičenom odgovorošću za trgovinu i usluge, OIB 01745689419</derivirana_varijabla>
  </DomainObject.Predmet.ProtustrankaFormatedOIB>
  <DomainObject.Predmet.ProtustrankaFormatedWithAdress>
    <izvorni_sadrzaj> SAVAK jednostavno društvo s ograičenom odgovorošću za trgovinu i usluge, Stjepana Radića 8, 32243 Berak</izvorni_sadrzaj>
    <derivirana_varijabla naziv="DomainObject.Predmet.ProtustrankaFormatedWithAdress_1"> SAVAK jednostavno društvo s ograičenom odgovorošću za trgovinu i usluge, Stjepana Radića 8, 32243 Berak</derivirana_varijabla>
  </DomainObject.Predmet.ProtustrankaFormatedWithAdress>
  <DomainObject.Predmet.ProtustrankaFormatedWithAdressOIB>
    <izvorni_sadrzaj> SAVAK jednostavno društvo s ograičenom odgovorošću za trgovinu i usluge, OIB 01745689419, Stjepana Radića 8, 32243 Berak</izvorni_sadrzaj>
    <derivirana_varijabla naziv="DomainObject.Predmet.ProtustrankaFormatedWithAdressOIB_1"> SAVAK jednostavno društvo s ograičenom odgovorošću za trgovinu i usluge, OIB 01745689419, Stjepana Radića 8, 32243 Berak</derivirana_varijabla>
  </DomainObject.Predmet.ProtustrankaFormatedWithAdressOIB>
  <DomainObject.Predmet.ProtustrankaWithAdress>
    <izvorni_sadrzaj>SAVAK jednostavno društvo s ograičenom odgovorošću za trgovinu i usluge Stjepana Radića 8, 32243 Berak</izvorni_sadrzaj>
    <derivirana_varijabla naziv="DomainObject.Predmet.ProtustrankaWithAdress_1">SAVAK jednostavno društvo s ograičenom odgovorošću za trgovinu i usluge Stjepana Radića 8, 32243 Berak</derivirana_varijabla>
  </DomainObject.Predmet.ProtustrankaWithAdress>
  <DomainObject.Predmet.ProtustrankaWithAdressOIB>
    <izvorni_sadrzaj>SAVAK jednostavno društvo s ograičenom odgovorošću za trgovinu i usluge, OIB 01745689419, Stjepana Radića 8, 32243 Berak</izvorni_sadrzaj>
    <derivirana_varijabla naziv="DomainObject.Predmet.ProtustrankaWithAdressOIB_1">SAVAK jednostavno društvo s ograičenom odgovorošću za trgovinu i usluge, OIB 01745689419, Stjepana Radića 8, 32243 Berak</derivirana_varijabla>
  </DomainObject.Predmet.ProtustrankaWithAdressOIB>
  <DomainObject.Predmet.ProtustrankaNazivFormated>
    <izvorni_sadrzaj>SAVAK jednostavno društvo s ograičenom odgovorošću za trgovinu i usluge</izvorni_sadrzaj>
    <derivirana_varijabla naziv="DomainObject.Predmet.ProtustrankaNazivFormated_1">SAVAK jednostavno društvo s ograičenom odgovorošću za trgovinu i usluge</derivirana_varijabla>
  </DomainObject.Predmet.ProtustrankaNazivFormated>
  <DomainObject.Predmet.ProtustrankaNazivFormatedOIB>
    <izvorni_sadrzaj>SAVAK jednostavno društvo s ograičenom odgovorošću za trgovinu i usluge, OIB 01745689419</izvorni_sadrzaj>
    <derivirana_varijabla naziv="DomainObject.Predmet.ProtustrankaNazivFormatedOIB_1">SAVAK jednostavno društvo s ograičenom odgovorošću za trgovinu i usluge, OIB 01745689419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UPRVA</izvorni_sadrzaj>
    <derivirana_varijabla naziv="DomainObject.Predmet.StrankaFormated_1">  RH MF POREZNA UPRVA</derivirana_varijabla>
  </DomainObject.Predmet.StrankaFormated>
  <DomainObject.Predmet.StrankaFormatedOIB>
    <izvorni_sadrzaj>  RH MF POREZNA UPRVA, OIB 18683136487</izvorni_sadrzaj>
    <derivirana_varijabla naziv="DomainObject.Predmet.StrankaFormatedOIB_1">  RH MF POREZNA UPRVA, OIB 18683136487</derivirana_varijabla>
  </DomainObject.Predmet.StrankaFormatedOIB>
  <DomainObject.Predmet.StrankaFormatedWithAdress>
    <izvorni_sadrzaj> RH MF POREZNA UPRVA</izvorni_sadrzaj>
    <derivirana_varijabla naziv="DomainObject.Predmet.StrankaFormatedWithAdress_1"> RH MF POREZNA UPRVA</derivirana_varijabla>
  </DomainObject.Predmet.StrankaFormatedWithAdress>
  <DomainObject.Predmet.StrankaFormatedWithAdressOIB>
    <izvorni_sadrzaj> RH MF POREZNA UPRVA, OIB 18683136487</izvorni_sadrzaj>
    <derivirana_varijabla naziv="DomainObject.Predmet.StrankaFormatedWithAdressOIB_1"> RH MF POREZNA UPRVA, OIB 18683136487</derivirana_varijabla>
  </DomainObject.Predmet.StrankaFormatedWithAdressOIB>
  <DomainObject.Predmet.StrankaWithAdress>
    <izvorni_sadrzaj>RH MF POREZNA UPRVA </izvorni_sadrzaj>
    <derivirana_varijabla naziv="DomainObject.Predmet.StrankaWithAdress_1">RH MF POREZNA UPRVA </derivirana_varijabla>
  </DomainObject.Predmet.StrankaWithAdress>
  <DomainObject.Predmet.StrankaWithAdressOIB>
    <izvorni_sadrzaj>RH MF POREZNA UPRVA, OIB 18683136487</izvorni_sadrzaj>
    <derivirana_varijabla naziv="DomainObject.Predmet.StrankaWithAdressOIB_1">RH MF POREZNA UPRVA, OIB 18683136487</derivirana_varijabla>
  </DomainObject.Predmet.StrankaWithAdressOIB>
  <DomainObject.Predmet.StrankaNazivFormated>
    <izvorni_sadrzaj>RH MF POREZNA UPRVA</izvorni_sadrzaj>
    <derivirana_varijabla naziv="DomainObject.Predmet.StrankaNazivFormated_1">RH MF POREZNA UPRVA</derivirana_varijabla>
  </DomainObject.Predmet.StrankaNazivFormated>
  <DomainObject.Predmet.StrankaNazivFormatedOIB>
    <izvorni_sadrzaj>RH MF POREZNA UPRVA, OIB 18683136487</izvorni_sadrzaj>
    <derivirana_varijabla naziv="DomainObject.Predmet.StrankaNazivFormatedOIB_1">RH MF POREZNA UPRVA,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UPRVA</item>
    </izvorni_sadrzaj>
    <derivirana_varijabla naziv="DomainObject.Predmet.StrankaListFormated_1">
      <item>RH MF POREZNA UPRVA</item>
    </derivirana_varijabla>
  </DomainObject.Predmet.StrankaListFormated>
  <DomainObject.Predmet.StrankaListFormatedOIB>
    <izvorni_sadrzaj>
      <item>RH MF POREZNA UPRVA, OIB 18683136487</item>
    </izvorni_sadrzaj>
    <derivirana_varijabla naziv="DomainObject.Predmet.StrankaListFormatedOIB_1">
      <item>RH MF POREZNA UPRVA, OIB 18683136487</item>
    </derivirana_varijabla>
  </DomainObject.Predmet.StrankaListFormatedOIB>
  <DomainObject.Predmet.StrankaListFormatedWithAdress>
    <izvorni_sadrzaj>
      <item>RH MF POREZNA UPRVA</item>
    </izvorni_sadrzaj>
    <derivirana_varijabla naziv="DomainObject.Predmet.StrankaListFormatedWithAdress_1">
      <item>RH MF POREZNA UPRVA</item>
    </derivirana_varijabla>
  </DomainObject.Predmet.StrankaListFormatedWithAdress>
  <DomainObject.Predmet.StrankaListFormatedWithAdressOIB>
    <izvorni_sadrzaj>
      <item>RH MF POREZNA UPRVA, OIB 18683136487</item>
    </izvorni_sadrzaj>
    <derivirana_varijabla naziv="DomainObject.Predmet.StrankaListFormatedWithAdressOIB_1">
      <item>RH MF POREZNA UPRVA, OIB 18683136487</item>
    </derivirana_varijabla>
  </DomainObject.Predmet.StrankaListFormatedWithAdressOIB>
  <DomainObject.Predmet.StrankaListNazivFormated>
    <izvorni_sadrzaj>
      <item>RH MF POREZNA UPRVA</item>
    </izvorni_sadrzaj>
    <derivirana_varijabla naziv="DomainObject.Predmet.StrankaListNazivFormated_1">
      <item>RH MF POREZNA UPRVA</item>
    </derivirana_varijabla>
  </DomainObject.Predmet.StrankaListNazivFormated>
  <DomainObject.Predmet.StrankaListNazivFormatedOIB>
    <izvorni_sadrzaj>
      <item>RH MF POREZNA UPRVA, OIB 18683136487</item>
    </izvorni_sadrzaj>
    <derivirana_varijabla naziv="DomainObject.Predmet.StrankaListNazivFormatedOIB_1">
      <item>RH MF POREZNA UPRVA, OIB 18683136487</item>
    </derivirana_varijabla>
  </DomainObject.Predmet.StrankaListNazivFormatedOIB>
  <DomainObject.Predmet.ProtuStrankaListFormated>
    <izvorni_sadrzaj>
      <item>SAVAK jednostavno društvo s ograičenom odgovorošću za trgovinu i usluge</item>
    </izvorni_sadrzaj>
    <derivirana_varijabla naziv="DomainObject.Predmet.ProtuStrankaListFormated_1">
      <item>SAVAK jednostavno društvo s ograičenom odgovorošću za trgovinu i usluge</item>
    </derivirana_varijabla>
  </DomainObject.Predmet.ProtuStrankaListFormated>
  <DomainObject.Predmet.ProtuStrankaListFormatedOIB>
    <izvorni_sadrzaj>
      <item>SAVAK jednostavno društvo s ograičenom odgovorošću za trgovinu i usluge, OIB 01745689419</item>
    </izvorni_sadrzaj>
    <derivirana_varijabla naziv="DomainObject.Predmet.ProtuStrankaListFormatedOIB_1">
      <item>SAVAK jednostavno društvo s ograičenom odgovorošću za trgovinu i usluge, OIB 01745689419</item>
    </derivirana_varijabla>
  </DomainObject.Predmet.ProtuStrankaListFormatedOIB>
  <DomainObject.Predmet.ProtuStrankaListFormatedWithAdress>
    <izvorni_sadrzaj>
      <item>SAVAK jednostavno društvo s ograičenom odgovorošću za trgovinu i usluge, Stjepana Radića 8, 32243 Berak</item>
    </izvorni_sadrzaj>
    <derivirana_varijabla naziv="DomainObject.Predmet.ProtuStrankaListFormatedWithAdress_1">
      <item>SAVAK jednostavno društvo s ograičenom odgovorošću za trgovinu i usluge, Stjepana Radića 8, 32243 Berak</item>
    </derivirana_varijabla>
  </DomainObject.Predmet.ProtuStrankaListFormatedWithAdress>
  <DomainObject.Predmet.ProtuStrankaListFormatedWithAdressOIB>
    <izvorni_sadrzaj>
      <item>SAVAK jednostavno društvo s ograičenom odgovorošću za trgovinu i usluge, OIB 01745689419, Stjepana Radića 8, 32243 Berak</item>
    </izvorni_sadrzaj>
    <derivirana_varijabla naziv="DomainObject.Predmet.ProtuStrankaListFormatedWithAdressOIB_1">
      <item>SAVAK jednostavno društvo s ograičenom odgovorošću za trgovinu i usluge, OIB 01745689419, Stjepana Radića 8, 32243 Berak</item>
    </derivirana_varijabla>
  </DomainObject.Predmet.ProtuStrankaListFormatedWithAdressOIB>
  <DomainObject.Predmet.ProtuStrankaListNazivFormated>
    <izvorni_sadrzaj>
      <item>SAVAK jednostavno društvo s ograičenom odgovorošću za trgovinu i usluge</item>
    </izvorni_sadrzaj>
    <derivirana_varijabla naziv="DomainObject.Predmet.ProtuStrankaListNazivFormated_1">
      <item>SAVAK jednostavno društvo s ograičenom odgovorošću za trgovinu i usluge</item>
    </derivirana_varijabla>
  </DomainObject.Predmet.ProtuStrankaListNazivFormated>
  <DomainObject.Predmet.ProtuStrankaListNazivFormatedOIB>
    <izvorni_sadrzaj>
      <item>SAVAK jednostavno društvo s ograičenom odgovorošću za trgovinu i usluge, OIB 01745689419</item>
    </izvorni_sadrzaj>
    <derivirana_varijabla naziv="DomainObject.Predmet.ProtuStrankaListNazivFormatedOIB_1">
      <item>SAVAK jednostavno društvo s ograičenom odgovorošću za trgovinu i usluge, OIB 01745689419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UPRVA</izvorni_sadrzaj>
    <derivirana_varijabla naziv="DomainObject.Predmet.StrankaIDrugi_1">RH MF POREZNA UPRVA</derivirana_varijabla>
  </DomainObject.Predmet.StrankaIDrugi>
  <DomainObject.Predmet.ProtustrankaIDrugi>
    <izvorni_sadrzaj>SAVAK jednostavno društvo s ograičenom odgovorošću za trgovinu i usluge</izvorni_sadrzaj>
    <derivirana_varijabla naziv="DomainObject.Predmet.ProtustrankaIDrugi_1">SAVAK jednostavno društvo s ograičenom odgovorošću za trgovinu i usluge</derivirana_varijabla>
  </DomainObject.Predmet.ProtustrankaIDrugi>
  <DomainObject.Predmet.StrankaIDrugiAdressOIB>
    <izvorni_sadrzaj>RH MF POREZNA UPRVA, OIB 18683136487</izvorni_sadrzaj>
    <derivirana_varijabla naziv="DomainObject.Predmet.StrankaIDrugiAdressOIB_1">RH MF POREZNA UPRVA, OIB 18683136487</derivirana_varijabla>
  </DomainObject.Predmet.StrankaIDrugiAdressOIB>
  <DomainObject.Predmet.ProtustrankaIDrugiAdressOIB>
    <izvorni_sadrzaj>SAVAK jednostavno društvo s ograičenom odgovorošću za trgovinu i usluge, OIB 01745689419, Stjepana Radića 8, 32243 Berak</izvorni_sadrzaj>
    <derivirana_varijabla naziv="DomainObject.Predmet.ProtustrankaIDrugiAdressOIB_1">SAVAK jednostavno društvo s ograičenom odgovorošću za trgovinu i usluge, OIB 01745689419, Stjepana Radića 8,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SAVAK jednostavno društvo s ograičenom odgovorošću za trgovinu i usluge</item>
      <item>RH MF POREZNA UPRVA</item>
    </izvorni_sadrzaj>
    <derivirana_varijabla naziv="DomainObject.Predmet.SudioniciListNaziv_1">
      <item>SAVAK jednostavno društvo s ograičenom odgovorošću za trgovinu i usluge</item>
      <item>RH MF POREZNA UPRVA</item>
    </derivirana_varijabla>
  </DomainObject.Predmet.SudioniciListNaziv>
  <DomainObject.Predmet.SudioniciListAdressOIB>
    <izvorni_sadrzaj>
      <item>SAVAK jednostavno društvo s ograičenom odgovorošću za trgovinu i usluge, OIB 01745689419, Stjepana Radića 8,32243 Berak</item>
      <item>RH MF POREZNA UPRVA, OIB 18683136487</item>
    </izvorni_sadrzaj>
    <derivirana_varijabla naziv="DomainObject.Predmet.SudioniciListAdressOIB_1">
      <item>SAVAK jednostavno društvo s ograičenom odgovorošću za trgovinu i usluge, OIB 01745689419, Stjepana Radića 8,32243 Berak</item>
      <item>RH MF POREZNA UPRVA,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01745689419</item>
      <item>, OIB 18683136487</item>
    </izvorni_sadrzaj>
    <derivirana_varijabla naziv="DomainObject.Predmet.SudioniciListNazivOIB_1">
      <item>, OIB 01745689419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St-1263/2018-3</izvorni_sadrzaj>
    <derivirana_varijabla naziv="DomainObject.PredzadnjaOdlukaIzPredmeta.Oznaka_1">St-1263/2018-3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3ABD8-D356-472B-A274-3261DAA4C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700</properties:Words>
  <properties:Characters>3588</properties:Characters>
  <properties:Lines>91</properties:Lines>
  <properties:Paragraphs>31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2018-11-07T12:34:00Z</dcterms:modified>
  <cp:revision>29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