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ad18" w14:paraId="06aad18" w:rsidRDefault="007D725F" w:rsidP="002906B5" w:rsidR="002906B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  <w:t xml:space="preserve"> 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B70172" w:rsidRPr="00DB133F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Posl. br. </w:t>
      </w:r>
      <w:r w:rsidR="008D218D">
        <w:rPr>
          <w:b/>
          <w:sz w:val="22"/>
          <w:szCs w:val="22"/>
        </w:rPr>
        <w:t>18 St-</w:t>
      </w:r>
      <w:r w:rsidR="00875D08">
        <w:rPr>
          <w:b/>
          <w:sz w:val="22"/>
          <w:szCs w:val="22"/>
        </w:rPr>
        <w:t>1307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875D08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875D08">
        <w:rPr>
          <w:b/>
          <w:sz w:val="22"/>
          <w:szCs w:val="22"/>
        </w:rPr>
        <w:t>148</w:t>
      </w:r>
    </w:p>
    <w:p w:rsidRDefault="00EF6C3B" w:rsidP="00B70172" w:rsidR="00EF6C3B">
      <w:pPr>
        <w:jc w:val="right"/>
        <w:rPr>
          <w:b/>
          <w:sz w:val="22"/>
          <w:szCs w:val="22"/>
        </w:rPr>
      </w:pPr>
    </w:p>
    <w:p w:rsidRDefault="000D53A9" w:rsidP="00B70172" w:rsidR="000D53A9" w:rsidRPr="00DB133F">
      <w:pPr>
        <w:jc w:val="right"/>
        <w:rPr>
          <w:b/>
          <w:sz w:val="22"/>
          <w:szCs w:val="22"/>
        </w:rPr>
      </w:pPr>
    </w:p>
    <w:p w:rsidRDefault="000D53A9" w:rsidP="00B70172" w:rsidR="000D53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0D53A9" w:rsidP="00B70172" w:rsidR="000D53A9" w:rsidRPr="0011773D">
      <w:pPr>
        <w:jc w:val="center"/>
        <w:rPr>
          <w:b/>
          <w:sz w:val="16"/>
          <w:szCs w:val="16"/>
        </w:rPr>
      </w:pPr>
    </w:p>
    <w:p w:rsidRDefault="00690E16" w:rsidP="00B70172" w:rsidR="00B70172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8D218D" w:rsidRPr="008D218D">
        <w:rPr>
          <w:sz w:val="22"/>
          <w:szCs w:val="22"/>
        </w:rPr>
        <w:t xml:space="preserve">Trgovački sud u Splitu, Stalna služba u Dubrovniku, po sucu tog suda Katarini Franković, kao sucu pojedincu, u stečajnom postupku nad stečajnim dužnikom </w:t>
      </w:r>
      <w:r w:rsidR="00875D08" w:rsidRPr="00875D08">
        <w:rPr>
          <w:sz w:val="22"/>
          <w:szCs w:val="22"/>
        </w:rPr>
        <w:t>DINGAČ „u stečaju“, poljoprivredna zadruga i vinarija, Potomje, OIB: 68338435153, zastupano po stečajnom upravitelju Ante Mrkonjić</w:t>
      </w:r>
      <w:r w:rsidR="00875D08">
        <w:rPr>
          <w:sz w:val="22"/>
          <w:szCs w:val="22"/>
        </w:rPr>
        <w:t>, dana 23. veljače 2018</w:t>
      </w:r>
      <w:r w:rsidR="008D218D" w:rsidRPr="008D218D">
        <w:rPr>
          <w:sz w:val="22"/>
          <w:szCs w:val="22"/>
        </w:rPr>
        <w:t>. godine</w:t>
      </w: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690E16" w:rsidP="001C6B5E" w:rsidR="001C6B5E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1C6B5E" w:rsidRPr="00DB133F">
        <w:rPr>
          <w:b/>
          <w:sz w:val="22"/>
          <w:szCs w:val="22"/>
        </w:rPr>
        <w:t xml:space="preserve"> j 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C70C98" w:rsidP="00C70C98" w:rsidR="007C2D30" w:rsidRPr="00690E1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344. st. 3.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>
        <w:rPr>
          <w:sz w:val="22"/>
          <w:szCs w:val="22"/>
        </w:rPr>
        <w:t>71</w:t>
      </w:r>
      <w:r w:rsidRPr="008A0AC2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="00875D08">
        <w:rPr>
          <w:sz w:val="22"/>
          <w:szCs w:val="22"/>
        </w:rPr>
        <w:t xml:space="preserve">, 104/17,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i</w:t>
      </w:r>
      <w:r w:rsidR="00690E16">
        <w:rPr>
          <w:sz w:val="22"/>
          <w:szCs w:val="22"/>
        </w:rPr>
        <w:t xml:space="preserve">zvješćuju </w:t>
      </w:r>
      <w:r w:rsidR="00690E16" w:rsidRPr="00690E16">
        <w:rPr>
          <w:sz w:val="22"/>
          <w:szCs w:val="22"/>
        </w:rPr>
        <w:t>se</w:t>
      </w:r>
      <w:r w:rsidR="00690E16">
        <w:rPr>
          <w:sz w:val="22"/>
          <w:szCs w:val="22"/>
        </w:rPr>
        <w:t xml:space="preserve"> dužnik</w:t>
      </w:r>
      <w:r w:rsidR="00A63EC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63EC5">
        <w:rPr>
          <w:sz w:val="22"/>
          <w:szCs w:val="22"/>
        </w:rPr>
        <w:t>članovi</w:t>
      </w:r>
      <w:r w:rsidR="00A63EC5" w:rsidRPr="00A63EC5">
        <w:rPr>
          <w:sz w:val="22"/>
          <w:szCs w:val="22"/>
        </w:rPr>
        <w:t xml:space="preserve"> odbora vjerovnika </w:t>
      </w:r>
      <w:r>
        <w:rPr>
          <w:sz w:val="22"/>
          <w:szCs w:val="22"/>
        </w:rPr>
        <w:t>i</w:t>
      </w:r>
      <w:r w:rsidR="00690E16">
        <w:rPr>
          <w:sz w:val="22"/>
          <w:szCs w:val="22"/>
        </w:rPr>
        <w:t xml:space="preserve"> stečajni upravitelj</w:t>
      </w:r>
      <w:r>
        <w:rPr>
          <w:sz w:val="22"/>
          <w:szCs w:val="22"/>
        </w:rPr>
        <w:t xml:space="preserve"> da je </w:t>
      </w:r>
      <w:r w:rsidR="00875D08">
        <w:rPr>
          <w:sz w:val="22"/>
          <w:szCs w:val="22"/>
        </w:rPr>
        <w:t>23</w:t>
      </w:r>
      <w:r w:rsidR="009D2DC6">
        <w:rPr>
          <w:sz w:val="22"/>
          <w:szCs w:val="22"/>
        </w:rPr>
        <w:t xml:space="preserve">. </w:t>
      </w:r>
      <w:r w:rsidR="00875D08">
        <w:rPr>
          <w:sz w:val="22"/>
          <w:szCs w:val="22"/>
        </w:rPr>
        <w:t>veljače 2018</w:t>
      </w:r>
      <w:r w:rsidR="00801B48">
        <w:rPr>
          <w:sz w:val="22"/>
          <w:szCs w:val="22"/>
        </w:rPr>
        <w:t xml:space="preserve">. godine </w:t>
      </w:r>
      <w:r>
        <w:rPr>
          <w:sz w:val="22"/>
          <w:szCs w:val="22"/>
        </w:rPr>
        <w:t xml:space="preserve">doneseno rješenje </w:t>
      </w:r>
      <w:r w:rsidR="0047301D">
        <w:rPr>
          <w:sz w:val="22"/>
          <w:szCs w:val="22"/>
        </w:rPr>
        <w:t xml:space="preserve">posl.br. </w:t>
      </w:r>
      <w:r w:rsidR="008D218D">
        <w:rPr>
          <w:sz w:val="22"/>
          <w:szCs w:val="22"/>
        </w:rPr>
        <w:t>18 St-</w:t>
      </w:r>
      <w:r w:rsidR="00875D08">
        <w:rPr>
          <w:sz w:val="22"/>
          <w:szCs w:val="22"/>
        </w:rPr>
        <w:t>1307/2016-147</w:t>
      </w:r>
      <w:r w:rsidR="008D218D">
        <w:rPr>
          <w:sz w:val="22"/>
          <w:szCs w:val="22"/>
        </w:rPr>
        <w:t xml:space="preserve"> </w:t>
      </w:r>
      <w:r>
        <w:rPr>
          <w:sz w:val="22"/>
          <w:szCs w:val="22"/>
        </w:rPr>
        <w:t>o zaključenju steč</w:t>
      </w:r>
      <w:r w:rsidR="00801B48">
        <w:rPr>
          <w:sz w:val="22"/>
          <w:szCs w:val="22"/>
        </w:rPr>
        <w:t>a</w:t>
      </w:r>
      <w:r>
        <w:rPr>
          <w:sz w:val="22"/>
          <w:szCs w:val="22"/>
        </w:rPr>
        <w:t>jnog postupka zbog toga što je rješenje o potvrdi stečajnog plana postalo pravomoćno</w:t>
      </w:r>
      <w:r w:rsidR="00801B48">
        <w:rPr>
          <w:sz w:val="22"/>
          <w:szCs w:val="22"/>
        </w:rPr>
        <w:t xml:space="preserve"> koje će se objaviti na </w:t>
      </w:r>
      <w:r w:rsidR="0047301D">
        <w:rPr>
          <w:sz w:val="22"/>
          <w:szCs w:val="22"/>
        </w:rPr>
        <w:t>mrežnoj stranici e oglasna ploča</w:t>
      </w:r>
      <w:r w:rsidR="00801B48">
        <w:rPr>
          <w:sz w:val="22"/>
          <w:szCs w:val="22"/>
        </w:rPr>
        <w:t xml:space="preserve"> </w:t>
      </w:r>
      <w:r w:rsidR="00875D08">
        <w:rPr>
          <w:sz w:val="22"/>
          <w:szCs w:val="22"/>
        </w:rPr>
        <w:t>23</w:t>
      </w:r>
      <w:r w:rsidR="00FD04CB">
        <w:rPr>
          <w:sz w:val="22"/>
          <w:szCs w:val="22"/>
        </w:rPr>
        <w:t xml:space="preserve">. </w:t>
      </w:r>
      <w:r w:rsidR="00875D08">
        <w:rPr>
          <w:sz w:val="22"/>
          <w:szCs w:val="22"/>
        </w:rPr>
        <w:t>veljače</w:t>
      </w:r>
      <w:r w:rsidR="00FD04CB">
        <w:rPr>
          <w:sz w:val="22"/>
          <w:szCs w:val="22"/>
        </w:rPr>
        <w:t xml:space="preserve"> </w:t>
      </w:r>
      <w:r w:rsidR="00875D08">
        <w:rPr>
          <w:sz w:val="22"/>
          <w:szCs w:val="22"/>
        </w:rPr>
        <w:t>2018</w:t>
      </w:r>
      <w:r w:rsidR="00801B48">
        <w:rPr>
          <w:sz w:val="22"/>
          <w:szCs w:val="22"/>
        </w:rPr>
        <w:t xml:space="preserve">. godine i </w:t>
      </w:r>
      <w:r w:rsidR="0047301D">
        <w:rPr>
          <w:sz w:val="22"/>
          <w:szCs w:val="22"/>
        </w:rPr>
        <w:t xml:space="preserve">sukladno čl. 12. SZ ako ne bude </w:t>
      </w:r>
      <w:r w:rsidR="00A83A53">
        <w:rPr>
          <w:sz w:val="22"/>
          <w:szCs w:val="22"/>
        </w:rPr>
        <w:t xml:space="preserve">izjavljenih </w:t>
      </w:r>
      <w:r w:rsidR="0047301D">
        <w:rPr>
          <w:sz w:val="22"/>
          <w:szCs w:val="22"/>
        </w:rPr>
        <w:t>pravnih l</w:t>
      </w:r>
      <w:r w:rsidR="00A83A53">
        <w:rPr>
          <w:sz w:val="22"/>
          <w:szCs w:val="22"/>
        </w:rPr>
        <w:t>i</w:t>
      </w:r>
      <w:r w:rsidR="0047301D">
        <w:rPr>
          <w:sz w:val="22"/>
          <w:szCs w:val="22"/>
        </w:rPr>
        <w:t xml:space="preserve">jekova protiv </w:t>
      </w:r>
      <w:r w:rsidR="00A83A53">
        <w:rPr>
          <w:sz w:val="22"/>
          <w:szCs w:val="22"/>
        </w:rPr>
        <w:t xml:space="preserve">istog rješenja </w:t>
      </w:r>
      <w:r w:rsidR="0047301D">
        <w:rPr>
          <w:sz w:val="22"/>
          <w:szCs w:val="22"/>
        </w:rPr>
        <w:t xml:space="preserve">postati pravomoćno </w:t>
      </w:r>
      <w:r w:rsidR="00A63EC5" w:rsidRPr="00A63EC5">
        <w:rPr>
          <w:sz w:val="22"/>
          <w:szCs w:val="22"/>
        </w:rPr>
        <w:t>1</w:t>
      </w:r>
      <w:r w:rsidR="00FC127C">
        <w:rPr>
          <w:sz w:val="22"/>
          <w:szCs w:val="22"/>
        </w:rPr>
        <w:t>3</w:t>
      </w:r>
      <w:r w:rsidR="004F7DB6" w:rsidRPr="00A63EC5">
        <w:rPr>
          <w:sz w:val="22"/>
          <w:szCs w:val="22"/>
        </w:rPr>
        <w:t xml:space="preserve">. </w:t>
      </w:r>
      <w:r w:rsidR="00A63EC5" w:rsidRPr="00A63EC5">
        <w:rPr>
          <w:sz w:val="22"/>
          <w:szCs w:val="22"/>
        </w:rPr>
        <w:t>ožujka 2018</w:t>
      </w:r>
      <w:r w:rsidR="0047301D" w:rsidRPr="00A63EC5">
        <w:rPr>
          <w:sz w:val="22"/>
          <w:szCs w:val="22"/>
        </w:rPr>
        <w:t>. godine</w:t>
      </w:r>
      <w:r w:rsidR="00A83A53">
        <w:rPr>
          <w:sz w:val="22"/>
          <w:szCs w:val="22"/>
        </w:rPr>
        <w:t>, te će nastupanjem pravomoćnosti rješenja nastupiti pravni učinci zaključenja stečajnog po</w:t>
      </w:r>
      <w:r w:rsidR="00592F5E">
        <w:rPr>
          <w:sz w:val="22"/>
          <w:szCs w:val="22"/>
        </w:rPr>
        <w:t>stupka</w:t>
      </w:r>
      <w:r w:rsidR="00875D08">
        <w:rPr>
          <w:sz w:val="22"/>
          <w:szCs w:val="22"/>
        </w:rPr>
        <w:t xml:space="preserve"> uz napomenu da je određen</w:t>
      </w:r>
      <w:r w:rsidR="00592F5E">
        <w:rPr>
          <w:sz w:val="22"/>
          <w:szCs w:val="22"/>
        </w:rPr>
        <w:t xml:space="preserve"> </w:t>
      </w:r>
      <w:r w:rsidR="00875D08">
        <w:rPr>
          <w:sz w:val="22"/>
          <w:szCs w:val="22"/>
        </w:rPr>
        <w:t>nadzor</w:t>
      </w:r>
      <w:r w:rsidR="00875D08" w:rsidRPr="00875D08">
        <w:rPr>
          <w:sz w:val="22"/>
          <w:szCs w:val="22"/>
        </w:rPr>
        <w:t xml:space="preserve"> nad ispunjenjem stečajnoga plana</w:t>
      </w:r>
      <w:r w:rsidR="00B86664">
        <w:rPr>
          <w:sz w:val="22"/>
          <w:szCs w:val="22"/>
        </w:rPr>
        <w:t>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</w: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 xml:space="preserve">U Dubrovniku, </w:t>
      </w:r>
      <w:r w:rsidR="00A63EC5">
        <w:rPr>
          <w:b/>
          <w:sz w:val="22"/>
          <w:szCs w:val="22"/>
        </w:rPr>
        <w:t>23</w:t>
      </w:r>
      <w:r w:rsidR="004F7DB6">
        <w:rPr>
          <w:b/>
          <w:sz w:val="22"/>
          <w:szCs w:val="22"/>
        </w:rPr>
        <w:t xml:space="preserve">. </w:t>
      </w:r>
      <w:r w:rsidR="00A63EC5">
        <w:rPr>
          <w:b/>
          <w:sz w:val="22"/>
          <w:szCs w:val="22"/>
        </w:rPr>
        <w:t>veljače</w:t>
      </w:r>
      <w:r>
        <w:rPr>
          <w:b/>
          <w:sz w:val="22"/>
          <w:szCs w:val="22"/>
        </w:rPr>
        <w:t xml:space="preserve"> </w:t>
      </w:r>
      <w:r w:rsidRPr="008D73AD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1</w:t>
      </w:r>
      <w:r w:rsidR="00A63EC5">
        <w:rPr>
          <w:b/>
          <w:sz w:val="22"/>
          <w:szCs w:val="22"/>
        </w:rPr>
        <w:t>8</w:t>
      </w:r>
      <w:r w:rsidRPr="008D73AD">
        <w:rPr>
          <w:b/>
          <w:sz w:val="22"/>
          <w:szCs w:val="22"/>
        </w:rPr>
        <w:t>. godine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="008D218D">
        <w:rPr>
          <w:b/>
          <w:sz w:val="22"/>
          <w:szCs w:val="22"/>
        </w:rPr>
        <w:t>S</w:t>
      </w:r>
      <w:r w:rsidRPr="002D3E28">
        <w:rPr>
          <w:b/>
          <w:sz w:val="22"/>
          <w:szCs w:val="22"/>
        </w:rPr>
        <w:t xml:space="preserve">udac: </w:t>
      </w:r>
    </w:p>
    <w:p w:rsidRDefault="007C2D30" w:rsidP="007C2D30" w:rsidR="007C2D30" w:rsidRPr="0011773D">
      <w:pPr>
        <w:jc w:val="both"/>
        <w:rPr>
          <w:b/>
          <w:sz w:val="16"/>
          <w:szCs w:val="16"/>
        </w:rPr>
      </w:pPr>
    </w:p>
    <w:p w:rsidRDefault="00ED5FB2" w:rsidP="007C2D30" w:rsidR="007C2D3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D218D">
        <w:rPr>
          <w:b/>
          <w:sz w:val="22"/>
          <w:szCs w:val="22"/>
        </w:rPr>
        <w:t>Katarina Franković</w:t>
      </w:r>
    </w:p>
    <w:p w:rsidRDefault="00B86664" w:rsidP="007C2D30" w:rsidR="00B86664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POUKA O PRAVNOM LIJEKU</w:t>
      </w:r>
    </w:p>
    <w:p w:rsidRDefault="0050111B" w:rsidP="0050111B" w:rsidR="0050111B" w:rsidRPr="0050111B">
      <w:pPr>
        <w:jc w:val="both"/>
        <w:rPr>
          <w:sz w:val="22"/>
          <w:szCs w:val="22"/>
        </w:rPr>
      </w:pPr>
      <w:r w:rsidRPr="0050111B">
        <w:rPr>
          <w:sz w:val="22"/>
          <w:szCs w:val="22"/>
        </w:rPr>
        <w:t xml:space="preserve">Protiv ovog </w:t>
      </w:r>
      <w:r w:rsidR="00B86664">
        <w:rPr>
          <w:sz w:val="22"/>
          <w:szCs w:val="22"/>
        </w:rPr>
        <w:t>zaključka nije dopuštano izjaviti žalbu</w:t>
      </w:r>
      <w:r w:rsidRPr="0050111B">
        <w:rPr>
          <w:sz w:val="22"/>
          <w:szCs w:val="22"/>
        </w:rPr>
        <w:t xml:space="preserve"> (čl. 1</w:t>
      </w:r>
      <w:r w:rsidR="00B86664">
        <w:rPr>
          <w:sz w:val="22"/>
          <w:szCs w:val="22"/>
        </w:rPr>
        <w:t>9.</w:t>
      </w:r>
      <w:r w:rsidR="008D218D">
        <w:rPr>
          <w:sz w:val="22"/>
          <w:szCs w:val="22"/>
        </w:rPr>
        <w:t>st.7.</w:t>
      </w:r>
      <w:r w:rsidR="00B86664">
        <w:rPr>
          <w:sz w:val="22"/>
          <w:szCs w:val="22"/>
        </w:rPr>
        <w:t xml:space="preserve"> SZ</w:t>
      </w:r>
      <w:r w:rsidRPr="0050111B">
        <w:rPr>
          <w:sz w:val="22"/>
          <w:szCs w:val="22"/>
        </w:rPr>
        <w:t>).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</w:p>
    <w:p w:rsidRDefault="007C2D30" w:rsidP="007C2D30" w:rsidR="007C2D30">
      <w:pPr>
        <w:jc w:val="both"/>
        <w:rPr>
          <w:b/>
          <w:sz w:val="22"/>
          <w:szCs w:val="22"/>
        </w:rPr>
      </w:pPr>
      <w:r w:rsidRPr="0062250F">
        <w:rPr>
          <w:b/>
          <w:sz w:val="22"/>
          <w:szCs w:val="22"/>
        </w:rPr>
        <w:t>DN-a</w:t>
      </w:r>
      <w:r w:rsidRPr="0062250F">
        <w:rPr>
          <w:sz w:val="22"/>
          <w:szCs w:val="22"/>
        </w:rPr>
        <w:t>:</w:t>
      </w:r>
      <w:r w:rsidRPr="0062250F">
        <w:rPr>
          <w:b/>
          <w:sz w:val="22"/>
          <w:szCs w:val="22"/>
        </w:rPr>
        <w:t xml:space="preserve"> </w:t>
      </w:r>
    </w:p>
    <w:p w:rsidRDefault="001C3821" w:rsidP="00A63EC5" w:rsidR="00A63EC5" w:rsidRPr="00A63EC5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  <w:r w:rsidR="00A63EC5">
        <w:rPr>
          <w:sz w:val="22"/>
          <w:szCs w:val="22"/>
        </w:rPr>
        <w:t xml:space="preserve">putem </w:t>
      </w:r>
      <w:r w:rsidR="00A63EC5" w:rsidRPr="00A63EC5">
        <w:rPr>
          <w:sz w:val="22"/>
          <w:szCs w:val="22"/>
        </w:rPr>
        <w:t>mrežna stranica e oglasna ploča suda.</w:t>
      </w:r>
    </w:p>
    <w:p w:rsidRDefault="001C3821" w:rsidP="00A63EC5" w:rsidR="004F7DB6" w:rsidRPr="00A63EC5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A63EC5">
        <w:rPr>
          <w:sz w:val="22"/>
          <w:szCs w:val="22"/>
        </w:rPr>
        <w:t>stečajnom upravitelju</w:t>
      </w:r>
      <w:r w:rsidR="004F7DB6" w:rsidRPr="00A63EC5">
        <w:rPr>
          <w:sz w:val="22"/>
          <w:szCs w:val="22"/>
        </w:rPr>
        <w:t>,</w:t>
      </w:r>
      <w:r w:rsidR="00A63EC5" w:rsidRPr="00A63EC5">
        <w:t xml:space="preserve"> </w:t>
      </w:r>
      <w:r w:rsidR="00A63EC5" w:rsidRPr="00A63EC5">
        <w:rPr>
          <w:sz w:val="22"/>
          <w:szCs w:val="22"/>
        </w:rPr>
        <w:t>putem mrežna stranica e oglasna ploča suda</w:t>
      </w:r>
    </w:p>
    <w:p w:rsidRDefault="00A63EC5" w:rsidP="00A63EC5" w:rsidR="00A63EC5" w:rsidRPr="00A63EC5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A63EC5">
        <w:rPr>
          <w:sz w:val="22"/>
          <w:szCs w:val="22"/>
        </w:rPr>
        <w:t>članovi odbora vjerovnika putem mrežna stranica e oglasna ploča suda</w:t>
      </w:r>
    </w:p>
    <w:p w:rsidRDefault="008D218D" w:rsidP="001C3821" w:rsidR="00EF1AB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mrežna stranica </w:t>
      </w:r>
      <w:r w:rsidR="004F7DB6">
        <w:rPr>
          <w:sz w:val="22"/>
          <w:szCs w:val="22"/>
        </w:rPr>
        <w:t>e oglasna ploča</w:t>
      </w:r>
      <w:r>
        <w:rPr>
          <w:sz w:val="22"/>
          <w:szCs w:val="22"/>
        </w:rPr>
        <w:t xml:space="preserve"> suda</w:t>
      </w:r>
      <w:r w:rsidR="00EF1AB7">
        <w:rPr>
          <w:sz w:val="22"/>
          <w:szCs w:val="22"/>
        </w:rPr>
        <w:t>.</w:t>
      </w:r>
    </w:p>
    <w:p w:rsidRDefault="001C6B5E" w:rsidP="007C2D30" w:rsidR="001C6B5E">
      <w:pPr>
        <w:pStyle w:val="Tijeloteksta"/>
        <w:rPr>
          <w:sz w:val="22"/>
          <w:szCs w:val="22"/>
        </w:rPr>
      </w:pPr>
    </w:p>
    <w:p w:rsidRDefault="007C2D30" w:rsidP="001C6B5E" w:rsidR="007C2D30">
      <w:pPr>
        <w:pStyle w:val="Tijeloteksta"/>
        <w:ind w:firstLine="708"/>
        <w:rPr>
          <w:sz w:val="22"/>
          <w:szCs w:val="22"/>
        </w:rPr>
      </w:pPr>
    </w:p>
    <w:sectPr w:rsidSect="00101618" w:rsidR="007C2D30">
      <w:headerReference w:type="even" r:id="rId11"/>
      <w:headerReference w:type="default" r:id="rId12"/>
      <w:pgSz w:h="16838" w:w="11906"/>
      <w:pgMar w:gutter="0" w:footer="720" w:header="720" w:left="1797" w:bottom="1302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8A" w:rsidR="0097788A">
      <w:r>
        <w:separator/>
      </w:r>
    </w:p>
  </w:endnote>
  <w:endnote w:id="0" w:type="continuationSeparator">
    <w:p w:rsidRDefault="0097788A" w:rsidR="0097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8A" w:rsidR="0097788A">
      <w:r>
        <w:separator/>
      </w:r>
    </w:p>
  </w:footnote>
  <w:footnote w:id="0" w:type="continuationSeparator">
    <w:p w:rsidRDefault="0097788A" w:rsidR="00977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18" w:rsidP="00E91F84" w:rsidR="00101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618" w:rsidR="00101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FB2" w:rsidP="00ED5FB2" w:rsidR="00ED5FB2" w:rsidRPr="00DB133F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6-St.2</w:t>
    </w:r>
    <w:r w:rsidR="0050111B">
      <w:rPr>
        <w:b/>
        <w:sz w:val="22"/>
        <w:szCs w:val="22"/>
      </w:rPr>
      <w:t>8</w:t>
    </w:r>
    <w:r w:rsidRPr="00DB133F">
      <w:rPr>
        <w:b/>
        <w:sz w:val="22"/>
        <w:szCs w:val="22"/>
      </w:rPr>
      <w:t>6/201</w:t>
    </w:r>
    <w:r w:rsidR="0050111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11773D">
      <w:rPr>
        <w:b/>
        <w:sz w:val="22"/>
        <w:szCs w:val="22"/>
      </w:rPr>
      <w:t>49</w:t>
    </w:r>
  </w:p>
  <w:p w:rsidRDefault="00101618" w:rsidP="00643DFF" w:rsidR="00101618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8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10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7FF"/>
    <w:rsid w:val="0001160D"/>
    <w:rsid w:val="0003620F"/>
    <w:rsid w:val="00051284"/>
    <w:rsid w:val="00064E57"/>
    <w:rsid w:val="000A0590"/>
    <w:rsid w:val="000A638A"/>
    <w:rsid w:val="000B20CA"/>
    <w:rsid w:val="000B28EB"/>
    <w:rsid w:val="000B2F5E"/>
    <w:rsid w:val="000B3478"/>
    <w:rsid w:val="000C0655"/>
    <w:rsid w:val="000D53A9"/>
    <w:rsid w:val="00101618"/>
    <w:rsid w:val="00105FEC"/>
    <w:rsid w:val="0011773D"/>
    <w:rsid w:val="00126A63"/>
    <w:rsid w:val="00174101"/>
    <w:rsid w:val="001A66AE"/>
    <w:rsid w:val="001B14F0"/>
    <w:rsid w:val="001C3821"/>
    <w:rsid w:val="001C6AD2"/>
    <w:rsid w:val="001C6B5E"/>
    <w:rsid w:val="001D69F4"/>
    <w:rsid w:val="001F362D"/>
    <w:rsid w:val="001F5233"/>
    <w:rsid w:val="001F5C5F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906B5"/>
    <w:rsid w:val="00290D53"/>
    <w:rsid w:val="00296315"/>
    <w:rsid w:val="002A0DB1"/>
    <w:rsid w:val="002B31C8"/>
    <w:rsid w:val="002B507E"/>
    <w:rsid w:val="002C324E"/>
    <w:rsid w:val="002D1CB0"/>
    <w:rsid w:val="002E15C6"/>
    <w:rsid w:val="002F1319"/>
    <w:rsid w:val="00320035"/>
    <w:rsid w:val="00327EBD"/>
    <w:rsid w:val="00331AD9"/>
    <w:rsid w:val="003356EA"/>
    <w:rsid w:val="003658E5"/>
    <w:rsid w:val="00367630"/>
    <w:rsid w:val="003A3C3F"/>
    <w:rsid w:val="003D4346"/>
    <w:rsid w:val="003F2396"/>
    <w:rsid w:val="003F6873"/>
    <w:rsid w:val="00412AEA"/>
    <w:rsid w:val="00416A8E"/>
    <w:rsid w:val="00437DC8"/>
    <w:rsid w:val="00445ABB"/>
    <w:rsid w:val="00467CE8"/>
    <w:rsid w:val="0047301D"/>
    <w:rsid w:val="0047391E"/>
    <w:rsid w:val="004777F0"/>
    <w:rsid w:val="00480285"/>
    <w:rsid w:val="00485ECE"/>
    <w:rsid w:val="004A6938"/>
    <w:rsid w:val="004B231E"/>
    <w:rsid w:val="004D1B5C"/>
    <w:rsid w:val="004D66D4"/>
    <w:rsid w:val="004E009F"/>
    <w:rsid w:val="004E5DA4"/>
    <w:rsid w:val="004F524C"/>
    <w:rsid w:val="004F7DB6"/>
    <w:rsid w:val="0050111B"/>
    <w:rsid w:val="005325A1"/>
    <w:rsid w:val="00543C4D"/>
    <w:rsid w:val="00544BB2"/>
    <w:rsid w:val="005525BB"/>
    <w:rsid w:val="00555C1C"/>
    <w:rsid w:val="00556CD4"/>
    <w:rsid w:val="00562104"/>
    <w:rsid w:val="00563512"/>
    <w:rsid w:val="00563AEC"/>
    <w:rsid w:val="00592F5E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250F"/>
    <w:rsid w:val="00625FFE"/>
    <w:rsid w:val="0063094D"/>
    <w:rsid w:val="00640D3F"/>
    <w:rsid w:val="00643DFF"/>
    <w:rsid w:val="006768CB"/>
    <w:rsid w:val="00690E16"/>
    <w:rsid w:val="00693E25"/>
    <w:rsid w:val="00696C8D"/>
    <w:rsid w:val="00696D6A"/>
    <w:rsid w:val="006A3FB9"/>
    <w:rsid w:val="006A4F79"/>
    <w:rsid w:val="006B6037"/>
    <w:rsid w:val="006C4470"/>
    <w:rsid w:val="006E0149"/>
    <w:rsid w:val="007109A8"/>
    <w:rsid w:val="00722770"/>
    <w:rsid w:val="007372A4"/>
    <w:rsid w:val="007436BD"/>
    <w:rsid w:val="00784C2C"/>
    <w:rsid w:val="007861F8"/>
    <w:rsid w:val="007B5FA2"/>
    <w:rsid w:val="007B6140"/>
    <w:rsid w:val="007C2D30"/>
    <w:rsid w:val="007C4B39"/>
    <w:rsid w:val="007D725F"/>
    <w:rsid w:val="00801B48"/>
    <w:rsid w:val="00804EDD"/>
    <w:rsid w:val="008140C5"/>
    <w:rsid w:val="00822CE0"/>
    <w:rsid w:val="00822ED9"/>
    <w:rsid w:val="00827A36"/>
    <w:rsid w:val="008300EE"/>
    <w:rsid w:val="00831499"/>
    <w:rsid w:val="00834AF3"/>
    <w:rsid w:val="00847E59"/>
    <w:rsid w:val="00855767"/>
    <w:rsid w:val="00871BAD"/>
    <w:rsid w:val="00872314"/>
    <w:rsid w:val="00875AF1"/>
    <w:rsid w:val="00875D08"/>
    <w:rsid w:val="0087614D"/>
    <w:rsid w:val="008801AE"/>
    <w:rsid w:val="008977C4"/>
    <w:rsid w:val="00897B76"/>
    <w:rsid w:val="008A55DD"/>
    <w:rsid w:val="008A5752"/>
    <w:rsid w:val="008B5C6A"/>
    <w:rsid w:val="008B699C"/>
    <w:rsid w:val="008C68B8"/>
    <w:rsid w:val="008C7C09"/>
    <w:rsid w:val="008D136B"/>
    <w:rsid w:val="008D218D"/>
    <w:rsid w:val="008D4212"/>
    <w:rsid w:val="008D791C"/>
    <w:rsid w:val="008E6A80"/>
    <w:rsid w:val="00900613"/>
    <w:rsid w:val="009117EE"/>
    <w:rsid w:val="009154DF"/>
    <w:rsid w:val="00933CF6"/>
    <w:rsid w:val="00952E30"/>
    <w:rsid w:val="009540AE"/>
    <w:rsid w:val="00960197"/>
    <w:rsid w:val="009601E7"/>
    <w:rsid w:val="00967324"/>
    <w:rsid w:val="009768A8"/>
    <w:rsid w:val="0097788A"/>
    <w:rsid w:val="00977FF0"/>
    <w:rsid w:val="009822BE"/>
    <w:rsid w:val="009844E9"/>
    <w:rsid w:val="00986078"/>
    <w:rsid w:val="00996895"/>
    <w:rsid w:val="009A2F41"/>
    <w:rsid w:val="009A52B0"/>
    <w:rsid w:val="009A5CC2"/>
    <w:rsid w:val="009B717A"/>
    <w:rsid w:val="009D2DC6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6231D"/>
    <w:rsid w:val="00A63EC5"/>
    <w:rsid w:val="00A66E4D"/>
    <w:rsid w:val="00A71619"/>
    <w:rsid w:val="00A738B3"/>
    <w:rsid w:val="00A83A5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F4378"/>
    <w:rsid w:val="00AF51CE"/>
    <w:rsid w:val="00AF7075"/>
    <w:rsid w:val="00B1660C"/>
    <w:rsid w:val="00B2526C"/>
    <w:rsid w:val="00B26D04"/>
    <w:rsid w:val="00B3302D"/>
    <w:rsid w:val="00B3737E"/>
    <w:rsid w:val="00B4286B"/>
    <w:rsid w:val="00B50A1E"/>
    <w:rsid w:val="00B53DC6"/>
    <w:rsid w:val="00B53F18"/>
    <w:rsid w:val="00B70172"/>
    <w:rsid w:val="00B86664"/>
    <w:rsid w:val="00B86CF7"/>
    <w:rsid w:val="00BB11DC"/>
    <w:rsid w:val="00BB17E5"/>
    <w:rsid w:val="00BD01C0"/>
    <w:rsid w:val="00BD3AAB"/>
    <w:rsid w:val="00BD43BA"/>
    <w:rsid w:val="00BD5601"/>
    <w:rsid w:val="00BF404F"/>
    <w:rsid w:val="00BF4E2A"/>
    <w:rsid w:val="00C150DF"/>
    <w:rsid w:val="00C1564B"/>
    <w:rsid w:val="00C16F54"/>
    <w:rsid w:val="00C31786"/>
    <w:rsid w:val="00C3316C"/>
    <w:rsid w:val="00C35ABF"/>
    <w:rsid w:val="00C452A3"/>
    <w:rsid w:val="00C67A88"/>
    <w:rsid w:val="00C70C98"/>
    <w:rsid w:val="00C87615"/>
    <w:rsid w:val="00CA1B67"/>
    <w:rsid w:val="00CD7055"/>
    <w:rsid w:val="00CD713B"/>
    <w:rsid w:val="00CD7839"/>
    <w:rsid w:val="00CE637D"/>
    <w:rsid w:val="00CE7A86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730E"/>
    <w:rsid w:val="00DC564C"/>
    <w:rsid w:val="00DC79E8"/>
    <w:rsid w:val="00DD372B"/>
    <w:rsid w:val="00DD45C6"/>
    <w:rsid w:val="00DD6D6D"/>
    <w:rsid w:val="00DE5101"/>
    <w:rsid w:val="00E003D1"/>
    <w:rsid w:val="00E02687"/>
    <w:rsid w:val="00E0274C"/>
    <w:rsid w:val="00E041D9"/>
    <w:rsid w:val="00E143AA"/>
    <w:rsid w:val="00E26890"/>
    <w:rsid w:val="00E30EAF"/>
    <w:rsid w:val="00E35C74"/>
    <w:rsid w:val="00E35D17"/>
    <w:rsid w:val="00E56924"/>
    <w:rsid w:val="00E60255"/>
    <w:rsid w:val="00E677F1"/>
    <w:rsid w:val="00E83DF3"/>
    <w:rsid w:val="00E858AA"/>
    <w:rsid w:val="00E876B0"/>
    <w:rsid w:val="00E91F84"/>
    <w:rsid w:val="00EA2CD0"/>
    <w:rsid w:val="00EA3204"/>
    <w:rsid w:val="00EC637D"/>
    <w:rsid w:val="00ED5FB2"/>
    <w:rsid w:val="00EE6D04"/>
    <w:rsid w:val="00EF1AB7"/>
    <w:rsid w:val="00EF6C3B"/>
    <w:rsid w:val="00EF715C"/>
    <w:rsid w:val="00F04726"/>
    <w:rsid w:val="00F1646D"/>
    <w:rsid w:val="00F16825"/>
    <w:rsid w:val="00F31170"/>
    <w:rsid w:val="00F54CAB"/>
    <w:rsid w:val="00F60F33"/>
    <w:rsid w:val="00F65A18"/>
    <w:rsid w:val="00F72474"/>
    <w:rsid w:val="00F77C33"/>
    <w:rsid w:val="00F826FA"/>
    <w:rsid w:val="00F87EBD"/>
    <w:rsid w:val="00FA25AB"/>
    <w:rsid w:val="00FB2875"/>
    <w:rsid w:val="00FB3BDB"/>
    <w:rsid w:val="00FC127C"/>
    <w:rsid w:val="00FC5D91"/>
    <w:rsid w:val="00FD04CB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0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7F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7F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7F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7F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63EC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0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7F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7F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7F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7F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63E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ŽALBE-otp. 19.10.2017.
original spis u suca!!!!!!!!!!!!!</izvorni_sadrzaj>
    <derivirana_varijabla naziv="DomainObject.Predmet.PrimjedbaSuca_1">ŽALBE-otp. 19.10.2017.
original spis u suca!!!!!!!!!!!!!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1361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2018-02-23T10:15:00Z</dcterms:created>
  <dc:creator>Srđan Gavranić</dc:creator>
  <cp:lastModifiedBy>Katarina Franković</cp:lastModifiedBy>
  <cp:lastPrinted>2018-02-23T10:15:00Z</cp:lastPrinted>
  <dcterms:modified xmlns:xsi="http://www.w3.org/2001/XMLSchema-instance" xsi:type="dcterms:W3CDTF">2018-02-23T10:17:00Z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stečajni plan čl 344 st 3  1307  16 dingač.docx)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