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f70c" w14:paraId="b4df70c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DD4839">
        <w:t>1044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C9603A" w:rsidR="00A247C1" w:rsidRPr="00C9603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1416CB" w:rsidR="005402E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C9603A">
        <w:t>BOREALIS BEAUTY jednostavno društvo s ograničenom odgovornošću za usluge, Vrbovec, Župana Junka 17, MBS: 080955422, OIB: 97005714508</w:t>
      </w:r>
      <w:r>
        <w:t xml:space="preserve">, dana </w:t>
      </w:r>
      <w:r w:rsidR="00902821">
        <w:t>2</w:t>
      </w:r>
      <w:r w:rsidR="00763529">
        <w:t>8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   </w:t>
      </w:r>
    </w:p>
    <w:p w:rsidRDefault="00D27F5C" w:rsidP="001416CB" w:rsidR="009D2F35">
      <w:pPr>
        <w:ind w:firstLine="708"/>
        <w:jc w:val="both"/>
      </w:pPr>
      <w:r>
        <w:t xml:space="preserve">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C9603A">
        <w:t xml:space="preserve">BOREALIS BEAUTY jednostavno društvo s ograničenom odgovornošću za usluge, Vrbovec, Župana Junka 17, MBS: 080955422, OIB: 97005714508.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402EB" w:rsidR="005402E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5402EB">
        <w:t>Sabina Lalić, Osijek, Gundulićeva 5, OIB: 09145874795</w:t>
      </w:r>
    </w:p>
    <w:p w:rsidRDefault="004017A0" w:rsidP="004017A0" w:rsidR="004017A0" w:rsidRPr="004017A0">
      <w:pPr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C9603A">
        <w:t xml:space="preserve">BOREALIS BEAUTY jednostavno društvo s ograničenom odgovornošću za usluge, Vrbovec, Župana Junka 17, MBS: 080955422, OIB: 97005714508. 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4017A0" w:rsidP="004017A0" w:rsidR="004017A0">
      <w:pPr>
        <w:pStyle w:val="Tijeloteksta"/>
        <w:rPr>
          <w:bCs/>
        </w:rPr>
      </w:pPr>
    </w:p>
    <w:p w:rsidRDefault="00F877AB" w:rsidP="004017A0" w:rsidR="004017A0" w:rsidRPr="009371E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C9603A">
        <w:rPr>
          <w:bCs/>
        </w:rPr>
        <w:t>20</w:t>
      </w:r>
      <w:r w:rsidRPr="00F877AB">
        <w:rPr>
          <w:bCs/>
        </w:rPr>
        <w:t xml:space="preserve">. </w:t>
      </w:r>
      <w:r w:rsidR="00C9603A">
        <w:rPr>
          <w:bCs/>
        </w:rPr>
        <w:t>trav</w:t>
      </w:r>
      <w:r w:rsidR="00DC07B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C9603A">
        <w:rPr>
          <w:bCs/>
        </w:rPr>
        <w:t>2245</w:t>
      </w:r>
      <w:r w:rsidRPr="00F877AB">
        <w:rPr>
          <w:bCs/>
        </w:rPr>
        <w:t xml:space="preserve"> od </w:t>
      </w:r>
      <w:r w:rsidR="00763529">
        <w:rPr>
          <w:bCs/>
        </w:rPr>
        <w:t>1</w:t>
      </w:r>
      <w:r w:rsidR="00C9603A">
        <w:rPr>
          <w:bCs/>
        </w:rPr>
        <w:t>9</w:t>
      </w:r>
      <w:r w:rsidR="001416CB">
        <w:rPr>
          <w:bCs/>
        </w:rPr>
        <w:t xml:space="preserve">. </w:t>
      </w:r>
      <w:r w:rsidR="00C9603A">
        <w:rPr>
          <w:bCs/>
        </w:rPr>
        <w:t>trav</w:t>
      </w:r>
      <w:r w:rsidR="00763529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C9603A">
        <w:t>BOREALIS BEAUTY jednostavno društvo s ograničenom odgovornošću za usluge, Vrbovec, Župana Junka 17, MBS: 080955422, OIB: 97005714508</w:t>
      </w:r>
      <w:r w:rsidR="004017A0">
        <w:t xml:space="preserve">. </w:t>
      </w:r>
    </w:p>
    <w:p w:rsidRDefault="001416CB" w:rsidP="001416CB" w:rsidR="001416CB">
      <w:pPr>
        <w:pStyle w:val="Tijeloteksta"/>
        <w:ind w:firstLine="708"/>
      </w:pPr>
    </w:p>
    <w:p w:rsidRDefault="00763529" w:rsidP="00763529" w:rsidR="0076352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763529" w:rsidP="00763529" w:rsidR="00DC07B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DC07BB" w:rsidP="001416CB" w:rsidR="00DC07BB">
      <w:pPr>
        <w:pStyle w:val="Tijeloteksta"/>
        <w:ind w:firstLine="708"/>
        <w:rPr>
          <w:bCs/>
        </w:rPr>
      </w:pPr>
    </w:p>
    <w:p w:rsidRDefault="00763529" w:rsidP="00763529" w:rsidR="004017A0">
      <w:pPr>
        <w:pStyle w:val="Tijeloteksta"/>
        <w:ind w:firstLine="708"/>
        <w:jc w:val="right"/>
        <w:rPr>
          <w:bCs/>
        </w:rPr>
      </w:pPr>
      <w:r>
        <w:rPr>
          <w:bCs/>
        </w:rPr>
        <w:t>18 St-</w:t>
      </w:r>
      <w:r w:rsidR="00C9603A">
        <w:rPr>
          <w:bCs/>
        </w:rPr>
        <w:t>1044</w:t>
      </w:r>
      <w:r>
        <w:rPr>
          <w:bCs/>
        </w:rPr>
        <w:t>/17-4</w:t>
      </w:r>
    </w:p>
    <w:p w:rsidRDefault="00763529" w:rsidP="00763529" w:rsidR="00763529">
      <w:pPr>
        <w:pStyle w:val="Tijeloteksta"/>
        <w:ind w:firstLine="708"/>
        <w:jc w:val="right"/>
        <w:rPr>
          <w:bCs/>
        </w:rPr>
      </w:pP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5402EB">
        <w:t>03</w:t>
      </w:r>
      <w:r w:rsidR="006704D6">
        <w:t xml:space="preserve">. </w:t>
      </w:r>
      <w:r w:rsidR="005402EB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C9603A">
        <w:t>1044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5402EB">
        <w:t>8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5402EB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6A8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30A44AC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B66A8"/>
    <w:rsid w:val="003C01DF"/>
    <w:rsid w:val="003C71D2"/>
    <w:rsid w:val="003D02B1"/>
    <w:rsid w:val="003E7C98"/>
    <w:rsid w:val="004017A0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02EB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3529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9603A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C07BB"/>
    <w:rsid w:val="00DD4839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6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6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6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6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6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6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6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6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6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6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St-1044/2017</izvorni_sadrzaj>
    <derivirana_varijabla naziv="DomainObject.Predmet.OznakaBroj_1">St-1044/2017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BOREALIS BEAUTY jednostavno društvo s ograničenom odgovornošću za usluge</izvorni_sadrzaj>
    <derivirana_varijabla naziv="DomainObject.Predmet.ProtustrankaFormated_1">  BOREALIS BEAUTY jednostavno društvo s ograničenom odgovornošću za usluge</derivirana_varijabla>
  </DomainObject.Predmet.ProtustrankaFormated>
  <DomainObject.Predmet.ProtustrankaFormatedOIB>
    <izvorni_sadrzaj>  BOREALIS BEAUTY jednostavno društvo s ograničenom odgovornošću za usluge, OIB 97005714508</izvorni_sadrzaj>
    <derivirana_varijabla naziv="DomainObject.Predmet.ProtustrankaFormatedOIB_1">  BOREALIS BEAUTY jednostavno društvo s ograničenom odgovornošću za usluge, OIB 97005714508</derivirana_varijabla>
  </DomainObject.Predmet.ProtustrankaFormatedOIB>
  <DomainObject.Predmet.ProtustrankaFormatedWithAdress>
    <izvorni_sadrzaj> BOREALIS BEAUTY jednostavno društvo s ograničenom odgovornošću za usluge, Župana Junka 17 , 10340 Vrbovec</izvorni_sadrzaj>
    <derivirana_varijabla naziv="DomainObject.Predmet.ProtustrankaFormatedWithAdress_1"> BOREALIS BEAUTY jednostavno društvo s ograničenom odgovornošću za usluge, Župana Junka 17 , 10340 Vrbovec</derivirana_varijabla>
  </DomainObject.Predmet.ProtustrankaFormatedWithAdress>
  <DomainObject.Predmet.ProtustrankaFormatedWithAdressOIB>
    <izvorni_sadrzaj> BOREALIS BEAUTY jednostavno društvo s ograničenom odgovornošću za usluge, OIB 97005714508, Župana Junka 17 , 10340 Vrbovec</izvorni_sadrzaj>
    <derivirana_varijabla naziv="DomainObject.Predmet.ProtustrankaFormatedWithAdressOIB_1"> BOREALIS BEAUTY jednostavno društvo s ograničenom odgovornošću za usluge, OIB 97005714508, Župana Junka 17 , 10340 Vrbovec</derivirana_varijabla>
  </DomainObject.Predmet.ProtustrankaFormatedWithAdressOIB>
  <DomainObject.Predmet.ProtustrankaWithAdress>
    <izvorni_sadrzaj>BOREALIS BEAUTY jednostavno društvo s ograničenom odgovornošću za usluge Župana Junka 17 , 10340 Vrbovec</izvorni_sadrzaj>
    <derivirana_varijabla naziv="DomainObject.Predmet.ProtustrankaWithAdress_1">BOREALIS BEAUTY jednostavno društvo s ograničenom odgovornošću za usluge Župana Junka 17 , 10340 Vrbovec</derivirana_varijabla>
  </DomainObject.Predmet.ProtustrankaWithAdress>
  <DomainObject.Predmet.ProtustrankaWithAdressOIB>
    <izvorni_sadrzaj>BOREALIS BEAUTY jednostavno društvo s ograničenom odgovornošću za usluge, OIB 97005714508, Župana Junka 17 , 10340 Vrbovec</izvorni_sadrzaj>
    <derivirana_varijabla naziv="DomainObject.Predmet.ProtustrankaWithAdressOIB_1">BOREALIS BEAUTY jednostavno društvo s ograničenom odgovornošću za usluge, OIB 97005714508, Župana Junka 17 , 10340 Vrbovec</derivirana_varijabla>
  </DomainObject.Predmet.ProtustrankaWithAdressOIB>
  <DomainObject.Predmet.ProtustrankaNazivFormated>
    <izvorni_sadrzaj>BOREALIS BEAUTY jednostavno društvo s ograničenom odgovornošću za usluge</izvorni_sadrzaj>
    <derivirana_varijabla naziv="DomainObject.Predmet.ProtustrankaNazivFormated_1">BOREALIS BEAUTY jednostavno društvo s ograničenom odgovornošću za usluge</derivirana_varijabla>
  </DomainObject.Predmet.ProtustrankaNazivFormated>
  <DomainObject.Predmet.ProtustrankaNazivFormatedOIB>
    <izvorni_sadrzaj>BOREALIS BEAUTY jednostavno društvo s ograničenom odgovornošću za usluge, OIB 97005714508</izvorni_sadrzaj>
    <derivirana_varijabla naziv="DomainObject.Predmet.ProtustrankaNazivFormatedOIB_1">BOREALIS BEAUTY jednostavno društvo s ograničenom odgovornošću za usluge, OIB 97005714508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BOREALIS BEAUTY jednostavno društvo s ograničenom odgovornošću za usluge</item>
    </izvorni_sadrzaj>
    <derivirana_varijabla naziv="DomainObject.Predmet.ProtuStrankaListFormated_1">
      <item>BOREALIS BEAUTY jednostavno društvo s ograničenom odgovornošću za usluge</item>
    </derivirana_varijabla>
  </DomainObject.Predmet.ProtuStrankaListFormated>
  <DomainObject.Predmet.ProtuStrankaListFormatedOIB>
    <izvorni_sadrzaj>
      <item>BOREALIS BEAUTY jednostavno društvo s ograničenom odgovornošću za usluge, OIB 97005714508</item>
    </izvorni_sadrzaj>
    <derivirana_varijabla naziv="DomainObject.Predmet.ProtuStrankaListFormatedOIB_1">
      <item>BOREALIS BEAUTY jednostavno društvo s ograničenom odgovornošću za usluge, OIB 97005714508</item>
    </derivirana_varijabla>
  </DomainObject.Predmet.ProtuStrankaListFormatedOIB>
  <DomainObject.Predmet.ProtuStrankaListFormatedWithAdress>
    <izvorni_sadrzaj>
      <item>BOREALIS BEAUTY jednostavno društvo s ograničenom odgovornošću za usluge, Župana Junka 17 , 10340 Vrbovec</item>
    </izvorni_sadrzaj>
    <derivirana_varijabla naziv="DomainObject.Predmet.ProtuStrankaListFormatedWithAdress_1">
      <item>BOREALIS BEAUTY jednostavno društvo s ograničenom odgovornošću za usluge, Župana Junka 17 , 10340 Vrbovec</item>
    </derivirana_varijabla>
  </DomainObject.Predmet.ProtuStrankaListFormatedWithAdress>
  <DomainObject.Predmet.ProtuStrankaListFormatedWithAdressOIB>
    <izvorni_sadrzaj>
      <item>BOREALIS BEAUTY jednostavno društvo s ograničenom odgovornošću za usluge, OIB 97005714508, Župana Junka 17 , 10340 Vrbovec</item>
    </izvorni_sadrzaj>
    <derivirana_varijabla naziv="DomainObject.Predmet.ProtuStrankaListFormatedWithAdressOIB_1">
      <item>BOREALIS BEAUTY jednostavno društvo s ograničenom odgovornošću za usluge, OIB 97005714508, Župana Junka 17 , 10340 Vrbovec</item>
    </derivirana_varijabla>
  </DomainObject.Predmet.ProtuStrankaListFormatedWithAdressOIB>
  <DomainObject.Predmet.ProtuStrankaListNazivFormated>
    <izvorni_sadrzaj>
      <item>BOREALIS BEAUTY jednostavno društvo s ograničenom odgovornošću za usluge</item>
    </izvorni_sadrzaj>
    <derivirana_varijabla naziv="DomainObject.Predmet.ProtuStrankaListNazivFormated_1">
      <item>BOREALIS BEAUTY jednostavno društvo s ograničenom odgovornošću za usluge</item>
    </derivirana_varijabla>
  </DomainObject.Predmet.ProtuStrankaListNazivFormated>
  <DomainObject.Predmet.ProtuStrankaListNazivFormatedOIB>
    <izvorni_sadrzaj>
      <item>BOREALIS BEAUTY jednostavno društvo s ograničenom odgovornošću za usluge, OIB 97005714508</item>
    </izvorni_sadrzaj>
    <derivirana_varijabla naziv="DomainObject.Predmet.ProtuStrankaListNazivFormatedOIB_1">
      <item>BOREALIS BEAUTY jednostavno društvo s ograničenom odgovornošću za usluge, OIB 97005714508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BOREALIS BEAUTY jednostavno društvo s ograničenom odgovornošću za usluge</izvorni_sadrzaj>
    <derivirana_varijabla naziv="DomainObject.Predmet.ProtustrankaIDrugi_1">BOREALIS BEAUTY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BOREALIS BEAUTY jednostavno društvo s ograničenom odgovornošću za usluge, OIB 97005714508, Župana Junka 17 , 10340 Vrbovec</izvorni_sadrzaj>
    <derivirana_varijabla naziv="DomainObject.Predmet.ProtustrankaIDrugiAdressOIB_1">BOREALIS BEAUTY jednostavno društvo s ograničenom odgovornošću za usluge, OIB 97005714508, Župana Junka 17 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BOREALIS BEAUTY jednostavno društvo s ograničenom odgovornošću za usluge</item>
      <item>FINA Regionalni centar Zagreb</item>
    </izvorni_sadrzaj>
    <derivirana_varijabla naziv="DomainObject.Predmet.SudioniciListNaziv_1">
      <item>BOREALIS BEAUTY jednostavno društvo s ograničenom odgovornošću za usluge</item>
      <item>FINA Regionalni centar Zagreb</item>
    </derivirana_varijabla>
  </DomainObject.Predmet.SudioniciListNaziv>
  <DomainObject.Predmet.SudioniciListAdressOIB>
    <izvorni_sadrzaj>
      <item>BOREALIS BEAUTY jednostavno društvo s ograničenom odgovornošću za usluge, OIB 97005714508, Župana Junka 17 ,10340 Vrbovec</item>
      <item>FINA Regionalni centar Zagreb, OIB 85821130368, Trg svibanjskih žrtava 1995. br. 1,10000 Zagreb</item>
    </izvorni_sadrzaj>
    <derivirana_varijabla naziv="DomainObject.Predmet.SudioniciListAdressOIB_1">
      <item>BOREALIS BEAUTY jednostavno društvo s ograničenom odgovornošću za usluge, OIB 97005714508, Župana Junka 17 ,10340 Vrbovec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97005714508</item>
      <item>, OIB 85821130368</item>
    </izvorni_sadrzaj>
    <derivirana_varijabla naziv="DomainObject.Predmet.SudioniciListNazivOIB_1">
      <item>, OIB 97005714508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A0604D-15DF-4400-960E-03FADB9F0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3250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2017-11-28T11:05:00Z</dcterms:created>
  <dc:creator>Korisnik</dc:creator>
  <cp:lastModifiedBy>Gordana Harc</cp:lastModifiedBy>
  <cp:lastPrinted>2017-11-28T10:56:00Z</cp:lastPrinted>
  <dcterms:modified xmlns:xsi="http://www.w3.org/2001/XMLSchema-instance" xsi:type="dcterms:W3CDTF">2017-11-28T11:09:00Z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