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7062" w14:paraId="b267062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807243">
        <w:rPr>
          <w:lang w:val="hr-HR"/>
        </w:rPr>
        <w:t>977</w:t>
      </w:r>
      <w:r w:rsidR="00DD51FC">
        <w:rPr>
          <w:lang w:val="hr-HR"/>
        </w:rPr>
        <w:t>/</w:t>
      </w:r>
      <w:r w:rsidRPr="00F20BF1">
        <w:rPr>
          <w:lang w:val="hr-HR"/>
        </w:rPr>
        <w:t>1</w:t>
      </w:r>
      <w:r>
        <w:rPr>
          <w:lang w:val="hr-HR"/>
        </w:rPr>
        <w:t>5</w:t>
      </w:r>
      <w:r w:rsidRPr="00F20BF1">
        <w:rPr>
          <w:lang w:val="hr-HR"/>
        </w:rPr>
        <w:t>-</w:t>
      </w:r>
      <w:r w:rsidR="00193965">
        <w:rPr>
          <w:lang w:val="hr-HR"/>
        </w:rPr>
        <w:t>3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454205">
        <w:t>tečajnog pos</w:t>
      </w:r>
      <w:r w:rsidR="00807243">
        <w:t>tupka protiv dužnika PRIMUS INFORMATIKA j.</w:t>
      </w:r>
      <w:r w:rsidR="00247894">
        <w:t>d.o.o.</w:t>
      </w:r>
      <w:r w:rsidR="002E00D7">
        <w:t>,</w:t>
      </w:r>
      <w:r w:rsidR="00D07ECC">
        <w:t xml:space="preserve"> OIB:</w:t>
      </w:r>
      <w:r w:rsidR="00B908CA">
        <w:t xml:space="preserve"> </w:t>
      </w:r>
      <w:r w:rsidR="00807243">
        <w:t>53321140196</w:t>
      </w:r>
      <w:r w:rsidR="00D07ECC">
        <w:t xml:space="preserve"> s</w:t>
      </w:r>
      <w:r w:rsidR="007A0FF6">
        <w:t>a s</w:t>
      </w:r>
      <w:r w:rsidR="00807243">
        <w:t>jedištem u Varaždinska 23</w:t>
      </w:r>
      <w:r w:rsidR="00193965">
        <w:t>,</w:t>
      </w:r>
      <w:r w:rsidR="00807243">
        <w:t xml:space="preserve"> Donji Kućan, 42000 Varaždin</w:t>
      </w:r>
      <w:r w:rsidR="00247894">
        <w:t>,</w:t>
      </w:r>
      <w:r w:rsidR="00AD67CB">
        <w:t xml:space="preserve"> d</w:t>
      </w:r>
      <w:r w:rsidR="00807243">
        <w:t>ana 7. prosinca</w:t>
      </w:r>
      <w:r w:rsidR="00920620">
        <w:t xml:space="preserve"> 2015.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</w:t>
      </w:r>
      <w:r w:rsidR="005612AF">
        <w:rPr>
          <w:lang w:val="hr-HR"/>
        </w:rPr>
        <w:t xml:space="preserve"> dužnika</w:t>
      </w:r>
      <w:r w:rsidR="00807243" w:rsidRPr="00807243">
        <w:t xml:space="preserve"> </w:t>
      </w:r>
      <w:r w:rsidR="00807243">
        <w:t>PRIMUS INFORMATIKA j.d.o.o., OIB: 53321140196 sa sjedištem u Varaždinska 23, Donji Kućan, 42000 Varaždin</w:t>
      </w:r>
      <w:r w:rsidR="00454205">
        <w:t xml:space="preserve">, </w:t>
      </w:r>
      <w:r w:rsidR="00B82432">
        <w:t>iznosi</w:t>
      </w:r>
      <w:r w:rsidR="0071237B">
        <w:t xml:space="preserve"> </w:t>
      </w:r>
      <w:r w:rsidR="00807243">
        <w:t xml:space="preserve">1.832,85  </w:t>
      </w:r>
      <w:r w:rsidR="0020506B">
        <w:t>kn.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II/ Poziva se d</w:t>
      </w:r>
      <w:r w:rsidR="002E00D7">
        <w:t>irektor dužnika</w:t>
      </w:r>
      <w:r w:rsidR="00807243">
        <w:t xml:space="preserve"> Dario Grđan</w:t>
      </w:r>
      <w:r w:rsidR="00130F93">
        <w:t>,</w:t>
      </w:r>
      <w:r w:rsidR="00807243">
        <w:t xml:space="preserve"> iz Varaždina</w:t>
      </w:r>
      <w:r w:rsidR="00F52081">
        <w:t>,</w:t>
      </w:r>
      <w:r w:rsidR="00807243">
        <w:t xml:space="preserve"> Ivana Kukuljevića 10/A</w:t>
      </w:r>
      <w:r w:rsidR="000202A5">
        <w:t>, OIB: 64603512487</w:t>
      </w:r>
      <w:r w:rsidR="00454205">
        <w:t>,</w:t>
      </w:r>
      <w:r w:rsidR="00130F93">
        <w:t xml:space="preserve"> da</w:t>
      </w:r>
      <w:r w:rsidR="00B908CA">
        <w:t xml:space="preserve"> </w:t>
      </w:r>
      <w:r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807243">
        <w:rPr>
          <w:lang w:val="hr-HR"/>
        </w:rPr>
        <w:t xml:space="preserve">Dana 2. prosinca </w:t>
      </w:r>
      <w:r>
        <w:rPr>
          <w:lang w:val="hr-HR"/>
        </w:rPr>
        <w:t>2015.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</w:t>
      </w:r>
      <w:r w:rsidR="000202A5">
        <w:rPr>
          <w:lang w:val="hr-HR"/>
        </w:rPr>
        <w:t xml:space="preserve">a Varaždin podnio je prijedlog </w:t>
      </w:r>
      <w:r>
        <w:rPr>
          <w:lang w:val="hr-HR"/>
        </w:rPr>
        <w:t>za otvaranje stečajnog postupka nad dužnikom</w:t>
      </w:r>
      <w:r w:rsidR="00807243" w:rsidRPr="00807243">
        <w:t xml:space="preserve"> </w:t>
      </w:r>
      <w:r w:rsidR="00807243">
        <w:t>PRIMUS INFORMATIKA j.d.o.o., OIB: 53321140196 sa sjedištem u Varaždinska 23, Donji Kućan, 42000 Varaždin</w:t>
      </w:r>
      <w:r>
        <w:t>, navodeći da du</w:t>
      </w:r>
      <w:r w:rsidR="00807243">
        <w:t xml:space="preserve">žnik na dan </w:t>
      </w:r>
      <w:r w:rsidR="00193965">
        <w:t>0</w:t>
      </w:r>
      <w:r w:rsidR="00807243">
        <w:t>1. rujna</w:t>
      </w:r>
      <w:r>
        <w:t xml:space="preserve"> 2015. u Očevidniku redoslijeda osnova za plaćanje ima evidentirane neizvršene osnove za plaća</w:t>
      </w:r>
      <w:r w:rsidR="002E00D7">
        <w:t>nj</w:t>
      </w:r>
      <w:r w:rsidR="00193965">
        <w:t>e u ukupn</w:t>
      </w:r>
      <w:r w:rsidR="00807243">
        <w:t>om iznosu 1.832,85</w:t>
      </w:r>
      <w:r w:rsidR="00454205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807243">
        <w:rPr>
          <w:lang w:val="hr-HR"/>
        </w:rPr>
        <w:t>7</w:t>
      </w:r>
      <w:r w:rsidR="002E00D7">
        <w:rPr>
          <w:lang w:val="hr-HR"/>
        </w:rPr>
        <w:t>.</w:t>
      </w:r>
      <w:r w:rsidR="00807243">
        <w:rPr>
          <w:lang w:val="hr-HR"/>
        </w:rPr>
        <w:t xml:space="preserve"> prosinca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130F93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0580" w:rsidP="007F64E0" w:rsidR="00CF0580">
      <w:r>
        <w:separator/>
      </w:r>
    </w:p>
  </w:endnote>
  <w:endnote w:id="0" w:type="continuationSeparator">
    <w:p w:rsidRDefault="00CF0580" w:rsidP="007F64E0" w:rsidR="00CF05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0580" w:rsidP="007F64E0" w:rsidR="00CF0580">
      <w:r>
        <w:separator/>
      </w:r>
    </w:p>
  </w:footnote>
  <w:footnote w:id="0" w:type="continuationSeparator">
    <w:p w:rsidRDefault="00CF0580" w:rsidP="007F64E0" w:rsidR="00CF05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807243">
      <w:rPr>
        <w:lang w:val="hr-HR"/>
      </w:rPr>
      <w:t>977</w:t>
    </w:r>
    <w:r w:rsidRPr="00F20BF1">
      <w:rPr>
        <w:lang w:val="hr-HR"/>
      </w:rPr>
      <w:t>/1</w:t>
    </w:r>
    <w:r>
      <w:rPr>
        <w:lang w:val="hr-HR"/>
      </w:rPr>
      <w:t>5</w:t>
    </w:r>
    <w:r w:rsidRPr="00F20BF1">
      <w:rPr>
        <w:lang w:val="hr-HR"/>
      </w:rPr>
      <w:t>-</w:t>
    </w:r>
    <w:r w:rsidR="00193965">
      <w:rPr>
        <w:lang w:val="hr-HR"/>
      </w:rPr>
      <w:t>3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30F93" w:rsidRPr="00130F93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02A5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C730A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0F93"/>
    <w:rsid w:val="0013334B"/>
    <w:rsid w:val="00134293"/>
    <w:rsid w:val="00135007"/>
    <w:rsid w:val="00161581"/>
    <w:rsid w:val="00162E68"/>
    <w:rsid w:val="00166852"/>
    <w:rsid w:val="00177CBF"/>
    <w:rsid w:val="00185C6D"/>
    <w:rsid w:val="00193965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29A5"/>
    <w:rsid w:val="001F3DEA"/>
    <w:rsid w:val="001F7BE8"/>
    <w:rsid w:val="002022B1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54205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E40D1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6ABA"/>
    <w:rsid w:val="00557179"/>
    <w:rsid w:val="005612AF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C1D9C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237B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FF6"/>
    <w:rsid w:val="007A4CAE"/>
    <w:rsid w:val="007B5DEB"/>
    <w:rsid w:val="007B5E98"/>
    <w:rsid w:val="007C4C70"/>
    <w:rsid w:val="007C6D2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7243"/>
    <w:rsid w:val="00810A63"/>
    <w:rsid w:val="00813CB8"/>
    <w:rsid w:val="00814808"/>
    <w:rsid w:val="00816477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33A7E"/>
    <w:rsid w:val="009375B5"/>
    <w:rsid w:val="00937974"/>
    <w:rsid w:val="00941A06"/>
    <w:rsid w:val="009461A8"/>
    <w:rsid w:val="0094651F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5788"/>
    <w:rsid w:val="00B416DA"/>
    <w:rsid w:val="00B41B30"/>
    <w:rsid w:val="00B41C36"/>
    <w:rsid w:val="00B60F6A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53C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C303F"/>
    <w:rsid w:val="00CD4F45"/>
    <w:rsid w:val="00CD6518"/>
    <w:rsid w:val="00CE1C52"/>
    <w:rsid w:val="00CE2C44"/>
    <w:rsid w:val="00CE4A11"/>
    <w:rsid w:val="00CF0580"/>
    <w:rsid w:val="00CF5E9E"/>
    <w:rsid w:val="00D00FCD"/>
    <w:rsid w:val="00D07ECC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51FC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375D"/>
    <w:rsid w:val="00ED66D1"/>
    <w:rsid w:val="00EE38A3"/>
    <w:rsid w:val="00EE5B0F"/>
    <w:rsid w:val="00EF3998"/>
    <w:rsid w:val="00EF3B38"/>
    <w:rsid w:val="00F04E61"/>
    <w:rsid w:val="00F053C6"/>
    <w:rsid w:val="00F075FB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2081"/>
    <w:rsid w:val="00F57996"/>
    <w:rsid w:val="00F61790"/>
    <w:rsid w:val="00F63394"/>
    <w:rsid w:val="00F6516D"/>
    <w:rsid w:val="00F67A4F"/>
    <w:rsid w:val="00F70D41"/>
    <w:rsid w:val="00F74EA8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0F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0F9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0F9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0F9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0F9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130F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0F9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0F9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0F9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0F9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St-977/2015</izvorni_sadrzaj>
    <derivirana_varijabla naziv="DomainObject.Predmet.OznakaBroj_1">St-977/2015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PRIMUS INFORMATIKA jednostavno društvo s ograničenom odgovornošću za informatičke usluge</izvorni_sadrzaj>
    <derivirana_varijabla naziv="DomainObject.Predmet.ProtustrankaFormated_1">  PRIMUS INFORMATIKA jednostavno društvo s ograničenom odgovornošću za informatičke usluge</derivirana_varijabla>
  </DomainObject.Predmet.ProtustrankaFormated>
  <DomainObject.Predmet.ProtustrankaFormatedOIB>
    <izvorni_sadrzaj>  PRIMUS INFORMATIKA jednostavno društvo s ograničenom odgovornošću za informatičke usluge, OIB 53321140196</izvorni_sadrzaj>
    <derivirana_varijabla naziv="DomainObject.Predmet.ProtustrankaFormatedOIB_1">  PRIMUS INFORMATIKA jednostavno društvo s ograničenom odgovornošću za informatičke usluge, OIB 53321140196</derivirana_varijabla>
  </DomainObject.Predmet.ProtustrankaFormatedOIB>
  <DomainObject.Predmet.ProtustrankaFormatedWithAdress>
    <izvorni_sadrzaj> PRIMUS INFORMATIKA jednostavno društvo s ograničenom odgovornošću za informatičke usluge, Varaždinska 23, 42000 Donji Kućan</izvorni_sadrzaj>
    <derivirana_varijabla naziv="DomainObject.Predmet.ProtustrankaFormatedWithAdress_1"> PRIMUS INFORMATIKA jednostavno društvo s ograničenom odgovornošću za informatičke usluge, Varaždinska 23, 42000 Donji Kućan</derivirana_varijabla>
  </DomainObject.Predmet.ProtustrankaFormatedWithAdress>
  <DomainObject.Predmet.ProtustrankaFormatedWithAdressOIB>
    <izvorni_sadrzaj> PRIMUS INFORMATIKA jednostavno društvo s ograničenom odgovornošću za informatičke usluge, OIB 53321140196, Varaždinska 23, 42000 Donji Kućan</izvorni_sadrzaj>
    <derivirana_varijabla naziv="DomainObject.Predmet.ProtustrankaFormatedWithAdressOIB_1"> PRIMUS INFORMATIKA jednostavno društvo s ograničenom odgovornošću za informatičke usluge, OIB 53321140196, Varaždinska 23, 42000 Donji Kućan</derivirana_varijabla>
  </DomainObject.Predmet.ProtustrankaFormatedWithAdressOIB>
  <DomainObject.Predmet.ProtustrankaWithAdress>
    <izvorni_sadrzaj>PRIMUS INFORMATIKA jednostavno društvo s ograničenom odgovornošću za informatičke usluge Varaždinska 23, 42000 Donji Kućan</izvorni_sadrzaj>
    <derivirana_varijabla naziv="DomainObject.Predmet.ProtustrankaWithAdress_1">PRIMUS INFORMATIKA jednostavno društvo s ograničenom odgovornošću za informatičke usluge Varaždinska 23, 42000 Donji Kućan</derivirana_varijabla>
  </DomainObject.Predmet.ProtustrankaWithAdress>
  <DomainObject.Predmet.ProtustrankaWithAdressOIB>
    <izvorni_sadrzaj>PRIMUS INFORMATIKA jednostavno društvo s ograničenom odgovornošću za informatičke usluge, OIB 53321140196, Varaždinska 23, 42000 Donji Kućan</izvorni_sadrzaj>
    <derivirana_varijabla naziv="DomainObject.Predmet.ProtustrankaWithAdressOIB_1">PRIMUS INFORMATIKA jednostavno društvo s ograničenom odgovornošću za informatičke usluge, OIB 53321140196, Varaždinska 23, 42000 Donji Kućan</derivirana_varijabla>
  </DomainObject.Predmet.ProtustrankaWithAdressOIB>
  <DomainObject.Predmet.ProtustrankaNazivFormated>
    <izvorni_sadrzaj>PRIMUS INFORMATIKA jednostavno društvo s ograničenom odgovornošću za informatičke usluge</izvorni_sadrzaj>
    <derivirana_varijabla naziv="DomainObject.Predmet.ProtustrankaNazivFormated_1">PRIMUS INFORMATIKA jednostavno društvo s ograničenom odgovornošću za informatičke usluge</derivirana_varijabla>
  </DomainObject.Predmet.ProtustrankaNazivFormated>
  <DomainObject.Predmet.ProtustrankaNazivFormatedOIB>
    <izvorni_sadrzaj>PRIMUS INFORMATIKA jednostavno društvo s ograničenom odgovornošću za informatičke usluge, OIB 53321140196</izvorni_sadrzaj>
    <derivirana_varijabla naziv="DomainObject.Predmet.ProtustrankaNazivFormatedOIB_1">PRIMUS INFORMATIKA jednostavno društvo s ograničenom odgovornošću za informatičke usluge, OIB 53321140196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Sudnica 226</izvorni_sadrzaj>
    <derivirana_varijabla naziv="DomainObject.Predmet.Referada.Prostorija.Oznaka_1">Sudnica 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1832.85</izvorni_sadrzaj>
    <derivirana_varijabla naziv="DomainObject.Predmet.TrenutnaVrijednost_1">1832.85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PRIMUS INFORMATIKA jednostavno društvo s ograničenom odgovornošću za informatičke usluge</item>
    </izvorni_sadrzaj>
    <derivirana_varijabla naziv="DomainObject.Predmet.ProtuStrankaListFormated_1">
      <item>PRIMUS INFORMATIKA jednostavno društvo s ograničenom odgovornošću za informatičke usluge</item>
    </derivirana_varijabla>
  </DomainObject.Predmet.ProtuStrankaListFormated>
  <DomainObject.Predmet.ProtuStrankaListFormatedOIB>
    <izvorni_sadrzaj>
      <item>PRIMUS INFORMATIKA jednostavno društvo s ograničenom odgovornošću za informatičke usluge, OIB 53321140196</item>
    </izvorni_sadrzaj>
    <derivirana_varijabla naziv="DomainObject.Predmet.ProtuStrankaListFormatedOIB_1">
      <item>PRIMUS INFORMATIKA jednostavno društvo s ograničenom odgovornošću za informatičke usluge, OIB 53321140196</item>
    </derivirana_varijabla>
  </DomainObject.Predmet.ProtuStrankaListFormatedOIB>
  <DomainObject.Predmet.ProtuStrankaListFormatedWithAdress>
    <izvorni_sadrzaj>
      <item>PRIMUS INFORMATIKA jednostavno društvo s ograničenom odgovornošću za informatičke usluge, Varaždinska 23, 42000 Donji Kućan</item>
    </izvorni_sadrzaj>
    <derivirana_varijabla naziv="DomainObject.Predmet.ProtuStrankaListFormatedWithAdress_1">
      <item>PRIMUS INFORMATIKA jednostavno društvo s ograničenom odgovornošću za informatičke usluge, Varaždinska 23, 42000 Donji Kućan</item>
    </derivirana_varijabla>
  </DomainObject.Predmet.ProtuStrankaListFormatedWithAdress>
  <DomainObject.Predmet.ProtuStrankaListFormatedWithAdressOIB>
    <izvorni_sadrzaj>
      <item>PRIMUS INFORMATIKA jednostavno društvo s ograničenom odgovornošću za informatičke usluge, OIB 53321140196, Varaždinska 23, 42000 Donji Kućan</item>
    </izvorni_sadrzaj>
    <derivirana_varijabla naziv="DomainObject.Predmet.ProtuStrankaListFormatedWithAdressOIB_1">
      <item>PRIMUS INFORMATIKA jednostavno društvo s ograničenom odgovornošću za informatičke usluge, OIB 53321140196, Varaždinska 23, 42000 Donji Kućan</item>
    </derivirana_varijabla>
  </DomainObject.Predmet.ProtuStrankaListFormatedWithAdressOIB>
  <DomainObject.Predmet.ProtuStrankaListNazivFormated>
    <izvorni_sadrzaj>
      <item>PRIMUS INFORMATIKA jednostavno društvo s ograničenom odgovornošću za informatičke usluge</item>
    </izvorni_sadrzaj>
    <derivirana_varijabla naziv="DomainObject.Predmet.ProtuStrankaListNazivFormated_1">
      <item>PRIMUS INFORMATIKA jednostavno društvo s ograničenom odgovornošću za informatičke usluge</item>
    </derivirana_varijabla>
  </DomainObject.Predmet.ProtuStrankaListNazivFormated>
  <DomainObject.Predmet.ProtuStrankaListNazivFormatedOIB>
    <izvorni_sadrzaj>
      <item>PRIMUS INFORMATIKA jednostavno društvo s ograničenom odgovornošću za informatičke usluge, OIB 53321140196</item>
    </izvorni_sadrzaj>
    <derivirana_varijabla naziv="DomainObject.Predmet.ProtuStrankaListNazivFormatedOIB_1">
      <item>PRIMUS INFORMATIKA jednostavno društvo s ograničenom odgovornošću za informatičke usluge, OIB 53321140196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PRIMUS INFORMATIKA jednostavno društvo s ograničenom odgovornošću za informatičke usluge</izvorni_sadrzaj>
    <derivirana_varijabla naziv="DomainObject.Predmet.ProtustrankaIDrugi_1">PRIMUS INFORMATIKA jednostavno društvo s ograničenom odgovornošću za informatičke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PRIMUS INFORMATIKA jednostavno društvo s ograničenom odgovornošću za informatičke usluge, OIB 53321140196, Varaždinska 23, 42000 Donji Kućan</izvorni_sadrzaj>
    <derivirana_varijabla naziv="DomainObject.Predmet.ProtustrankaIDrugiAdressOIB_1">PRIMUS INFORMATIKA jednostavno društvo s ograničenom odgovornošću za informatičke usluge, OIB 53321140196, Varaždinska 23, 42000 Donji Kućan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PRIMUS INFORMATIKA jednostavno društvo s ograničenom odgovornošću za informatičke usluge</item>
      <item>Sudski registar, Trgovački sud u Varaždinu</item>
    </izvorni_sadrzaj>
    <derivirana_varijabla naziv="DomainObject.Predmet.SudioniciListNaziv_1">
      <item>Financijska agencija</item>
      <item>PRIMUS INFORMATIKA jednostavno društvo s ograničenom odgovornošću za informatičke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PRIMUS INFORMATIKA jednostavno društvo s ograničenom odgovornošću za informatičke usluge, OIB 53321140196, Varaždinska 23,42000 Donji Kućan</item>
      <item>Sudski registar, Trgovački sud u Varaždinu</item>
    </izvorni_sadrzaj>
    <derivirana_varijabla naziv="DomainObject.Predmet.SudioniciListAdressOIB_1">
      <item>Financijska agencija, OIB 85821130368, A. Cesarca 2,42000 Varaždin</item>
      <item>PRIMUS INFORMATIKA jednostavno društvo s ograničenom odgovornošću za informatičke usluge, OIB 53321140196, Varaždinska 23,42000 Donji Kućan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53321140196</item>
      <item>, OIB null</item>
    </izvorni_sadrzaj>
    <derivirana_varijabla naziv="DomainObject.Predmet.SudioniciListNazivOIB_1">
      <item>, OIB 85821130368</item>
      <item>, OIB 53321140196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2551</properties:Characters>
  <properties:Lines>72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2015-12-07T11:20:00Z</dcterms:created>
  <dc:creator>user</dc:creator>
  <cp:lastModifiedBy>Maja Marčec</cp:lastModifiedBy>
  <cp:lastPrinted>2015-12-07T11:22:00Z</cp:lastPrinted>
  <dcterms:modified xmlns:xsi="http://www.w3.org/2001/XMLSchema-instance" xsi:type="dcterms:W3CDTF">2015-12-07T11:24:00Z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