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ebfe" w14:paraId="196ebfe" w:rsidRDefault="00AE649C" w:rsidP="003B351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B351A" w:rsidP="003B351A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3B351A" w:rsidP="003B351A" w:rsidR="00AE649C" w:rsidRPr="00B76F3C">
      <w:pPr>
        <w:pStyle w:val="SudNaziv"/>
      </w:pPr>
      <w:r>
        <w:t>TRGOVAČKI SUD U VARAŽDINU</w:t>
      </w:r>
      <w:r w:rsidR="00EA1C6D">
        <w:tab/>
      </w:r>
    </w:p>
    <w:p w:rsidRDefault="003B351A" w:rsidP="003B351A" w:rsidR="003B351A">
      <w:pPr>
        <w:spacing w:after="0"/>
        <w:jc w:val="center"/>
      </w:pPr>
    </w:p>
    <w:p w:rsidRDefault="003B351A" w:rsidP="003B351A" w:rsidR="003B351A">
      <w:pPr>
        <w:spacing w:after="0"/>
        <w:jc w:val="center"/>
      </w:pPr>
    </w:p>
    <w:p w:rsidRDefault="003B351A" w:rsidP="003B351A" w:rsidR="003B351A">
      <w:pPr>
        <w:spacing w:after="0"/>
        <w:jc w:val="center"/>
      </w:pPr>
    </w:p>
    <w:p w:rsidRDefault="003B351A" w:rsidP="003B351A" w:rsidR="003B351A">
      <w:pPr>
        <w:spacing w:after="0"/>
      </w:pPr>
      <w:r>
        <w:t xml:space="preserve">                                        U  I M E  R E P U B L I K E  H R V A T S K E</w:t>
      </w:r>
    </w:p>
    <w:p w:rsidRDefault="003B351A" w:rsidP="003B351A" w:rsidR="003B351A">
      <w:pPr>
        <w:spacing w:after="0"/>
      </w:pPr>
    </w:p>
    <w:p w:rsidRDefault="003B351A" w:rsidP="003B351A" w:rsidR="003B351A">
      <w:pPr>
        <w:spacing w:after="0"/>
        <w:jc w:val="center"/>
      </w:pPr>
      <w:r>
        <w:t>R J E Š E NJ E</w:t>
      </w:r>
    </w:p>
    <w:p w:rsidRDefault="003B351A" w:rsidP="003B351A" w:rsidR="003B351A">
      <w:pPr>
        <w:spacing w:after="0"/>
      </w:pPr>
    </w:p>
    <w:p w:rsidRDefault="003B351A" w:rsidP="003B351A" w:rsidR="003B351A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PEM-ELEKTRIKA d.o.o. </w:t>
      </w:r>
      <w:proofErr w:type="spellStart"/>
      <w:r>
        <w:t>Dragoslavec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70, </w:t>
      </w:r>
      <w:proofErr w:type="spellStart"/>
      <w:r>
        <w:t>Dragoslavec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, OIB: 69418661927, dana 17. lipnja 2016., </w:t>
      </w:r>
    </w:p>
    <w:p w:rsidRDefault="003B351A" w:rsidP="003B351A" w:rsidR="003B351A">
      <w:pPr>
        <w:spacing w:after="0"/>
        <w:jc w:val="center"/>
      </w:pPr>
    </w:p>
    <w:p w:rsidRDefault="003B351A" w:rsidP="003B351A" w:rsidR="003B351A">
      <w:pPr>
        <w:spacing w:after="0"/>
        <w:jc w:val="center"/>
      </w:pPr>
      <w:r>
        <w:t>r i j e š i o  j e</w:t>
      </w:r>
    </w:p>
    <w:p w:rsidRDefault="003B351A" w:rsidP="003B351A" w:rsidR="003B351A">
      <w:pPr>
        <w:spacing w:after="0"/>
      </w:pPr>
    </w:p>
    <w:p w:rsidRDefault="003B351A" w:rsidP="003B351A" w:rsidR="003B351A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PEM-ELEKTRIKA d.o.o. </w:t>
      </w:r>
      <w:proofErr w:type="spellStart"/>
      <w:r>
        <w:t>Dragoslavec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70, </w:t>
      </w:r>
      <w:proofErr w:type="spellStart"/>
      <w:r>
        <w:t>Dragoslavec</w:t>
      </w:r>
      <w:proofErr w:type="spellEnd"/>
      <w:r>
        <w:t xml:space="preserve"> </w:t>
      </w:r>
      <w:proofErr w:type="spellStart"/>
      <w:r>
        <w:t>Breg</w:t>
      </w:r>
      <w:proofErr w:type="spellEnd"/>
      <w:r>
        <w:t>, OIB: 69418661927, s danom 17. lipnja 2016. u 13,00 sati.</w:t>
      </w:r>
    </w:p>
    <w:p w:rsidRDefault="003B351A" w:rsidP="003B351A" w:rsidR="003B351A">
      <w:pPr>
        <w:spacing w:after="0"/>
        <w:ind w:hanging="705" w:left="1413"/>
        <w:jc w:val="both"/>
      </w:pPr>
    </w:p>
    <w:p w:rsidRDefault="003B351A" w:rsidP="003B351A" w:rsidR="003B351A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Dinka Trumbić iz Splita, </w:t>
      </w:r>
      <w:proofErr w:type="spellStart"/>
      <w:r>
        <w:t>Lovretska</w:t>
      </w:r>
      <w:proofErr w:type="spellEnd"/>
      <w:r>
        <w:t xml:space="preserve"> 10, OIB: 43468134790.</w:t>
      </w:r>
    </w:p>
    <w:p w:rsidRDefault="003B351A" w:rsidP="003B351A" w:rsidR="003B351A">
      <w:pPr>
        <w:spacing w:after="0"/>
        <w:ind w:hanging="705" w:left="1413"/>
        <w:jc w:val="both"/>
      </w:pPr>
    </w:p>
    <w:p w:rsidRDefault="003B351A" w:rsidP="003B351A" w:rsidR="003B351A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PEM-ELEKTRIKA d.o.o. </w:t>
      </w:r>
      <w:proofErr w:type="spellStart"/>
      <w:r>
        <w:t>Dragoslavec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70, </w:t>
      </w:r>
      <w:proofErr w:type="spellStart"/>
      <w:r>
        <w:t>Dragoslavec</w:t>
      </w:r>
      <w:proofErr w:type="spellEnd"/>
      <w:r>
        <w:t xml:space="preserve"> </w:t>
      </w:r>
      <w:proofErr w:type="spellStart"/>
      <w:r>
        <w:t>Breg</w:t>
      </w:r>
      <w:proofErr w:type="spellEnd"/>
      <w:r>
        <w:t>, OIB: 69418661927.</w:t>
      </w:r>
    </w:p>
    <w:p w:rsidRDefault="003B351A" w:rsidP="003B351A" w:rsidR="003B351A">
      <w:pPr>
        <w:spacing w:after="0"/>
        <w:ind w:hanging="705" w:left="1410"/>
        <w:jc w:val="both"/>
      </w:pPr>
    </w:p>
    <w:p w:rsidRDefault="003B351A" w:rsidP="003B351A" w:rsidR="003B351A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3B351A" w:rsidP="003B351A" w:rsidR="003B351A">
      <w:pPr>
        <w:spacing w:after="0"/>
        <w:jc w:val="both"/>
      </w:pPr>
    </w:p>
    <w:p w:rsidRDefault="003B351A" w:rsidP="003B351A" w:rsidR="003B351A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PEM-ELEKTRIKA d.o.o. </w:t>
      </w:r>
      <w:proofErr w:type="spellStart"/>
      <w:r>
        <w:t>Dragoslavec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70, </w:t>
      </w:r>
      <w:proofErr w:type="spellStart"/>
      <w:r>
        <w:t>Dragoslavec</w:t>
      </w:r>
      <w:proofErr w:type="spellEnd"/>
      <w:r>
        <w:t xml:space="preserve"> </w:t>
      </w:r>
      <w:proofErr w:type="spellStart"/>
      <w:r>
        <w:t>Breg</w:t>
      </w:r>
      <w:proofErr w:type="spellEnd"/>
      <w:r>
        <w:t>, OIB: 69418661927, bit će brisan iz sudskog registra.</w:t>
      </w:r>
    </w:p>
    <w:p w:rsidRDefault="003B351A" w:rsidP="003B351A" w:rsidR="003B351A">
      <w:pPr>
        <w:spacing w:after="0"/>
        <w:jc w:val="center"/>
      </w:pPr>
    </w:p>
    <w:p w:rsidRDefault="003B351A" w:rsidP="003B351A" w:rsidR="003B351A">
      <w:pPr>
        <w:spacing w:after="0"/>
        <w:jc w:val="center"/>
      </w:pPr>
      <w:r>
        <w:t>Obrazloženje</w:t>
      </w:r>
    </w:p>
    <w:p w:rsidRDefault="003B351A" w:rsidP="003B351A" w:rsidR="003B351A">
      <w:pPr>
        <w:spacing w:after="0"/>
      </w:pPr>
    </w:p>
    <w:p w:rsidRDefault="003B351A" w:rsidP="003B351A" w:rsidR="003B351A">
      <w:pPr>
        <w:spacing w:after="0"/>
        <w:jc w:val="both"/>
      </w:pPr>
      <w:r>
        <w:tab/>
        <w:t xml:space="preserve">Predlagatelj Financijska agencija Regionalni centar Zagreb, Podružnica Varaždin je dana 11.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3B351A" w:rsidP="003B351A" w:rsidR="003B351A">
      <w:pPr>
        <w:spacing w:after="0"/>
        <w:jc w:val="both"/>
      </w:pPr>
    </w:p>
    <w:p w:rsidRDefault="003B351A" w:rsidP="003B351A" w:rsidR="003B351A">
      <w:pPr>
        <w:spacing w:after="0"/>
        <w:ind w:firstLine="708"/>
        <w:jc w:val="both"/>
      </w:pPr>
      <w:r>
        <w:t xml:space="preserve">Kako u roku od 45 dana nijedan vjerovnik nije predložio otvaranje stečajnoga postupka i nije predujmio sredstva za pokriće troškova toga postupka, a osoba ovlaštena za zastupanje pravne osobe u roku od 15 dana nije podnijela javnobilježnički ovjerovljeni </w:t>
      </w:r>
      <w:proofErr w:type="spellStart"/>
      <w:r>
        <w:lastRenderedPageBreak/>
        <w:t>prokazni</w:t>
      </w:r>
      <w:proofErr w:type="spellEnd"/>
      <w:r>
        <w:t xml:space="preserve"> popis imovine i obveza dužnika, već je dužnik dostavio dokumentaciju i to zaključni list-analitiku i popis dugotrajne imovine iz koje proizlazi da imovina nije dostatna za pokriće predvidivih troškova stečajnog postupka, sud je primjenom čl. 431. i 432. SZ-a odlučio kao u izreci ovog rješenja.</w:t>
      </w:r>
    </w:p>
    <w:p w:rsidRDefault="003B351A" w:rsidP="003B351A" w:rsidR="003B351A">
      <w:pPr>
        <w:spacing w:after="0"/>
      </w:pPr>
    </w:p>
    <w:p w:rsidRDefault="003B351A" w:rsidP="003B351A" w:rsidR="003B351A">
      <w:pPr>
        <w:spacing w:after="0"/>
        <w:jc w:val="center"/>
      </w:pPr>
      <w:r>
        <w:t>U Varaždinu 17. lipnja 2016.</w:t>
      </w:r>
    </w:p>
    <w:p w:rsidRDefault="003B351A" w:rsidP="003B351A" w:rsidR="003B351A">
      <w:pPr>
        <w:spacing w:after="0"/>
        <w:jc w:val="center"/>
      </w:pPr>
    </w:p>
    <w:p w:rsidRDefault="003B351A" w:rsidP="003B351A" w:rsidR="003B351A">
      <w:pPr>
        <w:spacing w:after="0"/>
        <w:jc w:val="center"/>
      </w:pPr>
    </w:p>
    <w:p w:rsidRDefault="003B351A" w:rsidP="003B351A" w:rsidR="003B351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3B351A" w:rsidP="003B351A" w:rsidR="003B351A">
      <w:pPr>
        <w:spacing w:after="0"/>
      </w:pPr>
    </w:p>
    <w:p w:rsidRDefault="003B351A" w:rsidP="003B351A" w:rsidR="003B351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Marija Levanić-Škerbić</w:t>
      </w:r>
    </w:p>
    <w:p w:rsidRDefault="003B351A" w:rsidP="003B351A" w:rsidR="003B351A">
      <w:pPr>
        <w:spacing w:after="0"/>
      </w:pPr>
    </w:p>
    <w:p w:rsidRDefault="003B351A" w:rsidP="003B351A" w:rsidR="003B351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B351A" w:rsidP="003B351A" w:rsidR="003B351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B351A" w:rsidP="003B351A" w:rsidR="003B351A">
      <w:pPr>
        <w:spacing w:after="0"/>
        <w:ind w:firstLine="708"/>
      </w:pPr>
      <w:r>
        <w:t>Uputa o pravnom lijeku:</w:t>
      </w:r>
    </w:p>
    <w:p w:rsidRDefault="003B351A" w:rsidP="003B351A" w:rsidR="003B351A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3B351A" w:rsidP="003B351A" w:rsidR="003B351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B351A" w:rsidP="003B351A" w:rsidR="003B351A">
      <w:pPr>
        <w:spacing w:after="0"/>
      </w:pPr>
    </w:p>
    <w:p w:rsidRDefault="003B351A" w:rsidP="003B351A" w:rsidR="003B351A">
      <w:pPr>
        <w:spacing w:after="0"/>
      </w:pPr>
    </w:p>
    <w:p w:rsidRDefault="003B351A" w:rsidP="003B351A" w:rsidR="003B351A">
      <w:pPr>
        <w:spacing w:after="0"/>
      </w:pPr>
      <w:r>
        <w:t>DNA:</w:t>
      </w:r>
    </w:p>
    <w:p w:rsidRDefault="003B351A" w:rsidP="003B351A" w:rsidR="003B351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3B351A" w:rsidP="003B351A" w:rsidR="003B351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3B351A" w:rsidP="003B351A" w:rsidR="003B351A">
      <w:pPr>
        <w:numPr>
          <w:ilvl w:val="0"/>
          <w:numId w:val="47"/>
        </w:numPr>
        <w:spacing w:after="0"/>
      </w:pPr>
      <w:r>
        <w:t xml:space="preserve">Dužnik PEM-ELEKTRIKA d.o.o. </w:t>
      </w:r>
      <w:proofErr w:type="spellStart"/>
      <w:r>
        <w:t>Dragoslavec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70, </w:t>
      </w:r>
      <w:proofErr w:type="spellStart"/>
      <w:r>
        <w:t>Dragoslavec</w:t>
      </w:r>
      <w:proofErr w:type="spellEnd"/>
      <w:r>
        <w:t xml:space="preserve"> </w:t>
      </w:r>
      <w:proofErr w:type="spellStart"/>
      <w:r>
        <w:t>Breg</w:t>
      </w:r>
      <w:proofErr w:type="spellEnd"/>
      <w:r>
        <w:t>.</w:t>
      </w:r>
    </w:p>
    <w:p w:rsidRDefault="003B351A" w:rsidP="003B351A" w:rsidR="003B351A">
      <w:pPr>
        <w:numPr>
          <w:ilvl w:val="0"/>
          <w:numId w:val="47"/>
        </w:numPr>
        <w:spacing w:after="0"/>
      </w:pPr>
      <w:r>
        <w:t xml:space="preserve">Osoba ovlaštena za zastupanje – Božo </w:t>
      </w:r>
      <w:proofErr w:type="spellStart"/>
      <w:r>
        <w:t>Polanec</w:t>
      </w:r>
      <w:proofErr w:type="spellEnd"/>
      <w:r>
        <w:t xml:space="preserve">, </w:t>
      </w:r>
      <w:proofErr w:type="spellStart"/>
      <w:r>
        <w:t>Dragoslavec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70, 40 306 </w:t>
      </w:r>
      <w:proofErr w:type="spellStart"/>
      <w:r>
        <w:t>Macinec</w:t>
      </w:r>
      <w:proofErr w:type="spellEnd"/>
    </w:p>
    <w:p w:rsidRDefault="003B351A" w:rsidP="003B351A" w:rsidR="003B351A">
      <w:pPr>
        <w:numPr>
          <w:ilvl w:val="0"/>
          <w:numId w:val="47"/>
        </w:numPr>
        <w:spacing w:after="0"/>
        <w:jc w:val="both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 - nakon pravomoćnosti</w:t>
      </w:r>
      <w:r>
        <w:rPr>
          <w:rFonts w:eastAsia="Calibri"/>
          <w:i/>
        </w:rPr>
        <w:t>.</w:t>
      </w:r>
    </w:p>
    <w:p w:rsidRDefault="003B351A" w:rsidP="003B351A" w:rsidR="003B351A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Čakovec.</w:t>
      </w:r>
    </w:p>
    <w:p w:rsidRDefault="003B351A" w:rsidP="003B351A" w:rsidR="003B351A">
      <w:pPr>
        <w:numPr>
          <w:ilvl w:val="0"/>
          <w:numId w:val="47"/>
        </w:numPr>
        <w:spacing w:after="0"/>
      </w:pPr>
      <w:r>
        <w:t xml:space="preserve">Stečajni upravitelj- Dinka Trumbić iz Splita, </w:t>
      </w:r>
      <w:proofErr w:type="spellStart"/>
      <w:r>
        <w:t>Lovretska</w:t>
      </w:r>
      <w:proofErr w:type="spellEnd"/>
      <w:r>
        <w:t xml:space="preserve"> 10.</w:t>
      </w:r>
    </w:p>
    <w:p w:rsidRDefault="003B351A" w:rsidP="003B351A" w:rsidR="003B351A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3B351A" w:rsidR="00CB0EA4">
      <w:pPr>
        <w:pStyle w:val="Naslovdokumenta"/>
        <w:spacing w:after="0"/>
      </w:pPr>
    </w:p>
    <w:p w:rsidRDefault="0071688E" w:rsidP="003B351A" w:rsidR="0071688E">
      <w:pPr>
        <w:pStyle w:val="Poetniodjeljak"/>
        <w:spacing w:after="0"/>
      </w:pPr>
    </w:p>
    <w:p w:rsidRDefault="00A21F0D" w:rsidP="003B351A" w:rsidR="00A21F0D">
      <w:pPr>
        <w:pStyle w:val="NormaleSPIS"/>
        <w:spacing w:after="0"/>
        <w:rPr>
          <w:noProof/>
        </w:rPr>
      </w:pPr>
    </w:p>
    <w:p w:rsidRDefault="00DA0242" w:rsidP="003B351A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351A" w:rsidR="008333A9">
    <w:pPr>
      <w:pStyle w:val="Zaglavlje"/>
    </w:pPr>
    <w:r>
      <w:rPr>
        <w:rStyle w:val="PozadinaSvijetloCrvena"/>
        <w:shd w:fill="auto" w:color="auto" w:val="clear"/>
      </w:rPr>
      <w:t>Poslovni broj. 7 St-1057/15-6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51A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87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St-1057/2015-6</izvorni_sadrzaj>
    <derivirana_varijabla naziv="DomainObject.Oznaka_1">St-1057/2015-6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St-1057/2015</izvorni_sadrzaj>
    <derivirana_varijabla naziv="DomainObject.Predmet.OznakaBroj_1">St-1057/2015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PEM-ELEKTRIKA d.o.o. za trgovinu na veliko i malo, proizvodnju i ugradnju elektroinstalacijskih materijala, vanjskotrgovinsko po</izvorni_sadrzaj>
    <derivirana_varijabla naziv="DomainObject.Predmet.ProtustrankaFormated_1">  PEM-ELEKTRIKA d.o.o. za trgovinu na veliko i malo, proizvodnju i ugradnju elektroinstalacijskih materijala, vanjskotrgovinsko po</derivirana_varijabla>
  </DomainObject.Predmet.ProtustrankaFormated>
  <DomainObject.Predmet.ProtustrankaFormatedOIB>
    <izvorni_sadrzaj>  PEM-ELEKTRIKA d.o.o. za trgovinu na veliko i malo, proizvodnju i ugradnju elektroinstalacijskih materijala, vanjskotrgovinsko po, OIB 69418661927</izvorni_sadrzaj>
    <derivirana_varijabla naziv="DomainObject.Predmet.ProtustrankaFormatedOIB_1">  PEM-ELEKTRIKA d.o.o. za trgovinu na veliko i malo, proizvodnju i ugradnju elektroinstalacijskih materijala, vanjskotrgovinsko po, OIB 69418661927</derivirana_varijabla>
  </DomainObject.Predmet.ProtustrankaFormatedOIB>
  <DomainObject.Predmet.ProtustrankaFormatedWithAdress>
    <izvorni_sadrzaj> PEM-ELEKTRIKA d.o.o. za trgovinu na veliko i malo, proizvodnju i ugradnju elektroinstalacijskih materijala, vanjskotrgovinsko po, Dragoslavec Breg 70, 40000 Dragoslavec Breg</izvorni_sadrzaj>
    <derivirana_varijabla naziv="DomainObject.Predmet.ProtustrankaFormatedWithAdress_1"> PEM-ELEKTRIKA d.o.o. za trgovinu na veliko i malo, proizvodnju i ugradnju elektroinstalacijskih materijala, vanjskotrgovinsko po, Dragoslavec Breg 70, 40000 Dragoslavec Breg</derivirana_varijabla>
  </DomainObject.Predmet.ProtustrankaFormatedWithAdress>
  <DomainObject.Predmet.ProtustrankaFormatedWithAdressOIB>
    <izvorni_sadrzaj> PEM-ELEKTRIKA d.o.o. za trgovinu na veliko i malo, proizvodnju i ugradnju elektroinstalacijskih materijala, vanjskotrgovinsko po, OIB 69418661927, Dragoslavec Breg 70, 40000 Dragoslavec Breg</izvorni_sadrzaj>
    <derivirana_varijabla naziv="DomainObject.Predmet.ProtustrankaFormatedWithAdressOIB_1"> PEM-ELEKTRIKA d.o.o. za trgovinu na veliko i malo, proizvodnju i ugradnju elektroinstalacijskih materijala, vanjskotrgovinsko po, OIB 69418661927, Dragoslavec Breg 70, 40000 Dragoslavec Breg</derivirana_varijabla>
  </DomainObject.Predmet.ProtustrankaFormatedWithAdressOIB>
  <DomainObject.Predmet.ProtustrankaWithAdress>
    <izvorni_sadrzaj>PEM-ELEKTRIKA d.o.o. za trgovinu na veliko i malo, proizvodnju i ugradnju elektroinstalacijskih materijala, vanjskotrgovinsko po Dragoslavec Breg 70, 40000 Dragoslavec Breg</izvorni_sadrzaj>
    <derivirana_varijabla naziv="DomainObject.Predmet.ProtustrankaWithAdress_1">PEM-ELEKTRIKA d.o.o. za trgovinu na veliko i malo, proizvodnju i ugradnju elektroinstalacijskih materijala, vanjskotrgovinsko po Dragoslavec Breg 70, 40000 Dragoslavec Breg</derivirana_varijabla>
  </DomainObject.Predmet.ProtustrankaWithAdress>
  <DomainObject.Predmet.ProtustrankaWithAdressOIB>
    <izvorni_sadrzaj>PEM-ELEKTRIKA d.o.o. za trgovinu na veliko i malo, proizvodnju i ugradnju elektroinstalacijskih materijala, vanjskotrgovinsko po, OIB 69418661927, Dragoslavec Breg 70, 40000 Dragoslavec Breg</izvorni_sadrzaj>
    <derivirana_varijabla naziv="DomainObject.Predmet.ProtustrankaWithAdressOIB_1">PEM-ELEKTRIKA d.o.o. za trgovinu na veliko i malo, proizvodnju i ugradnju elektroinstalacijskih materijala, vanjskotrgovinsko po, OIB 69418661927, Dragoslavec Breg 70, 40000 Dragoslavec Breg</derivirana_varijabla>
  </DomainObject.Predmet.ProtustrankaWithAdressOIB>
  <DomainObject.Predmet.ProtustrankaNazivFormated>
    <izvorni_sadrzaj>PEM-ELEKTRIKA d.o.o. za trgovinu na veliko i malo, proizvodnju i ugradnju elektroinstalacijskih materijala, vanjskotrgovinsko po</izvorni_sadrzaj>
    <derivirana_varijabla naziv="DomainObject.Predmet.ProtustrankaNazivFormated_1">PEM-ELEKTRIKA d.o.o. za trgovinu na veliko i malo, proizvodnju i ugradnju elektroinstalacijskih materijala, vanjskotrgovinsko po</derivirana_varijabla>
  </DomainObject.Predmet.ProtustrankaNazivFormated>
  <DomainObject.Predmet.ProtustrankaNazivFormatedOIB>
    <izvorni_sadrzaj>PEM-ELEKTRIKA d.o.o. za trgovinu na veliko i malo, proizvodnju i ugradnju elektroinstalacijskih materijala, vanjskotrgovinsko po, OIB 69418661927</izvorni_sadrzaj>
    <derivirana_varijabla naziv="DomainObject.Predmet.ProtustrankaNazivFormatedOIB_1">PEM-ELEKTRIKA d.o.o. za trgovinu na veliko i malo, proizvodnju i ugradnju elektroinstalacijskih materijala, vanjskotrgovinsko po, OIB 69418661927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46895.75</izvorni_sadrzaj>
    <derivirana_varijabla naziv="DomainObject.Predmet.TrenutnaVrijednost_1">46895.75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PEM-ELEKTRIKA d.o.o. za trgovinu na veliko i malo, proizvodnju i ugradnju elektroinstalacijskih materijala, vanjskotrgovinsko po</item>
    </izvorni_sadrzaj>
    <derivirana_varijabla naziv="DomainObject.Predmet.ProtuStrankaListFormated_1">
      <item>PEM-ELEKTRIKA d.o.o. za trgovinu na veliko i malo, proizvodnju i ugradnju elektroinstalacijskih materijala, vanjskotrgovinsko po</item>
    </derivirana_varijabla>
  </DomainObject.Predmet.ProtuStrankaListFormated>
  <DomainObject.Predmet.ProtuStrankaListFormatedOIB>
    <izvorni_sadrzaj>
      <item>PEM-ELEKTRIKA d.o.o. za trgovinu na veliko i malo, proizvodnju i ugradnju elektroinstalacijskih materijala, vanjskotrgovinsko po, OIB 69418661927</item>
    </izvorni_sadrzaj>
    <derivirana_varijabla naziv="DomainObject.Predmet.ProtuStrankaListFormatedOIB_1">
      <item>PEM-ELEKTRIKA d.o.o. za trgovinu na veliko i malo, proizvodnju i ugradnju elektroinstalacijskih materijala, vanjskotrgovinsko po, OIB 69418661927</item>
    </derivirana_varijabla>
  </DomainObject.Predmet.ProtuStrankaListFormatedOIB>
  <DomainObject.Predmet.ProtuStrankaListFormatedWithAdress>
    <izvorni_sadrzaj>
      <item>PEM-ELEKTRIKA d.o.o. za trgovinu na veliko i malo, proizvodnju i ugradnju elektroinstalacijskih materijala, vanjskotrgovinsko po, Dragoslavec Breg 70, 40000 Dragoslavec Breg</item>
    </izvorni_sadrzaj>
    <derivirana_varijabla naziv="DomainObject.Predmet.ProtuStrankaListFormatedWithAdress_1">
      <item>PEM-ELEKTRIKA d.o.o. za trgovinu na veliko i malo, proizvodnju i ugradnju elektroinstalacijskih materijala, vanjskotrgovinsko po, Dragoslavec Breg 70, 40000 Dragoslavec Breg</item>
    </derivirana_varijabla>
  </DomainObject.Predmet.ProtuStrankaListFormatedWithAdress>
  <DomainObject.Predmet.ProtuStrankaListFormatedWithAdressOIB>
    <izvorni_sadrzaj>
      <item>PEM-ELEKTRIKA d.o.o. za trgovinu na veliko i malo, proizvodnju i ugradnju elektroinstalacijskih materijala, vanjskotrgovinsko po, OIB 69418661927, Dragoslavec Breg 70, 40000 Dragoslavec Breg</item>
    </izvorni_sadrzaj>
    <derivirana_varijabla naziv="DomainObject.Predmet.ProtuStrankaListFormatedWithAdressOIB_1">
      <item>PEM-ELEKTRIKA d.o.o. za trgovinu na veliko i malo, proizvodnju i ugradnju elektroinstalacijskih materijala, vanjskotrgovinsko po, OIB 69418661927, Dragoslavec Breg 70, 40000 Dragoslavec Breg</item>
    </derivirana_varijabla>
  </DomainObject.Predmet.ProtuStrankaListFormatedWithAdressOIB>
  <DomainObject.Predmet.ProtuStrankaListNazivFormated>
    <izvorni_sadrzaj>
      <item>PEM-ELEKTRIKA d.o.o. za trgovinu na veliko i malo, proizvodnju i ugradnju elektroinstalacijskih materijala, vanjskotrgovinsko po</item>
    </izvorni_sadrzaj>
    <derivirana_varijabla naziv="DomainObject.Predmet.ProtuStrankaListNazivFormated_1">
      <item>PEM-ELEKTRIKA d.o.o. za trgovinu na veliko i malo, proizvodnju i ugradnju elektroinstalacijskih materijala, vanjskotrgovinsko po</item>
    </derivirana_varijabla>
  </DomainObject.Predmet.ProtuStrankaListNazivFormated>
  <DomainObject.Predmet.ProtuStrankaListNazivFormatedOIB>
    <izvorni_sadrzaj>
      <item>PEM-ELEKTRIKA d.o.o. za trgovinu na veliko i malo, proizvodnju i ugradnju elektroinstalacijskih materijala, vanjskotrgovinsko po, OIB 69418661927</item>
    </izvorni_sadrzaj>
    <derivirana_varijabla naziv="DomainObject.Predmet.ProtuStrankaListNazivFormatedOIB_1">
      <item>PEM-ELEKTRIKA d.o.o. za trgovinu na veliko i malo, proizvodnju i ugradnju elektroinstalacijskih materijala, vanjskotrgovinsko po, OIB 69418661927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St-1057/2015-6</izvorni_sadrzaj>
    <derivirana_varijabla naziv="DomainObject.PoslovniBrojDokumenta_1">St-1057/2015-6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PEM-ELEKTRIKA d.o.o. za trgovinu na veliko i malo, proizvodnju i ugradnju elektroinstalacijskih materijala, vanjskotrgovinsko po</izvorni_sadrzaj>
    <derivirana_varijabla naziv="DomainObject.Predmet.ProtustrankaIDrugi_1">PEM-ELEKTRIKA d.o.o. za trgovinu na veliko i malo, proizvodnju i ugradnju elektroinstalacijskih materijala, vanjskotrgovinsko po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PEM-ELEKTRIKA d.o.o. za trgovinu na veliko i malo, proizvodnju i ugradnju elektroinstalacijskih materijala, vanjskotrgovinsko po, OIB 69418661927, Dragoslavec Breg 70, 40000 Dragoslavec Breg</izvorni_sadrzaj>
    <derivirana_varijabla naziv="DomainObject.Predmet.ProtustrankaIDrugiAdressOIB_1">PEM-ELEKTRIKA d.o.o. za trgovinu na veliko i malo, proizvodnju i ugradnju elektroinstalacijskih materijala, vanjskotrgovinsko po, OIB 69418661927, Dragoslavec Breg 70, 40000 Dragoslavec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PEM-ELEKTRIKA d.o.o. za trgovinu na veliko i malo, proizvodnju i ugradnju elektroinstalacijskih materijala, vanjskotrgovinsko po</item>
      <item>E-oglasna ploča</item>
      <item>Sudski registar, Trgovački sud u Varaždinu</item>
    </izvorni_sadrzaj>
    <derivirana_varijabla naziv="DomainObject.Predmet.SudioniciListNaziv_1">
      <item>Financijska agencija</item>
      <item>PEM-ELEKTRIKA d.o.o. za trgovinu na veliko i malo, proizvodnju i ugradnju elektroinstalacijskih materijala, vanjskotrgovinsko po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PEM-ELEKTRIKA d.o.o. za trgovinu na veliko i malo, proizvodnju i ugradnju elektroinstalacijskih materijala, vanjskotrgovinsko po, OIB 69418661927, Dragoslavec Breg 70,40000 Dragoslavec Breg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PEM-ELEKTRIKA d.o.o. za trgovinu na veliko i malo, proizvodnju i ugradnju elektroinstalacijskih materijala, vanjskotrgovinsko po, OIB 69418661927, Dragoslavec Breg 70,40000 Dragoslavec Breg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465807-2798-4BCA-B4ED-19B21B530A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2969</properties:Characters>
  <properties:Lines>86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2016-06-17T07:53:00Z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St-1057/2015-6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