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440e" w14:paraId="f00440e" w:rsidRDefault="00AE649C" w:rsidP="00FA5B5E" w:rsidR="00AE649C" w:rsidRPr="00B76F3C">
      <w:pPr>
        <w:pStyle w:val="Naslov3"/>
        <w15:collapsed w:val="false"/>
      </w:pPr>
    </w:p>
    <w:p w:rsidRDefault="009D223C" w:rsidP="00325D01" w:rsidR="00325D01" w:rsidRPr="00325D01">
      <w:pPr>
        <w:pStyle w:val="SudNaziv"/>
        <w:rPr>
          <w:b w:val="false"/>
        </w:rPr>
      </w:pPr>
      <w:r w:rsidRPr="00325D01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25D01" w:rsidRPr="00325D01">
        <w:rPr>
          <w:b w:val="false"/>
        </w:rPr>
        <w:t>REPUBLIKA HRVATSKA</w:t>
      </w:r>
    </w:p>
    <w:p w:rsidRDefault="00325D01" w:rsidP="00325D01" w:rsidR="00325D01">
      <w:pPr>
        <w:spacing w:after="0"/>
      </w:pPr>
      <w:r>
        <w:t>TRGOVAČKI SUD U VARAŽDINU</w:t>
      </w:r>
    </w:p>
    <w:p w:rsidRDefault="00325D01" w:rsidP="00325D01" w:rsidR="00325D01">
      <w:pPr>
        <w:spacing w:after="0"/>
      </w:pPr>
      <w:r>
        <w:t>Braće Radić</w:t>
      </w:r>
      <w:r>
        <w:t xml:space="preserve"> 2, Varaždin</w:t>
      </w:r>
    </w:p>
    <w:p w:rsidRDefault="00325D01" w:rsidP="00325D01" w:rsidR="00325D01"/>
    <w:p w:rsidRDefault="00325D01" w:rsidP="00325D01" w:rsidR="00325D01"/>
    <w:p w:rsidRDefault="00325D01" w:rsidP="00325D01" w:rsidR="00325D01">
      <w:pPr>
        <w:spacing w:after="0"/>
        <w:jc w:val="center"/>
      </w:pPr>
      <w:r>
        <w:t>U  I M E  R E P U B L I K E  H R V A T S K E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jc w:val="center"/>
      </w:pPr>
      <w:r>
        <w:t>R J E Š E NJ E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jc w:val="both"/>
        <w:rPr>
          <w:szCs w:val="20"/>
        </w:rPr>
      </w:pPr>
      <w:r>
        <w:tab/>
        <w:t>Trgovački sud u Varaždinu po sudskoj savjetnici toga suda Janji Topol, u stečajnom  predmetu povodom zahtjeva Financijske agencije Regionalni centar Zagreb, Podružnica Varaždin, Augusta Cesarca 2, Varaždin, za pokretanje skraćenog stečajnog postupka protiv dužnika</w:t>
      </w:r>
      <w:r>
        <w:t xml:space="preserve"> NOVAK AUTO DOM j.d.o.o., OIB: 69482782722 sa sjedištem u Ognjena Price 21, 40000 Čakovec, dana 2. rujna</w:t>
      </w:r>
      <w:r>
        <w:t xml:space="preserve"> 2016. </w:t>
      </w:r>
    </w:p>
    <w:p w:rsidRDefault="00325D01" w:rsidP="00325D01" w:rsidR="00325D01">
      <w:pPr>
        <w:spacing w:after="0"/>
        <w:jc w:val="both"/>
      </w:pPr>
    </w:p>
    <w:p w:rsidRDefault="00325D01" w:rsidP="00325D01" w:rsidR="00325D01">
      <w:pPr>
        <w:spacing w:after="0"/>
        <w:jc w:val="center"/>
      </w:pPr>
      <w:r>
        <w:t>r i j e š i o  j e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ind w:firstLine="708"/>
        <w:jc w:val="both"/>
      </w:pPr>
      <w:r>
        <w:t>I/ Otvara se stečajni postupak nad stečajnim dužnikom NOVAK AUTO DOM j.d.o.o., OIB: 69482782722 sa sjedištem u Ognjena Price 21, 40000 Čakovec</w:t>
      </w:r>
      <w:r>
        <w:t>, s danom 2. rujna</w:t>
      </w:r>
      <w:r>
        <w:t xml:space="preserve"> 2016. u 15,00 sati.</w:t>
      </w:r>
    </w:p>
    <w:p w:rsidRDefault="00325D01" w:rsidP="00325D01" w:rsidR="00325D01">
      <w:pPr>
        <w:spacing w:after="0"/>
        <w:jc w:val="both"/>
      </w:pPr>
    </w:p>
    <w:p w:rsidRDefault="00325D01" w:rsidP="00325D01" w:rsidR="00325D01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NOVAK AUTO DOM j.d.o.o., OIB: 69482782722 sa sjedištem u Ognjena Price 21, 40000 Čakovec.</w:t>
      </w:r>
    </w:p>
    <w:p w:rsidRDefault="00325D01" w:rsidP="00325D01" w:rsidR="00325D01">
      <w:pPr>
        <w:spacing w:after="0"/>
        <w:jc w:val="both"/>
      </w:pPr>
    </w:p>
    <w:p w:rsidRDefault="00325D01" w:rsidP="00325D01" w:rsidR="00325D01">
      <w:pPr>
        <w:spacing w:after="0"/>
        <w:ind w:firstLine="708"/>
        <w:jc w:val="both"/>
      </w:pPr>
      <w:r>
        <w:t xml:space="preserve">III/ Za stečajnog upravitelja imenuje se </w:t>
      </w:r>
      <w:r>
        <w:t xml:space="preserve">Marijan </w:t>
      </w:r>
      <w:proofErr w:type="spellStart"/>
      <w:r>
        <w:t>Drljanovčan</w:t>
      </w:r>
      <w:proofErr w:type="spellEnd"/>
      <w:r>
        <w:t xml:space="preserve">, Antuna Mihanovića 131, 48326 </w:t>
      </w:r>
      <w:proofErr w:type="spellStart"/>
      <w:r>
        <w:t>Miholjanec</w:t>
      </w:r>
      <w:proofErr w:type="spellEnd"/>
      <w:r>
        <w:t>, OIB: 49708160625.</w:t>
      </w:r>
    </w:p>
    <w:p w:rsidRDefault="00325D01" w:rsidP="00325D01" w:rsidR="00325D01">
      <w:pPr>
        <w:spacing w:after="0"/>
        <w:jc w:val="both"/>
        <w:rPr>
          <w:color w:val="FF0000"/>
        </w:rPr>
      </w:pPr>
    </w:p>
    <w:p w:rsidRDefault="00325D01" w:rsidP="00325D01" w:rsidR="00325D01">
      <w:pPr>
        <w:spacing w:after="0"/>
        <w:ind w:firstLine="708"/>
        <w:jc w:val="both"/>
      </w:pPr>
      <w:r>
        <w:t>IV/ Ovo rješenje objavit će se na e-oglasnoj ploči suda.</w:t>
      </w:r>
    </w:p>
    <w:p w:rsidRDefault="00325D01" w:rsidP="00325D01" w:rsidR="00325D01">
      <w:pPr>
        <w:spacing w:after="0"/>
        <w:jc w:val="both"/>
      </w:pPr>
    </w:p>
    <w:p w:rsidRDefault="00325D01" w:rsidP="00325D01" w:rsidR="00325D01">
      <w:pPr>
        <w:spacing w:after="0"/>
        <w:ind w:firstLine="708"/>
        <w:jc w:val="both"/>
      </w:pPr>
      <w:r>
        <w:t>V/ Po pravomoćnosti ovoga rješenja stečajni dužnik NOVAK AUTO DOM j.d.o.o., OIB: 69482782722 sa sjedištem u Ognjena Price 21, 40000 Čakovec, biti će brisan iz sudskog registra.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jc w:val="center"/>
      </w:pPr>
      <w:r>
        <w:t>Obrazloženje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jc w:val="both"/>
      </w:pPr>
      <w:r>
        <w:tab/>
        <w:t>Predlagatelj je dana 11. prosinca 2015</w:t>
      </w:r>
      <w:r>
        <w:t xml:space="preserve">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  <w:jc w:val="center"/>
      </w:pPr>
      <w:r>
        <w:t>U Varaždinu, 2. rujna 2016</w:t>
      </w:r>
      <w:r>
        <w:t>.</w:t>
      </w:r>
    </w:p>
    <w:p w:rsidRDefault="00325D01" w:rsidP="00325D01" w:rsidR="00325D01">
      <w:pPr>
        <w:spacing w:after="0"/>
        <w:jc w:val="center"/>
      </w:pPr>
    </w:p>
    <w:p w:rsidRDefault="00325D01" w:rsidP="00325D01" w:rsidR="00325D01">
      <w:pPr>
        <w:spacing w:after="0"/>
        <w:jc w:val="center"/>
      </w:pPr>
    </w:p>
    <w:p w:rsidRDefault="00325D01" w:rsidP="00325D01" w:rsidR="00325D01">
      <w:pPr>
        <w:spacing w:after="0"/>
        <w:ind w:left="4956"/>
        <w:jc w:val="center"/>
      </w:pPr>
      <w:r>
        <w:t>Sudska savjetnica</w:t>
      </w:r>
    </w:p>
    <w:p w:rsidRDefault="00325D01" w:rsidP="00325D01" w:rsidR="00325D01">
      <w:pPr>
        <w:spacing w:after="0"/>
        <w:ind w:left="4956"/>
        <w:jc w:val="center"/>
      </w:pPr>
    </w:p>
    <w:p w:rsidRDefault="00325D01" w:rsidP="00325D01" w:rsidR="00325D01">
      <w:pPr>
        <w:spacing w:after="0"/>
        <w:ind w:left="4956"/>
        <w:jc w:val="center"/>
      </w:pPr>
      <w:r>
        <w:t>Janja Topol</w:t>
      </w:r>
    </w:p>
    <w:p w:rsidRDefault="00325D01" w:rsidP="00325D01" w:rsidR="00325D01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25D01" w:rsidP="00325D01" w:rsidR="00325D01">
      <w:pPr>
        <w:spacing w:after="0"/>
      </w:pPr>
      <w:r>
        <w:t xml:space="preserve">                                               </w:t>
      </w:r>
    </w:p>
    <w:p w:rsidRDefault="00325D01" w:rsidP="00325D01" w:rsidR="00325D01">
      <w:pPr>
        <w:spacing w:after="0"/>
      </w:pPr>
      <w:r>
        <w:tab/>
        <w:t xml:space="preserve">UPUTA O PRAVNOM LIJEKU: </w:t>
      </w:r>
    </w:p>
    <w:p w:rsidRDefault="00325D01" w:rsidP="00325D01" w:rsidR="00325D01">
      <w:pPr>
        <w:spacing w:after="0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325D01" w:rsidP="00325D01" w:rsidR="00325D01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</w:pPr>
    </w:p>
    <w:p w:rsidRDefault="00325D01" w:rsidP="00325D01" w:rsidR="00325D01">
      <w:pPr>
        <w:spacing w:after="0"/>
      </w:pPr>
      <w:r>
        <w:t>DNA:</w:t>
      </w:r>
    </w:p>
    <w:p w:rsidRDefault="00325D01" w:rsidP="00325D01" w:rsidR="00325D01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25D01" w:rsidP="00325D01" w:rsidR="00325D01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325D01" w:rsidP="00325D01" w:rsidR="00325D01">
      <w:pPr>
        <w:numPr>
          <w:ilvl w:val="0"/>
          <w:numId w:val="47"/>
        </w:numPr>
        <w:spacing w:after="0"/>
        <w:jc w:val="both"/>
      </w:pPr>
      <w:r>
        <w:t>Dužnik NOVAK AUTO DOM j.d.o.o., Ognjena Price 21, 40000 Čakovec</w:t>
      </w:r>
    </w:p>
    <w:p w:rsidRDefault="00325D01" w:rsidP="00325D01" w:rsidR="00325D01">
      <w:pPr>
        <w:numPr>
          <w:ilvl w:val="0"/>
          <w:numId w:val="47"/>
        </w:numPr>
        <w:spacing w:after="0"/>
      </w:pPr>
      <w:r>
        <w:t>Sudski registar ovog suda</w:t>
      </w:r>
    </w:p>
    <w:p w:rsidRDefault="00325D01" w:rsidP="00325D01" w:rsidR="00325D0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</w:t>
      </w:r>
      <w:r>
        <w:t xml:space="preserve"> Čakovec, 40000 Čakovec, O. </w:t>
      </w:r>
      <w:proofErr w:type="spellStart"/>
      <w:r>
        <w:t>Keršovanija</w:t>
      </w:r>
      <w:proofErr w:type="spellEnd"/>
      <w:r>
        <w:t xml:space="preserve"> 11</w:t>
      </w:r>
    </w:p>
    <w:p w:rsidRDefault="00325D01" w:rsidP="00325D01" w:rsidR="00325D01">
      <w:pPr>
        <w:numPr>
          <w:ilvl w:val="0"/>
          <w:numId w:val="47"/>
        </w:numPr>
        <w:spacing w:after="0"/>
      </w:pPr>
      <w:r>
        <w:t xml:space="preserve">Stečajni upravitelj Marijan </w:t>
      </w:r>
      <w:proofErr w:type="spellStart"/>
      <w:r>
        <w:t>Drljanovčan</w:t>
      </w:r>
      <w:proofErr w:type="spellEnd"/>
      <w:r>
        <w:t xml:space="preserve">, Antuna Mihanovića 131, 48326 </w:t>
      </w:r>
      <w:proofErr w:type="spellStart"/>
      <w:r>
        <w:t>Miholjanec</w:t>
      </w:r>
      <w:bookmarkStart w:name="_GoBack" w:id="0"/>
      <w:bookmarkEnd w:id="0"/>
      <w:proofErr w:type="spellEnd"/>
    </w:p>
    <w:p w:rsidRDefault="00325D01" w:rsidP="00325D01" w:rsidR="00325D01">
      <w:pPr>
        <w:numPr>
          <w:ilvl w:val="0"/>
          <w:numId w:val="47"/>
        </w:numPr>
        <w:spacing w:after="0"/>
      </w:pPr>
      <w:r>
        <w:t>E-oglasna ploča suda</w:t>
      </w:r>
    </w:p>
    <w:p w:rsidRDefault="00325D01" w:rsidP="00325D01" w:rsidR="00CB0EA4">
      <w:pPr>
        <w:numPr>
          <w:ilvl w:val="0"/>
          <w:numId w:val="47"/>
        </w:numPr>
        <w:spacing w:after="0"/>
      </w:pPr>
      <w:r>
        <w:t>Pisarnica – kal. 20 dana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23C" w:rsidP="00537B78" w:rsidR="009D223C">
      <w:r>
        <w:separator/>
      </w:r>
    </w:p>
  </w:endnote>
  <w:endnote w:id="0" w:type="continuationSeparator">
    <w:p w:rsidRDefault="009D223C" w:rsidP="00537B78" w:rsidR="009D2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23C" w:rsidP="00537B78" w:rsidR="009D223C">
      <w:r>
        <w:separator/>
      </w:r>
    </w:p>
  </w:footnote>
  <w:footnote w:id="0" w:type="continuationSeparator">
    <w:p w:rsidRDefault="009D223C" w:rsidP="00537B78" w:rsidR="009D2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D01" w:rsidR="008333A9">
    <w:pPr>
      <w:pStyle w:val="Zaglavlje"/>
    </w:pPr>
    <w:r>
      <w:rPr>
        <w:rStyle w:val="PozadinaSvijetloCrvena"/>
        <w:shd w:fill="auto" w:color="auto" w:val="clear"/>
      </w:rPr>
      <w:t>Poslovni broj: 1 St-1002/16-2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427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D01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223C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6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St-1002/2016-2</izvorni_sadrzaj>
    <derivirana_varijabla naziv="DomainObject.Oznaka_1">St-1002/2016-2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Auto Dom jednostavno društvo s ograničenom odgovornošću za trgovinu i usluge</izvorni_sadrzaj>
    <derivirana_varijabla naziv="DomainObject.Predmet.ProtustrankaFormated_1">  Novak Auto Dom jednostavno društvo s ograničenom odgovornošću za trgovinu i usluge</derivirana_varijabla>
  </DomainObject.Predmet.ProtustrankaFormated>
  <DomainObject.Predmet.ProtustrankaFormatedOIB>
    <izvorni_sadrzaj>  Novak Auto Dom jednostavno društvo s ograničenom odgovornošću za trgovinu i usluge, OIB 69482782722</izvorni_sadrzaj>
    <derivirana_varijabla naziv="DomainObject.Predmet.ProtustrankaFormatedOIB_1">  Novak Auto Dom jednostavno društvo s ograničenom odgovornošću za trgovinu i usluge, OIB 69482782722</derivirana_varijabla>
  </DomainObject.Predmet.ProtustrankaFormatedOIB>
  <DomainObject.Predmet.ProtustrankaFormatedWithAdress>
    <izvorni_sadrzaj> Novak Auto Dom jednostavno društvo s ograničenom odgovornošću za trgovinu i usluge, Ognjena Price 21, 40000 Čakovec</izvorni_sadrzaj>
    <derivirana_varijabla naziv="DomainObject.Predmet.ProtustrankaFormatedWithAdress_1"> Novak Auto Dom jednostavno društvo s ograničenom odgovornošću za trgovinu i usluge, Ognjena Price 21, 40000 Čakovec</derivirana_varijabla>
  </DomainObject.Predmet.ProtustrankaFormatedWithAdress>
  <DomainObject.Predmet.ProtustrankaFormatedWithAdressOIB>
    <izvorni_sadrzaj> Novak Auto Dom jednostavno društvo s ograničenom odgovornošću za trgovinu i usluge, OIB 69482782722, Ognjena Price 21, 40000 Čakovec</izvorni_sadrzaj>
    <derivirana_varijabla naziv="DomainObject.Predmet.ProtustrankaFormatedWithAdressOIB_1"> Novak Auto Dom jednostavno društvo s ograničenom odgovornošću za trgovinu i usluge, OIB 69482782722, Ognjena Price 21, 40000 Čakovec</derivirana_varijabla>
  </DomainObject.Predmet.ProtustrankaFormatedWithAdressOIB>
  <DomainObject.Predmet.ProtustrankaWithAdress>
    <izvorni_sadrzaj>Novak Auto Dom jednostavno društvo s ograničenom odgovornošću za trgovinu i usluge Ognjena Price 21, 40000 Čakovec</izvorni_sadrzaj>
    <derivirana_varijabla naziv="DomainObject.Predmet.ProtustrankaWithAdress_1">Novak Auto Dom jednostavno društvo s ograničenom odgovornošću za trgovinu i usluge Ognjena Price 21, 40000 Čakovec</derivirana_varijabla>
  </DomainObject.Predmet.ProtustrankaWithAdress>
  <DomainObject.Predmet.ProtustrankaWithAdressOIB>
    <izvorni_sadrzaj>Novak Auto Dom jednostavno društvo s ograničenom odgovornošću za trgovinu i usluge, OIB 69482782722, Ognjena Price 21, 40000 Čakovec</izvorni_sadrzaj>
    <derivirana_varijabla naziv="DomainObject.Predmet.ProtustrankaWithAdressOIB_1">Novak Auto Dom jednostavno društvo s ograničenom odgovornošću za trgovinu i usluge, OIB 69482782722, Ognjena Price 21, 40000 Čakovec</derivirana_varijabla>
  </DomainObject.Predmet.ProtustrankaWithAdressOIB>
  <DomainObject.Predmet.ProtustrankaNazivFormated>
    <izvorni_sadrzaj>Novak Auto Dom jednostavno društvo s ograničenom odgovornošću za trgovinu i usluge</izvorni_sadrzaj>
    <derivirana_varijabla naziv="DomainObject.Predmet.ProtustrankaNazivFormated_1">Novak Auto Dom jednostavno društvo s ograničenom odgovornošću za trgovinu i usluge</derivirana_varijabla>
  </DomainObject.Predmet.ProtustrankaNazivFormated>
  <DomainObject.Predmet.ProtustrankaNazivFormatedOIB>
    <izvorni_sadrzaj>Novak Auto Dom jednostavno društvo s ograničenom odgovornošću za trgovinu i usluge, OIB 69482782722</izvorni_sadrzaj>
    <derivirana_varijabla naziv="DomainObject.Predmet.ProtustrankaNazivFormatedOIB_1">Novak Auto Dom jednostavno društvo s ograničenom odgovornošću za trgovinu i usluge, OIB 69482782722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17878.03</izvorni_sadrzaj>
    <derivirana_varijabla naziv="DomainObject.Predmet.TrenutnaVrijednost_1">17878.03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Auto Dom jednostavno društvo s ograničenom odgovornošću za trgovinu i usluge</item>
    </izvorni_sadrzaj>
    <derivirana_varijabla naziv="DomainObject.Predmet.ProtuStrankaListFormated_1">
      <item>Novak Auto Dom jednostavno društvo s ograničenom odgovornošću za trgovinu i usluge</item>
    </derivirana_varijabla>
  </DomainObject.Predmet.ProtuStrankaListFormated>
  <DomainObject.Predmet.ProtuStrankaListFormatedOIB>
    <izvorni_sadrzaj>
      <item>Novak Auto Dom jednostavno društvo s ograničenom odgovornošću za trgovinu i usluge, OIB 69482782722</item>
    </izvorni_sadrzaj>
    <derivirana_varijabla naziv="DomainObject.Predmet.ProtuStrankaListFormatedOIB_1">
      <item>Novak Auto Dom jednostavno društvo s ograničenom odgovornošću za trgovinu i usluge, OIB 69482782722</item>
    </derivirana_varijabla>
  </DomainObject.Predmet.ProtuStrankaListFormatedOIB>
  <DomainObject.Predmet.ProtuStrankaListFormatedWithAdress>
    <izvorni_sadrzaj>
      <item>Novak Auto Dom jednostavno društvo s ograničenom odgovornošću za trgovinu i usluge, Ognjena Price 21, 40000 Čakovec</item>
    </izvorni_sadrzaj>
    <derivirana_varijabla naziv="DomainObject.Predmet.ProtuStrankaListFormatedWithAdress_1">
      <item>Novak Auto Dom jednostavno društvo s ograničenom odgovornošću za trgovinu i usluge, Ognjena Price 21, 40000 Čakovec</item>
    </derivirana_varijabla>
  </DomainObject.Predmet.ProtuStrankaListFormatedWithAdress>
  <DomainObject.Predmet.ProtuStrankaListFormatedWithAdressOIB>
    <izvorni_sadrzaj>
      <item>Novak Auto Dom jednostavno društvo s ograničenom odgovornošću za trgovinu i usluge, OIB 69482782722, Ognjena Price 21, 40000 Čakovec</item>
    </izvorni_sadrzaj>
    <derivirana_varijabla naziv="DomainObject.Predmet.ProtuStrankaListFormatedWithAdressOIB_1">
      <item>Novak Auto Dom jednostavno društvo s ograničenom odgovornošću za trgovinu i usluge, OIB 69482782722, Ognjena Price 21, 40000 Čakovec</item>
    </derivirana_varijabla>
  </DomainObject.Predmet.ProtuStrankaListFormatedWithAdressOIB>
  <DomainObject.Predmet.ProtuStrankaListNazivFormated>
    <izvorni_sadrzaj>
      <item>Novak Auto Dom jednostavno društvo s ograničenom odgovornošću za trgovinu i usluge</item>
    </izvorni_sadrzaj>
    <derivirana_varijabla naziv="DomainObject.Predmet.ProtuStrankaListNazivFormated_1">
      <item>Novak Auto Dom jednostavno društvo s ograničenom odgovornošću za trgovinu i usluge</item>
    </derivirana_varijabla>
  </DomainObject.Predmet.ProtuStrankaListNazivFormated>
  <DomainObject.Predmet.ProtuStrankaListNazivFormatedOIB>
    <izvorni_sadrzaj>
      <item>Novak Auto Dom jednostavno društvo s ograničenom odgovornošću za trgovinu i usluge, OIB 69482782722</item>
    </izvorni_sadrzaj>
    <derivirana_varijabla naziv="DomainObject.Predmet.ProtuStrankaListNazivFormatedOIB_1">
      <item>Novak Auto Dom jednostavno društvo s ograničenom odgovornošću za trgovinu i usluge, OIB 69482782722</item>
    </derivirana_varijabla>
  </DomainObject.Predmet.ProtuStrankaListNazivFormatedOIB>
  <DomainObject.Predmet.OstaliListFormated>
    <izvorni_sadrzaj>
      <item>Tomica Novak</item>
      <item>Županijsko državno odvjetništvo u Varaždinu</item>
    </izvorni_sadrzaj>
    <derivirana_varijabla naziv="DomainObject.Predmet.OstaliListFormated_1">
      <item>Tomica Novak</item>
      <item>Županijsko državno odvjetništvo u Varaždinu</item>
    </derivirana_varijabla>
  </DomainObject.Predmet.OstaliListFormated>
  <DomainObject.Predmet.OstaliListFormatedOIB>
    <izvorni_sadrzaj>
      <item>Tomica Novak, OIB 01182679495</item>
      <item>Županijsko državno odvjetništvo u Varaždinu</item>
    </izvorni_sadrzaj>
    <derivirana_varijabla naziv="DomainObject.Predmet.OstaliListFormatedOIB_1">
      <item>Tomica Novak, OIB 01182679495</item>
      <item>Županijsko državno odvjetništvo u Varaždinu</item>
    </derivirana_varijabla>
  </DomainObject.Predmet.OstaliListFormatedOIB>
  <DomainObject.Predmet.OstaliListFormatedWithAdress>
    <izvorni_sadrzaj>
      <item>Tomica Novak, Ognjena Price 21, 40000 Čakovec</item>
      <item>Županijsko državno odvjetništvo u Varaždinu</item>
    </izvorni_sadrzaj>
    <derivirana_varijabla naziv="DomainObject.Predmet.OstaliListFormatedWithAdress_1">
      <item>Tomica Novak, Ognjena Price 21, 40000 Čakovec</item>
      <item>Županijsko državno odvjetništvo u Varaždinu</item>
    </derivirana_varijabla>
  </DomainObject.Predmet.OstaliListFormatedWithAdress>
  <DomainObject.Predmet.OstaliListFormatedWithAdressOIB>
    <izvorni_sadrzaj>
      <item>Tomica Novak, OIB 01182679495, Ognjena Price 21, 40000 Čakovec</item>
      <item>Županijsko državno odvjetništvo u Varaždinu</item>
    </izvorni_sadrzaj>
    <derivirana_varijabla naziv="DomainObject.Predmet.OstaliListFormatedWithAdressOIB_1">
      <item>Tomica Novak, OIB 01182679495, Ognjena Price 21, 40000 Čakovec</item>
      <item>Županijsko državno odvjetništvo u Varaždinu</item>
    </derivirana_varijabla>
  </DomainObject.Predmet.OstaliListFormatedWithAdressOIB>
  <DomainObject.Predmet.OstaliListNazivFormated>
    <izvorni_sadrzaj>
      <item>Tomica Novak</item>
      <item>Županijsko državno odvjetništvo u Varaždinu</item>
    </izvorni_sadrzaj>
    <derivirana_varijabla naziv="DomainObject.Predmet.OstaliListNazivFormated_1">
      <item>Tomica Novak</item>
      <item>Županijsko državno odvjetništvo u Varaždinu</item>
    </derivirana_varijabla>
  </DomainObject.Predmet.OstaliListNazivFormated>
  <DomainObject.Predmet.OstaliListNazivFormatedOIB>
    <izvorni_sadrzaj>
      <item>Tomica Novak, OIB 01182679495</item>
      <item>Županijsko državno odvjetništvo u Varaždinu</item>
    </izvorni_sadrzaj>
    <derivirana_varijabla naziv="DomainObject.Predmet.OstaliListNazivFormatedOIB_1">
      <item>Tomica Novak, OIB 01182679495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St-1002/2016-2</izvorni_sadrzaj>
    <derivirana_varijabla naziv="DomainObject.PoslovniBrojDokumenta_1">St-1002/2016-2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Auto Dom jednostavno društvo s ograničenom odgovornošću za trgovinu i usluge</izvorni_sadrzaj>
    <derivirana_varijabla naziv="DomainObject.Predmet.ProtustrankaIDrugi_1">Novak Auto Dom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Auto Dom jednostavno društvo s ograničenom odgovornošću za trgovinu i usluge, OIB 69482782722, Ognjena Price 21, 40000 Čakovec</izvorni_sadrzaj>
    <derivirana_varijabla naziv="DomainObject.Predmet.ProtustrankaIDrugiAdressOIB_1">Novak Auto Dom jednostavno društvo s ograničenom odgovornošću za trgovinu i usluge, OIB 69482782722, Ognjena Price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Auto Dom jednostavno društvo s ograničenom odgovornošću za trgovinu i usluge</item>
      <item>Tomica Novak</item>
      <item>Županijsko državno odvjetništvo u Varaždinu</item>
    </izvorni_sadrzaj>
    <derivirana_varijabla naziv="DomainObject.Predmet.SudioniciListNaziv_1">
      <item>Financijska agencija</item>
      <item>Novak Auto Dom jednostavno društvo s ograničenom odgovornošću za trgovinu i usluge</item>
      <item>Tomica Novak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Novak Auto Dom jednostavno društvo s ograničenom odgovornošću za trgovinu i usluge, OIB 69482782722, Ognjena Price 21,40000 Čakovec</item>
      <item>Tomica Novak, OIB 01182679495, Ognjena Price 21,40000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Novak Auto Dom jednostavno društvo s ograničenom odgovornošću za trgovinu i usluge, OIB 69482782722, Ognjena Price 21,40000 Čakovec</item>
      <item>Tomica Novak, OIB 01182679495, Ognjena Price 21,40000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32D1A-1AD4-4171-9C12-8D71E70BB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2848</properties:Characters>
  <properties:Lines>85</properties:Lines>
  <properties:Paragraphs>30</properties:Paragraphs>
  <properties:TotalTime>39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3" baseType="lpstr">
      <vt:lpstr>Prazni eSPIS predložak s naputkom</vt:lpstr>
      <vt:lpstr>        </vt:lpstr>
      <vt:lpstr>Prazni eSPIS predložak s naputkom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cp:lastPrinted>2016-09-02T10:52:00Z</cp:lastPrinted>
  <dcterms:modified xmlns:xsi="http://www.w3.org/2001/XMLSchema-instance" xsi:type="dcterms:W3CDTF">2016-09-02T10:53:00Z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St-1002/2016-2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