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baa0" w14:paraId="39ebaa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C006B" w:rsidP="005E3EB7" w:rsidR="005E3EB7" w:rsidRPr="005364F8">
      <w:r>
        <w:t xml:space="preserve"> </w:t>
      </w:r>
      <w:r w:rsidR="00D06B78"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DC006B" w:rsidP="005E3EB7" w:rsidR="005E3EB7" w:rsidRPr="005364F8">
      <w:r>
        <w:t xml:space="preserve"> 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7F5781" w:rsidP="005E3EB7" w:rsidR="007F5781">
      <w:pPr>
        <w:jc w:val="both"/>
      </w:pPr>
    </w:p>
    <w:p w:rsidRDefault="007F5781" w:rsidP="005E3EB7" w:rsidR="007F5781">
      <w:pPr>
        <w:jc w:val="both"/>
      </w:pPr>
    </w:p>
    <w:p w:rsidRDefault="007F5781" w:rsidP="005E3EB7" w:rsidR="007F5781">
      <w:pPr>
        <w:jc w:val="both"/>
      </w:pPr>
    </w:p>
    <w:p w:rsidRDefault="007F5781" w:rsidP="007F5781" w:rsidR="007F5781">
      <w:pPr>
        <w:jc w:val="right"/>
      </w:pPr>
      <w:r>
        <w:tab/>
        <w:t>Posl. broj: 4 St-434/2018-21</w:t>
      </w:r>
    </w:p>
    <w:p w:rsidRDefault="00134676" w:rsidP="00134676" w:rsidR="007F5781">
      <w:pPr>
        <w:ind w:right="512"/>
        <w:jc w:val="center"/>
      </w:pPr>
      <w:r>
        <w:t xml:space="preserve">       </w:t>
      </w:r>
    </w:p>
    <w:p w:rsidRDefault="00134676" w:rsidP="00134676" w:rsidR="00CA0CBB">
      <w:pPr>
        <w:ind w:right="512"/>
        <w:jc w:val="center"/>
      </w:pPr>
      <w:r>
        <w:t xml:space="preserve">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7D7A8F">
      <w:pPr>
        <w:jc w:val="both"/>
      </w:pPr>
      <w:r w:rsidRPr="00DA15C9">
        <w:tab/>
      </w:r>
      <w:r w:rsidR="00C80673" w:rsidRPr="00DA15C9">
        <w:t xml:space="preserve">Trgovački sud u Pazinu, po </w:t>
      </w:r>
      <w:r w:rsidR="00C80673">
        <w:t>stečajnoj sutkinji Tijani Licul</w:t>
      </w:r>
      <w:r w:rsidR="00C80673" w:rsidRPr="00DA15C9">
        <w:t xml:space="preserve">, </w:t>
      </w:r>
      <w:r w:rsidR="00C80673">
        <w:t>po</w:t>
      </w:r>
      <w:r w:rsidR="00C80673" w:rsidRPr="00DA15C9">
        <w:t xml:space="preserve"> prijedlogu </w:t>
      </w:r>
      <w:r w:rsidR="00C80673" w:rsidRPr="00F15138">
        <w:t xml:space="preserve">predlagatelja </w:t>
      </w:r>
      <w:r w:rsidR="00F75716" w:rsidRPr="00F75716">
        <w:t>FINANCIJSKA AGENCIJA, Regionalni centar Zagreb, Nagodbeno vijeće HR01</w:t>
      </w:r>
      <w:r w:rsidR="00C80673">
        <w:t xml:space="preserve">, OIB: </w:t>
      </w:r>
      <w:r w:rsidR="00F75716" w:rsidRPr="00F75716">
        <w:t>85821130368</w:t>
      </w:r>
      <w:r w:rsidR="00C80673">
        <w:t>, radi otvaranja</w:t>
      </w:r>
      <w:r w:rsidR="00C80673" w:rsidRPr="00F15138">
        <w:t xml:space="preserve"> stečajnog postupka nad dužnikom </w:t>
      </w:r>
      <w:r w:rsidR="004C4D98">
        <w:t>INNOVATIVE INVESTMENT MANAGEMENT d.o.o. Pula, Amfiteatarska 2, OIB: 46930348120</w:t>
      </w:r>
      <w:r w:rsidR="003D3DD5">
        <w:t xml:space="preserve">, </w:t>
      </w:r>
    </w:p>
    <w:p w:rsidRDefault="003D3DD5" w:rsidP="005E3EB7" w:rsidR="003D3DD5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3D3DD5">
      <w:pPr>
        <w:jc w:val="both"/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4C4D98">
        <w:t>INNOVATIVE INVESTMENT MANAGEMENT d.o.o. Pula, Amfiteatarska 2, OIB: 46930348120</w:t>
      </w:r>
      <w:r w:rsidR="00572D06">
        <w:t>.</w:t>
      </w:r>
    </w:p>
    <w:p w:rsidRDefault="00572D06" w:rsidP="00FB0B18" w:rsidR="00572D06">
      <w:pPr>
        <w:jc w:val="both"/>
        <w:rPr>
          <w:lang w:val="pl-PL"/>
        </w:rPr>
      </w:pPr>
    </w:p>
    <w:p w:rsidRDefault="003D3DD5" w:rsidP="003D3DD5" w:rsidR="003D3DD5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II. </w:t>
      </w:r>
      <w:r w:rsidRPr="003D3DD5">
        <w:rPr>
          <w:lang w:val="pl-PL"/>
        </w:rPr>
        <w:t xml:space="preserve">Za privremenog stečajnog upravitelja imenuje </w:t>
      </w:r>
      <w:r w:rsidR="00C357F5">
        <w:rPr>
          <w:lang w:val="pl-PL"/>
        </w:rPr>
        <w:t xml:space="preserve">se </w:t>
      </w:r>
      <w:r w:rsidR="004C4D98">
        <w:rPr>
          <w:lang w:val="pl-PL"/>
        </w:rPr>
        <w:t xml:space="preserve">Damir Majstorović iz Pula, Koparska 37, OIB: 49931983367 </w:t>
      </w:r>
      <w:r w:rsidR="00B81394">
        <w:rPr>
          <w:lang w:val="pl-PL"/>
        </w:rPr>
        <w:t xml:space="preserve"> </w:t>
      </w:r>
      <w:r w:rsidRPr="003D3DD5">
        <w:rPr>
          <w:lang w:val="pl-PL"/>
        </w:rPr>
        <w:t xml:space="preserve">(čl. 115. vezano uz čl. 85. st. 2. SZ-a). </w:t>
      </w:r>
    </w:p>
    <w:p w:rsidRDefault="003D3DD5" w:rsidP="003D3DD5" w:rsidR="003D3DD5">
      <w:pPr>
        <w:ind w:firstLine="708"/>
        <w:jc w:val="both"/>
        <w:rPr>
          <w:lang w:val="pl-PL"/>
        </w:rPr>
      </w:pPr>
      <w:r w:rsidRPr="003D3DD5">
        <w:rPr>
          <w:lang w:val="pl-PL"/>
        </w:rPr>
        <w:t xml:space="preserve">Privremeni stečajni upravitelj ovlašten je stupiti u poslovne prostorije dužnika i ondje provesti potrebne radnje. </w:t>
      </w:r>
      <w:r w:rsidR="004C4D98">
        <w:rPr>
          <w:lang w:val="pl-PL"/>
        </w:rPr>
        <w:t>T</w:t>
      </w:r>
      <w:r w:rsidRPr="003D3DD5">
        <w:rPr>
          <w:lang w:val="pl-PL"/>
        </w:rPr>
        <w:t>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3D3DD5" w:rsidP="003D3DD5" w:rsidR="003D3DD5" w:rsidRPr="003D3DD5">
      <w:pPr>
        <w:ind w:firstLine="708"/>
        <w:jc w:val="both"/>
        <w:rPr>
          <w:lang w:val="pl-PL"/>
        </w:rPr>
      </w:pPr>
      <w:r>
        <w:rPr>
          <w:lang w:val="pl-PL"/>
        </w:rPr>
        <w:t>Privremeni stečajni upravitelj dužan je u roku od 30 dana od dana primitka ovog rješenja dostaviti sudu izvješće u kojem će ispitati</w:t>
      </w:r>
      <w:r w:rsidR="004C4D98">
        <w:rPr>
          <w:lang w:val="pl-PL"/>
        </w:rPr>
        <w:t xml:space="preserve"> da li dužnik ima kakve imovine, a posebno da li je vlasnik nekretnina označenih kao</w:t>
      </w:r>
      <w:r w:rsidR="00C04E3F">
        <w:rPr>
          <w:lang w:val="pl-PL"/>
        </w:rPr>
        <w:t xml:space="preserve"> </w:t>
      </w:r>
      <w:r w:rsidR="004C4D98">
        <w:rPr>
          <w:lang w:val="pl-PL"/>
        </w:rPr>
        <w:t>k.č. 4500/ZGR, k.o. Pula, 110. suvlasnički udio: 1/750 ETAŽNO VLASNIŠTVO (E-110)</w:t>
      </w:r>
      <w:r w:rsidR="00C04E3F">
        <w:rPr>
          <w:lang w:val="pl-PL"/>
        </w:rPr>
        <w:t xml:space="preserve">, </w:t>
      </w:r>
      <w:r w:rsidR="004C4D98">
        <w:rPr>
          <w:lang w:val="pl-PL"/>
        </w:rPr>
        <w:t xml:space="preserve">k.č. 307/9, k.o. Galižana, te 2/14 dijela k.č. 307/5, k.o. Galižana, </w:t>
      </w:r>
      <w:r>
        <w:rPr>
          <w:lang w:val="pl-PL"/>
        </w:rPr>
        <w:t>kao i da li se imovinom dužnika mogu namiriti troškovi postupka.</w:t>
      </w:r>
    </w:p>
    <w:p w:rsidRDefault="003D3DD5" w:rsidP="00FB0B18" w:rsidR="003D3DD5">
      <w:pPr>
        <w:jc w:val="both"/>
        <w:rPr>
          <w:lang w:val="pl-PL"/>
        </w:rPr>
      </w:pPr>
    </w:p>
    <w:p w:rsidRDefault="003D3DD5" w:rsidP="00FB0B18" w:rsidR="005E3EB7" w:rsidRPr="00C357F5">
      <w:pPr>
        <w:jc w:val="both"/>
        <w:rPr>
          <w:lang w:val="pl-PL"/>
        </w:rPr>
      </w:pPr>
      <w:r>
        <w:rPr>
          <w:lang w:val="pl-PL"/>
        </w:rPr>
        <w:tab/>
      </w:r>
      <w:r w:rsidRPr="00C357F5">
        <w:rPr>
          <w:lang w:val="pl-PL"/>
        </w:rPr>
        <w:t>III. Z</w:t>
      </w:r>
      <w:r w:rsidR="0051365F" w:rsidRPr="00C357F5">
        <w:rPr>
          <w:lang w:val="pl-PL"/>
        </w:rPr>
        <w:t xml:space="preserve">akazuje </w:t>
      </w:r>
      <w:r w:rsidRPr="00C357F5">
        <w:rPr>
          <w:lang w:val="pl-PL"/>
        </w:rPr>
        <w:t xml:space="preserve">se </w:t>
      </w:r>
      <w:r w:rsidR="00FB0B18" w:rsidRPr="00C357F5">
        <w:rPr>
          <w:u w:val="single"/>
          <w:lang w:val="pl-PL"/>
        </w:rPr>
        <w:t xml:space="preserve">ročište </w:t>
      </w:r>
      <w:r w:rsidR="005E3EB7" w:rsidRPr="00C357F5">
        <w:rPr>
          <w:u w:val="single"/>
          <w:lang w:val="pl-PL"/>
        </w:rPr>
        <w:t xml:space="preserve">za dan </w:t>
      </w:r>
      <w:r w:rsidR="00C04E3F">
        <w:rPr>
          <w:u w:val="single"/>
          <w:lang w:val="pl-PL"/>
        </w:rPr>
        <w:t>20. ožujka 2019. u 12:00 sati</w:t>
      </w:r>
      <w:r w:rsidR="005E3EB7" w:rsidRPr="00C357F5">
        <w:rPr>
          <w:u w:val="single"/>
          <w:lang w:val="pl-PL"/>
        </w:rPr>
        <w:t>,</w:t>
      </w:r>
      <w:r w:rsidR="00814FDD" w:rsidRPr="00C357F5">
        <w:rPr>
          <w:u w:val="single"/>
          <w:lang w:val="pl-PL"/>
        </w:rPr>
        <w:t xml:space="preserve"> u</w:t>
      </w:r>
      <w:r w:rsidR="00814FDD" w:rsidRPr="00C357F5">
        <w:rPr>
          <w:u w:val="single"/>
        </w:rPr>
        <w:t xml:space="preserve"> Trgovačkom sudu u Pazinu, Dršćevka 1, sudnica </w:t>
      </w:r>
      <w:r w:rsidR="00B17BB5" w:rsidRPr="00C357F5">
        <w:rPr>
          <w:u w:val="single"/>
        </w:rPr>
        <w:t>6</w:t>
      </w:r>
      <w:r w:rsidR="00814FDD" w:rsidRPr="00C357F5">
        <w:rPr>
          <w:u w:val="single"/>
        </w:rPr>
        <w:t>,</w:t>
      </w:r>
      <w:r w:rsidR="005E3EB7" w:rsidRPr="00C357F5">
        <w:rPr>
          <w:lang w:val="pl-PL"/>
        </w:rPr>
        <w:t xml:space="preserve"> na koje se pozivaju</w:t>
      </w:r>
      <w:r w:rsidR="00FB0B18" w:rsidRPr="00C357F5">
        <w:rPr>
          <w:lang w:val="pl-PL"/>
        </w:rPr>
        <w:t>:</w:t>
      </w:r>
      <w:r w:rsidR="005E3EB7" w:rsidRPr="00C357F5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0E1E4C">
        <w:t xml:space="preserve">Financijska agencija, </w:t>
      </w:r>
      <w:r w:rsidR="00727D6F" w:rsidRPr="00F75716">
        <w:t>Regionalni centar Zagreb, Nagodbeno vijeće HR01</w:t>
      </w:r>
      <w:r w:rsidR="00727D6F">
        <w:t xml:space="preserve">, </w:t>
      </w:r>
    </w:p>
    <w:p w:rsidRDefault="00FB0B18" w:rsidP="00C04E3F" w:rsidR="00C04E3F">
      <w:pPr>
        <w:jc w:val="both"/>
        <w:rPr>
          <w:lang w:val="sv-SE"/>
        </w:rPr>
      </w:pPr>
      <w:r>
        <w:lastRenderedPageBreak/>
        <w:tab/>
        <w:t xml:space="preserve">- dužnik </w:t>
      </w:r>
      <w:r w:rsidR="00C04E3F">
        <w:t>INNOVATIVE INVESTMENT MANAGEMENT d.o.o. Pula, Amfiteatarska 2</w:t>
      </w:r>
      <w:r w:rsidR="00727D6F">
        <w:t>,</w:t>
      </w:r>
      <w:r w:rsidR="00C04E3F">
        <w:rPr>
          <w:lang w:val="sv-SE"/>
        </w:rPr>
        <w:t xml:space="preserve"> </w:t>
      </w:r>
    </w:p>
    <w:p w:rsidRDefault="00C04E3F" w:rsidP="00C04E3F" w:rsidR="00C04E3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5E3EB7">
        <w:rPr>
          <w:lang w:val="sv-SE"/>
        </w:rPr>
        <w:t>zakonski zastupni</w:t>
      </w:r>
      <w:r w:rsidR="003D3DD5">
        <w:rPr>
          <w:lang w:val="sv-SE"/>
        </w:rPr>
        <w:t>k dužni</w:t>
      </w:r>
      <w:r w:rsidR="00FF62EF">
        <w:rPr>
          <w:lang w:val="sv-SE"/>
        </w:rPr>
        <w:t>k</w:t>
      </w:r>
      <w:r w:rsidR="003D3DD5">
        <w:rPr>
          <w:lang w:val="sv-SE"/>
        </w:rPr>
        <w:t xml:space="preserve">a </w:t>
      </w:r>
      <w:r>
        <w:rPr>
          <w:lang w:val="sv-SE"/>
        </w:rPr>
        <w:t>Vito Rizzo, Pula, Benčićeva 36</w:t>
      </w:r>
      <w:r w:rsidR="00727D6F">
        <w:rPr>
          <w:lang w:val="sv-SE"/>
        </w:rPr>
        <w:t>,</w:t>
      </w:r>
    </w:p>
    <w:p w:rsidRDefault="00C357F5" w:rsidP="00C04E3F" w:rsidR="005E3EB7" w:rsidRPr="00A4320A">
      <w:pPr>
        <w:ind w:firstLine="708"/>
        <w:jc w:val="both"/>
      </w:pPr>
      <w:r w:rsidRPr="00A4320A">
        <w:rPr>
          <w:lang w:val="sv-SE"/>
        </w:rPr>
        <w:t xml:space="preserve">- privremeni stečajni upravitelj </w:t>
      </w:r>
      <w:r w:rsidR="00C04E3F">
        <w:rPr>
          <w:lang w:val="pl-PL"/>
        </w:rPr>
        <w:t>Damir Majstorović iz Pula, Koparska 37</w:t>
      </w:r>
      <w:r w:rsidR="00C04E3F">
        <w:rPr>
          <w:lang w:val="sv-SE"/>
        </w:rPr>
        <w:t>,</w:t>
      </w:r>
    </w:p>
    <w:p w:rsidRDefault="00FB0B18" w:rsidP="005E3EB7" w:rsidR="00FB0B18">
      <w:pPr>
        <w:jc w:val="both"/>
      </w:pPr>
    </w:p>
    <w:p w:rsidRDefault="00FF62EF" w:rsidP="005E3EB7" w:rsidR="00B17BB5">
      <w:pPr>
        <w:jc w:val="both"/>
        <w:rPr>
          <w:lang w:val="sv-SE"/>
        </w:rPr>
      </w:pPr>
      <w:r>
        <w:tab/>
        <w:t>IV</w:t>
      </w:r>
      <w:r w:rsidR="00FB0B18">
        <w:t>.</w:t>
      </w:r>
      <w:r w:rsidR="003E00AF">
        <w:t xml:space="preserve"> </w:t>
      </w:r>
      <w:r w:rsidR="00FB0B18">
        <w:t>Poziva</w:t>
      </w:r>
      <w:r>
        <w:t xml:space="preserve"> </w:t>
      </w:r>
      <w:r w:rsidR="00FB0B18">
        <w:t xml:space="preserve">se </w:t>
      </w:r>
      <w:r w:rsidR="00FB0B18">
        <w:rPr>
          <w:lang w:val="sv-SE"/>
        </w:rPr>
        <w:t>zakonski zastupni</w:t>
      </w:r>
      <w:r>
        <w:rPr>
          <w:lang w:val="sv-SE"/>
        </w:rPr>
        <w:t>k</w:t>
      </w:r>
      <w:r w:rsidR="00FB0B18">
        <w:rPr>
          <w:lang w:val="sv-SE"/>
        </w:rPr>
        <w:t xml:space="preserve"> dužnika </w:t>
      </w:r>
      <w:r w:rsidR="00C04E3F">
        <w:rPr>
          <w:lang w:val="sv-SE"/>
        </w:rPr>
        <w:t>Vito Rizzo, Pula, Benčićeva 36</w:t>
      </w:r>
      <w:r w:rsidR="00FB0B18">
        <w:rPr>
          <w:lang w:val="sv-SE"/>
        </w:rPr>
        <w:t>,</w:t>
      </w:r>
      <w:r w:rsidR="00B17BB5">
        <w:rPr>
          <w:lang w:val="sv-SE"/>
        </w:rPr>
        <w:t xml:space="preserve"> da </w:t>
      </w:r>
      <w:r w:rsidR="00FB0B18">
        <w:rPr>
          <w:lang w:val="sv-SE"/>
        </w:rPr>
        <w:t>pristup</w:t>
      </w:r>
      <w:r>
        <w:rPr>
          <w:lang w:val="sv-SE"/>
        </w:rPr>
        <w:t>i</w:t>
      </w:r>
      <w:r w:rsidR="00FB0B18"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FF62EF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B17BB5">
        <w:rPr>
          <w:lang w:val="sv-SE"/>
        </w:rPr>
        <w:t xml:space="preserve">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zakonsko</w:t>
      </w:r>
      <w:r w:rsidR="002534BF">
        <w:rPr>
          <w:lang w:val="sv-SE"/>
        </w:rPr>
        <w:t>m</w:t>
      </w:r>
      <w:r w:rsidR="00B17BB5">
        <w:rPr>
          <w:lang w:val="sv-SE"/>
        </w:rPr>
        <w:t xml:space="preserve"> zastupni</w:t>
      </w:r>
      <w:r>
        <w:rPr>
          <w:lang w:val="sv-SE"/>
        </w:rPr>
        <w:t xml:space="preserve">ku </w:t>
      </w:r>
      <w:r w:rsidR="00B17BB5">
        <w:rPr>
          <w:lang w:val="sv-SE"/>
        </w:rPr>
        <w:t xml:space="preserve">dužnika </w:t>
      </w:r>
      <w:r w:rsidR="00C04E3F">
        <w:rPr>
          <w:lang w:val="sv-SE"/>
        </w:rPr>
        <w:t>Vito Rizzo, Pula, Benčićeva 36,</w:t>
      </w:r>
      <w:r w:rsidR="00B17BB5">
        <w:rPr>
          <w:lang w:val="sv-SE"/>
        </w:rPr>
        <w:t xml:space="preserve"> da u roku od 8 dana od dana primitka ovog rješenja dostav</w:t>
      </w:r>
      <w:r>
        <w:rPr>
          <w:lang w:val="sv-SE"/>
        </w:rPr>
        <w:t>i</w:t>
      </w:r>
      <w:r w:rsidR="00B17BB5">
        <w:rPr>
          <w:lang w:val="sv-SE"/>
        </w:rPr>
        <w:t xml:space="preserve"> sudu popi</w:t>
      </w:r>
      <w:r w:rsidR="002534BF">
        <w:rPr>
          <w:lang w:val="sv-SE"/>
        </w:rPr>
        <w:t>s</w:t>
      </w:r>
      <w:r w:rsidR="00B17BB5"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</w:p>
    <w:p w:rsidRDefault="00FF62EF" w:rsidP="00FF62EF" w:rsidR="00FF62EF">
      <w:pPr>
        <w:ind w:firstLine="708" w:right="-288"/>
        <w:jc w:val="both"/>
      </w:pPr>
      <w:r>
        <w:t>15/ da li dužnik posluje.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8A0C86">
        <w:rPr>
          <w:lang w:val="sv-SE"/>
        </w:rPr>
        <w:t>V</w:t>
      </w:r>
      <w:r w:rsidR="002534BF">
        <w:rPr>
          <w:lang w:val="sv-SE"/>
        </w:rPr>
        <w:t>I</w:t>
      </w:r>
      <w:r w:rsidR="008A0C86">
        <w:rPr>
          <w:lang w:val="sv-SE"/>
        </w:rPr>
        <w:t>. Osoba</w:t>
      </w:r>
      <w:r>
        <w:rPr>
          <w:lang w:val="sv-SE"/>
        </w:rPr>
        <w:t xml:space="preserve"> naveden</w:t>
      </w:r>
      <w:r w:rsidR="008A0C86">
        <w:rPr>
          <w:lang w:val="sv-SE"/>
        </w:rPr>
        <w:t>a</w:t>
      </w:r>
      <w:r>
        <w:rPr>
          <w:lang w:val="sv-SE"/>
        </w:rPr>
        <w:t xml:space="preserve"> u toč</w:t>
      </w:r>
      <w:r w:rsidR="008A0C86">
        <w:rPr>
          <w:lang w:val="sv-SE"/>
        </w:rPr>
        <w:t>ci</w:t>
      </w:r>
      <w:r>
        <w:rPr>
          <w:lang w:val="sv-SE"/>
        </w:rPr>
        <w:t xml:space="preserve"> </w:t>
      </w:r>
      <w:r w:rsidR="008A0C86">
        <w:rPr>
          <w:lang w:val="sv-SE"/>
        </w:rPr>
        <w:t>V</w:t>
      </w:r>
      <w:r w:rsidR="00FF62EF">
        <w:rPr>
          <w:lang w:val="sv-SE"/>
        </w:rPr>
        <w:t>.</w:t>
      </w:r>
      <w:r w:rsidR="008A0C86">
        <w:rPr>
          <w:lang w:val="sv-SE"/>
        </w:rPr>
        <w:t xml:space="preserve"> </w:t>
      </w:r>
      <w:r>
        <w:rPr>
          <w:lang w:val="sv-SE"/>
        </w:rPr>
        <w:t>ovog rješenja odgovara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8A0C86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VII. </w:t>
      </w:r>
      <w:r w:rsidR="003E00AF">
        <w:rPr>
          <w:lang w:val="sv-SE"/>
        </w:rPr>
        <w:t>Osob</w:t>
      </w:r>
      <w:r>
        <w:rPr>
          <w:lang w:val="sv-SE"/>
        </w:rPr>
        <w:t>a navedena</w:t>
      </w:r>
      <w:r w:rsidR="003E00AF">
        <w:rPr>
          <w:lang w:val="sv-SE"/>
        </w:rPr>
        <w:t xml:space="preserve"> u toč</w:t>
      </w:r>
      <w:r>
        <w:rPr>
          <w:lang w:val="sv-SE"/>
        </w:rPr>
        <w:t>ci V.</w:t>
      </w:r>
      <w:r w:rsidR="002534BF">
        <w:rPr>
          <w:lang w:val="sv-SE"/>
        </w:rPr>
        <w:t xml:space="preserve"> </w:t>
      </w:r>
      <w:r w:rsidR="003E00AF">
        <w:rPr>
          <w:lang w:val="sv-SE"/>
        </w:rPr>
        <w:t xml:space="preserve">ovog rješenja odgovara za davanje netočnih ili nepotpunih podataka, obavijesti ili izvješća kao za davanje lažnog iskaza u postupku pred sudom. </w:t>
      </w: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04E3F">
        <w:t>0</w:t>
      </w:r>
      <w:r w:rsidR="007F5781">
        <w:t>8</w:t>
      </w:r>
      <w:r w:rsidR="00C04E3F">
        <w:t xml:space="preserve">. siječnja </w:t>
      </w:r>
      <w:r w:rsidR="003E00AF">
        <w:t>201</w:t>
      </w:r>
      <w:r w:rsidR="00C04E3F">
        <w:t>9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7F5781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7F5781" w:rsidP="00281AC3" w:rsidR="007F5781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281AC3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DC006B" w:rsidP="00DC006B" w:rsidR="00DC006B">
      <w:pPr>
        <w:jc w:val="both"/>
      </w:pPr>
      <w:r>
        <w:rPr>
          <w:lang w:val="sv-SE"/>
        </w:rPr>
        <w:tab/>
      </w:r>
      <w:r w:rsidRPr="003C2AAF">
        <w:rPr>
          <w:lang w:val="sv-SE"/>
        </w:rPr>
        <w:t xml:space="preserve">- predlagatelj </w:t>
      </w:r>
      <w:r>
        <w:t xml:space="preserve">Financijska agencija, </w:t>
      </w:r>
      <w:r w:rsidRPr="00F75716">
        <w:t>Regionalni centar Zagreb, Nagodbeno vijeće HR01</w:t>
      </w:r>
      <w:r>
        <w:t xml:space="preserve">, </w:t>
      </w:r>
    </w:p>
    <w:p w:rsidRDefault="00DC006B" w:rsidP="00DC006B" w:rsidR="00DC006B">
      <w:pPr>
        <w:jc w:val="both"/>
        <w:rPr>
          <w:lang w:val="sv-SE"/>
        </w:rPr>
      </w:pPr>
      <w:r>
        <w:tab/>
        <w:t xml:space="preserve">- dužnik </w:t>
      </w:r>
      <w:r w:rsidR="00C04E3F">
        <w:rPr>
          <w:lang w:val="sv-SE"/>
        </w:rPr>
        <w:t>Vito Rizzo, Pula, Benčićeva 36</w:t>
      </w:r>
      <w:r>
        <w:t>,</w:t>
      </w:r>
      <w:r>
        <w:rPr>
          <w:lang w:val="sv-SE"/>
        </w:rPr>
        <w:tab/>
      </w:r>
    </w:p>
    <w:p w:rsidRDefault="00DC006B" w:rsidP="00C04E3F" w:rsidR="00C04E3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C04E3F">
        <w:rPr>
          <w:lang w:val="sv-SE"/>
        </w:rPr>
        <w:t>Vito Rizzo, Pula, Benčićeva 36,</w:t>
      </w:r>
    </w:p>
    <w:p w:rsidRDefault="00DC006B" w:rsidP="00DC006B" w:rsidR="00DC006B">
      <w:pPr>
        <w:jc w:val="both"/>
        <w:rPr>
          <w:lang w:val="sv-SE"/>
        </w:rPr>
      </w:pPr>
    </w:p>
    <w:p w:rsidRDefault="00DC006B" w:rsidP="00DC006B" w:rsidR="00DC006B">
      <w:pPr>
        <w:ind w:firstLine="708"/>
        <w:jc w:val="both"/>
      </w:pPr>
      <w:r w:rsidRPr="00A4320A">
        <w:rPr>
          <w:lang w:val="sv-SE"/>
        </w:rPr>
        <w:t xml:space="preserve">- privremeni stečajni upravitelj </w:t>
      </w:r>
      <w:r w:rsidR="00C04E3F">
        <w:rPr>
          <w:lang w:val="pl-PL"/>
        </w:rPr>
        <w:t>Damir Majstorović iz Pula, Koparska 37</w:t>
      </w:r>
      <w:r>
        <w:t>,</w:t>
      </w:r>
      <w:r w:rsidR="00C04E3F">
        <w:t xml:space="preserve"> uz drugostupanjsku odluku (list 126 do 129 spisa)</w:t>
      </w:r>
    </w:p>
    <w:p w:rsidRDefault="00DC006B" w:rsidP="00DC006B" w:rsidR="00500701">
      <w:pPr>
        <w:ind w:firstLine="708"/>
        <w:jc w:val="both"/>
      </w:pPr>
      <w:r>
        <w:t>-</w:t>
      </w:r>
      <w:r w:rsidR="002534BF">
        <w:t xml:space="preserve"> e-Oglasna ploča sudova (8 dana)</w:t>
      </w:r>
    </w:p>
    <w:p w:rsidRDefault="00281AC3" w:rsidP="003E00AF" w:rsidR="00281AC3">
      <w:pPr>
        <w:ind w:firstLine="708"/>
        <w:jc w:val="both"/>
      </w:pPr>
    </w:p>
    <w:p w:rsidRDefault="00281AC3" w:rsidP="00281AC3" w:rsidR="00281AC3" w:rsidRPr="00281AC3"/>
    <w:p w:rsidRDefault="00281AC3" w:rsidP="00281AC3" w:rsidR="00281AC3"/>
    <w:p w:rsidRDefault="00281AC3" w:rsidP="00281AC3" w:rsidR="00C357F5" w:rsidRPr="00281AC3">
      <w:pPr>
        <w:tabs>
          <w:tab w:pos="6080" w:val="left"/>
        </w:tabs>
      </w:pPr>
      <w:r>
        <w:tab/>
      </w:r>
    </w:p>
    <w:sectPr w:rsidSect="00C40FD5" w:rsidR="00C357F5" w:rsidRPr="00281AC3"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4C4D98" w:rsidR="004C4D98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81AC3">
          <w:rPr>
            <w:noProof/>
          </w:rPr>
          <w:t>2</w:t>
        </w:r>
        <w:r>
          <w:fldChar w:fldCharType="end"/>
        </w:r>
        <w:r>
          <w:tab/>
        </w:r>
        <w:r w:rsidR="007F5781">
          <w:t>Posl. broj: 4 St-434/2018-21</w:t>
        </w:r>
      </w:p>
      <w:p w:rsidRDefault="00281AC3" w:rsidR="00DA15C9">
        <w:pPr>
          <w:pStyle w:val="Zaglavlje"/>
          <w:jc w:val="center"/>
        </w:pPr>
      </w:p>
    </w:sdtContent>
  </w:sdt>
  <w:p w:rsidRDefault="00281AC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328"/>
    <w:rsid w:val="00036ADB"/>
    <w:rsid w:val="000E1E4C"/>
    <w:rsid w:val="00107DA9"/>
    <w:rsid w:val="00116F28"/>
    <w:rsid w:val="00134676"/>
    <w:rsid w:val="002534BF"/>
    <w:rsid w:val="00262377"/>
    <w:rsid w:val="00264035"/>
    <w:rsid w:val="00281AC3"/>
    <w:rsid w:val="002D55AD"/>
    <w:rsid w:val="00362121"/>
    <w:rsid w:val="003B74B1"/>
    <w:rsid w:val="003D3DD5"/>
    <w:rsid w:val="003E00AF"/>
    <w:rsid w:val="004C4D98"/>
    <w:rsid w:val="0051365F"/>
    <w:rsid w:val="00554328"/>
    <w:rsid w:val="00572D06"/>
    <w:rsid w:val="0059655A"/>
    <w:rsid w:val="005E3EB7"/>
    <w:rsid w:val="005E434E"/>
    <w:rsid w:val="00611D7B"/>
    <w:rsid w:val="00635DB2"/>
    <w:rsid w:val="00727D6F"/>
    <w:rsid w:val="0079454F"/>
    <w:rsid w:val="007D7A8F"/>
    <w:rsid w:val="007F5781"/>
    <w:rsid w:val="00814FDD"/>
    <w:rsid w:val="008A0C86"/>
    <w:rsid w:val="008A7DAC"/>
    <w:rsid w:val="00985388"/>
    <w:rsid w:val="009A7727"/>
    <w:rsid w:val="00A12914"/>
    <w:rsid w:val="00A4320A"/>
    <w:rsid w:val="00A560B4"/>
    <w:rsid w:val="00A573B2"/>
    <w:rsid w:val="00B17BB5"/>
    <w:rsid w:val="00B81394"/>
    <w:rsid w:val="00C04E3F"/>
    <w:rsid w:val="00C2732F"/>
    <w:rsid w:val="00C357F5"/>
    <w:rsid w:val="00C80673"/>
    <w:rsid w:val="00CA0CBB"/>
    <w:rsid w:val="00D06B78"/>
    <w:rsid w:val="00D14604"/>
    <w:rsid w:val="00D93D1D"/>
    <w:rsid w:val="00DC006B"/>
    <w:rsid w:val="00DF28E8"/>
    <w:rsid w:val="00E40DC9"/>
    <w:rsid w:val="00E60CD0"/>
    <w:rsid w:val="00F26397"/>
    <w:rsid w:val="00F32923"/>
    <w:rsid w:val="00F531AB"/>
    <w:rsid w:val="00F560F8"/>
    <w:rsid w:val="00F75716"/>
    <w:rsid w:val="00FB0B18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78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78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78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78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3D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78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78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78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78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INNOVATIVE INVESTMENT MANAGEMENT d.o.o. PULA</izvorni_sadrzaj>
    <derivirana_varijabla naziv="DomainObject.Predmet.ProtustrankaFormated_1">  INNOVATIVE INVESTMENT MANAGEMENT d.o.o. PULA</derivirana_varijabla>
  </DomainObject.Predmet.ProtustrankaFormated>
  <DomainObject.Predmet.ProtustrankaFormatedOIB>
    <izvorni_sadrzaj>  INNOVATIVE INVESTMENT MANAGEMENT d.o.o. PULA, OIB 46930348120</izvorni_sadrzaj>
    <derivirana_varijabla naziv="DomainObject.Predmet.ProtustrankaFormatedOIB_1">  INNOVATIVE INVESTMENT MANAGEMENT d.o.o. PULA, OIB 46930348120</derivirana_varijabla>
  </DomainObject.Predmet.ProtustrankaFormatedOIB>
  <DomainObject.Predmet.ProtustrankaFormatedWithAdress>
    <izvorni_sadrzaj> INNOVATIVE INVESTMENT MANAGEMENT d.o.o. PULA, Amfiteatarska 2, 52100 Pula</izvorni_sadrzaj>
    <derivirana_varijabla naziv="DomainObject.Predmet.ProtustrankaFormatedWithAdress_1"> INNOVATIVE INVESTMENT MANAGEMENT d.o.o. PULA, Amfiteatarska 2, 52100 Pula</derivirana_varijabla>
  </DomainObject.Predmet.ProtustrankaFormatedWithAdress>
  <DomainObject.Predmet.ProtustrankaFormatedWithAdressOIB>
    <izvorni_sadrzaj> INNOVATIVE INVESTMENT MANAGEMENT d.o.o. PULA, OIB 46930348120, Amfiteatarska 2, 52100 Pula</izvorni_sadrzaj>
    <derivirana_varijabla naziv="DomainObject.Predmet.ProtustrankaFormatedWithAdressOIB_1"> INNOVATIVE INVESTMENT MANAGEMENT d.o.o. PULA, OIB 46930348120, Amfiteatarska 2, 52100 Pula</derivirana_varijabla>
  </DomainObject.Predmet.ProtustrankaFormatedWithAdressOIB>
  <DomainObject.Predmet.ProtustrankaWithAdress>
    <izvorni_sadrzaj>INNOVATIVE INVESTMENT MANAGEMENT d.o.o. PULA Amfiteatarska 2, 52100 Pula</izvorni_sadrzaj>
    <derivirana_varijabla naziv="DomainObject.Predmet.ProtustrankaWithAdress_1">INNOVATIVE INVESTMENT MANAGEMENT d.o.o. PULA Amfiteatarska 2, 52100 Pula</derivirana_varijabla>
  </DomainObject.Predmet.ProtustrankaWithAdress>
  <DomainObject.Predmet.ProtustrankaWithAdressOIB>
    <izvorni_sadrzaj>INNOVATIVE INVESTMENT MANAGEMENT d.o.o. PULA, OIB 46930348120, Amfiteatarska 2, 52100 Pula</izvorni_sadrzaj>
    <derivirana_varijabla naziv="DomainObject.Predmet.ProtustrankaWithAdressOIB_1">INNOVATIVE INVESTMENT MANAGEMENT d.o.o. PULA, OIB 46930348120, Amfiteatarska 2, 52100 Pula</derivirana_varijabla>
  </DomainObject.Predmet.ProtustrankaWithAdressOIB>
  <DomainObject.Predmet.ProtustrankaNazivFormated>
    <izvorni_sadrzaj>INNOVATIVE INVESTMENT MANAGEMENT d.o.o. PULA</izvorni_sadrzaj>
    <derivirana_varijabla naziv="DomainObject.Predmet.ProtustrankaNazivFormated_1">INNOVATIVE INVESTMENT MANAGEMENT d.o.o. PULA</derivirana_varijabla>
  </DomainObject.Predmet.ProtustrankaNazivFormated>
  <DomainObject.Predmet.ProtustrankaNazivFormatedOIB>
    <izvorni_sadrzaj>INNOVATIVE INVESTMENT MANAGEMENT d.o.o. PULA, OIB 46930348120</izvorni_sadrzaj>
    <derivirana_varijabla naziv="DomainObject.Predmet.ProtustrankaNazivFormatedOIB_1">INNOVATIVE INVESTMENT MANAGEMENT d.o.o. PULA, OIB 46930348120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64189.36</izvorni_sadrzaj>
    <derivirana_varijabla naziv="DomainObject.Predmet.TrenutnaVrijednost_1">64189.36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INNOVATIVE INVESTMENT MANAGEMENT d.o.o. PULA</item>
    </izvorni_sadrzaj>
    <derivirana_varijabla naziv="DomainObject.Predmet.ProtuStrankaListFormated_1">
      <item>INNOVATIVE INVESTMENT MANAGEMENT d.o.o. PULA</item>
    </derivirana_varijabla>
  </DomainObject.Predmet.ProtuStrankaListFormated>
  <DomainObject.Predmet.ProtuStrankaListFormatedOIB>
    <izvorni_sadrzaj>
      <item>INNOVATIVE INVESTMENT MANAGEMENT d.o.o. PULA, OIB 46930348120</item>
    </izvorni_sadrzaj>
    <derivirana_varijabla naziv="DomainObject.Predmet.ProtuStrankaListFormatedOIB_1">
      <item>INNOVATIVE INVESTMENT MANAGEMENT d.o.o. PULA, OIB 46930348120</item>
    </derivirana_varijabla>
  </DomainObject.Predmet.ProtuStrankaListFormatedOIB>
  <DomainObject.Predmet.ProtuStrankaListFormatedWithAdress>
    <izvorni_sadrzaj>
      <item>INNOVATIVE INVESTMENT MANAGEMENT d.o.o. PULA, Amfiteatarska 2, 52100 Pula</item>
    </izvorni_sadrzaj>
    <derivirana_varijabla naziv="DomainObject.Predmet.ProtuStrankaListFormatedWithAdress_1">
      <item>INNOVATIVE INVESTMENT MANAGEMENT d.o.o. PULA, Amfiteatarska 2, 52100 Pula</item>
    </derivirana_varijabla>
  </DomainObject.Predmet.ProtuStrankaListFormatedWithAdress>
  <DomainObject.Predmet.ProtuStrankaListFormatedWithAdressOIB>
    <izvorni_sadrzaj>
      <item>INNOVATIVE INVESTMENT MANAGEMENT d.o.o. PULA, OIB 46930348120, Amfiteatarska 2, 52100 Pula</item>
    </izvorni_sadrzaj>
    <derivirana_varijabla naziv="DomainObject.Predmet.ProtuStrankaListFormatedWithAdressOIB_1">
      <item>INNOVATIVE INVESTMENT MANAGEMENT d.o.o. PULA, OIB 46930348120, Amfiteatarska 2, 52100 Pula</item>
    </derivirana_varijabla>
  </DomainObject.Predmet.ProtuStrankaListFormatedWithAdressOIB>
  <DomainObject.Predmet.ProtuStrankaListNazivFormated>
    <izvorni_sadrzaj>
      <item>INNOVATIVE INVESTMENT MANAGEMENT d.o.o. PULA</item>
    </izvorni_sadrzaj>
    <derivirana_varijabla naziv="DomainObject.Predmet.ProtuStrankaListNazivFormated_1">
      <item>INNOVATIVE INVESTMENT MANAGEMENT d.o.o. PULA</item>
    </derivirana_varijabla>
  </DomainObject.Predmet.ProtuStrankaListNazivFormated>
  <DomainObject.Predmet.ProtuStrankaListNazivFormatedOIB>
    <izvorni_sadrzaj>
      <item>INNOVATIVE INVESTMENT MANAGEMENT d.o.o. PULA, OIB 46930348120</item>
    </izvorni_sadrzaj>
    <derivirana_varijabla naziv="DomainObject.Predmet.ProtuStrankaListNazivFormatedOIB_1">
      <item>INNOVATIVE INVESTMENT MANAGEMENT d.o.o. PULA, OIB 46930348120</item>
    </derivirana_varijabla>
  </DomainObject.Predmet.ProtuStrankaListNazivFormatedOIB>
  <DomainObject.Predmet.OstaliListFormated>
    <izvorni_sadrzaj>
      <item>Vito Rizzo</item>
    </izvorni_sadrzaj>
    <derivirana_varijabla naziv="DomainObject.Predmet.OstaliListFormated_1">
      <item>Vito Rizzo</item>
    </derivirana_varijabla>
  </DomainObject.Predmet.OstaliListFormated>
  <DomainObject.Predmet.OstaliListFormatedOIB>
    <izvorni_sadrzaj>
      <item>Vito Rizzo, OIB 72218336046</item>
    </izvorni_sadrzaj>
    <derivirana_varijabla naziv="DomainObject.Predmet.OstaliListFormatedOIB_1">
      <item>Vito Rizzo, OIB 72218336046</item>
    </derivirana_varijabla>
  </DomainObject.Predmet.OstaliListFormatedOIB>
  <DomainObject.Predmet.OstaliListFormatedWithAdress>
    <izvorni_sadrzaj>
      <item>Vito Rizzo, Benčićeva Ulica 36, 52100 Pula</item>
    </izvorni_sadrzaj>
    <derivirana_varijabla naziv="DomainObject.Predmet.OstaliListFormatedWithAdress_1">
      <item>Vito Rizzo, Benčićeva Ulica 36, 52100 Pula</item>
    </derivirana_varijabla>
  </DomainObject.Predmet.OstaliListFormatedWithAdress>
  <DomainObject.Predmet.OstaliListFormatedWithAdressOIB>
    <izvorni_sadrzaj>
      <item>Vito Rizzo, OIB 72218336046, Benčićeva Ulica 36, 52100 Pula</item>
    </izvorni_sadrzaj>
    <derivirana_varijabla naziv="DomainObject.Predmet.OstaliListFormatedWithAdressOIB_1">
      <item>Vito Rizzo, OIB 72218336046, Benčićeva Ulica 36, 52100 Pula</item>
    </derivirana_varijabla>
  </DomainObject.Predmet.OstaliListFormatedWithAdressOIB>
  <DomainObject.Predmet.OstaliListNazivFormated>
    <izvorni_sadrzaj>
      <item>Vito Rizzo</item>
    </izvorni_sadrzaj>
    <derivirana_varijabla naziv="DomainObject.Predmet.OstaliListNazivFormated_1">
      <item>Vito Rizzo</item>
    </derivirana_varijabla>
  </DomainObject.Predmet.OstaliListNazivFormated>
  <DomainObject.Predmet.OstaliListNazivFormatedOIB>
    <izvorni_sadrzaj>
      <item>Vito Rizzo, OIB 72218336046</item>
    </izvorni_sadrzaj>
    <derivirana_varijabla naziv="DomainObject.Predmet.OstaliListNazivFormatedOIB_1">
      <item>Vito Rizzo, OIB 72218336046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INNOVATIVE INVESTMENT MANAGEMENT d.o.o. PULA</izvorni_sadrzaj>
    <derivirana_varijabla naziv="DomainObject.Predmet.ProtustrankaIDrugi_1">INNOVATIVE INVESTMENT MANAGEMENT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INNOVATIVE INVESTMENT MANAGEMENT d.o.o. PULA, OIB 46930348120, Amfiteatarska 2, 52100 Pula</izvorni_sadrzaj>
    <derivirana_varijabla naziv="DomainObject.Predmet.ProtustrankaIDrugiAdressOIB_1">INNOVATIVE INVESTMENT MANAGEMENT d.o.o. PULA, OIB 46930348120,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INNOVATIVE INVESTMENT MANAGEMENT d.o.o. PULA</item>
      <item>FINANCIJSKA AGENCIJA, RC RIJEKA, PODRUŽNICA PULA, PULA</item>
      <item>Vito Rizzo</item>
    </izvorni_sadrzaj>
    <derivirana_varijabla naziv="DomainObject.Predmet.SudioniciListNaziv_1">
      <item>INNOVATIVE INVESTMENT MANAGEMENT d.o.o. PULA</item>
      <item>FINANCIJSKA AGENCIJA, RC RIJEKA, PODRUŽNICA PULA, PULA</item>
      <item>Vito Rizzo</item>
    </derivirana_varijabla>
  </DomainObject.Predmet.SudioniciListNaziv>
  <DomainObject.Predmet.SudioniciListAdressOIB>
    <izvorni_sadrzaj>
      <item>INNOVATIVE INVESTMENT MANAGEMENT d.o.o. PULA, OIB 46930348120, Amfiteatarska 2,52100 Pula</item>
      <item>FINANCIJSKA AGENCIJA, RC RIJEKA, PODRUŽNICA PULA, PULA, OIB 85821130368, Ulica grada Vukovara 70,10000 Zagreb</item>
      <item>Vito Rizzo, OIB 72218336046, Benčićeva Ulica 36,52100 Pula</item>
    </izvorni_sadrzaj>
    <derivirana_varijabla naziv="DomainObject.Predmet.SudioniciListAdressOIB_1">
      <item>INNOVATIVE INVESTMENT MANAGEMENT d.o.o. PULA, OIB 46930348120, Amfiteatarska 2,52100 Pula</item>
      <item>FINANCIJSKA AGENCIJA, RC RIJEKA, PODRUŽNICA PULA, PULA, OIB 85821130368, Ulica grada Vukovara 70,10000 Zagreb</item>
      <item>Vito Rizzo, OIB 72218336046, Benčićeva Ulica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46930348120</item>
      <item>, OIB 85821130368</item>
      <item>, OIB 72218336046</item>
    </izvorni_sadrzaj>
    <derivirana_varijabla naziv="DomainObject.Predmet.SudioniciListNazivOIB_1">
      <item>, OIB 46930348120</item>
      <item>, OIB 85821130368</item>
      <item>, OIB 72218336046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3F6A8-CFD6-4366-92E6-CD2A76DF2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4003</properties:Characters>
  <properties:Lines>109</properties:Lines>
  <properties:Paragraphs>48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2019-01-07T13:16:00Z</dcterms:created>
  <dc:creator>Jasmina Matika</dc:creator>
  <cp:lastModifiedBy>Sanja Prodan</cp:lastModifiedBy>
  <cp:lastPrinted>2019-01-08T07:28:00Z</cp:lastPrinted>
  <dcterms:modified xmlns:xsi="http://www.w3.org/2001/XMLSchema-instance" xsi:type="dcterms:W3CDTF">2019-01-08T07:28:00Z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(st43418, innovative investment management, prethodni postupak +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